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4f6f" w14:paraId="cd54f6f" w:rsidRDefault="008B738E" w:rsidP="008B738E" w:rsidR="008B738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B738E" w:rsidP="008B738E" w:rsidR="008B738E">
      <w:pPr>
        <w:spacing w:after="0"/>
        <w:jc w:val="both"/>
      </w:pPr>
      <w:r>
        <w:t xml:space="preserve">       REPUBLIKA HRVATSKA</w:t>
      </w:r>
    </w:p>
    <w:p w:rsidRDefault="008B738E" w:rsidP="008B738E" w:rsidR="008B738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B738E" w:rsidP="008B738E" w:rsidR="008B738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B738E" w:rsidP="008B738E" w:rsidR="008B738E" w:rsidRPr="008B738E">
      <w:pPr>
        <w:spacing w:after="0"/>
        <w:ind w:left="5664"/>
      </w:pPr>
      <w:r>
        <w:t xml:space="preserve">     Poslovni broj: 3 St-547/16-9</w:t>
      </w:r>
    </w:p>
    <w:p w:rsidRDefault="008B738E" w:rsidP="008B738E" w:rsidR="008B738E">
      <w:pPr>
        <w:spacing w:after="0"/>
        <w:rPr>
          <w:b/>
        </w:rPr>
      </w:pPr>
    </w:p>
    <w:p w:rsidRDefault="008B738E" w:rsidP="008B738E" w:rsidR="008B738E">
      <w:pPr>
        <w:spacing w:after="0"/>
        <w:jc w:val="center"/>
      </w:pPr>
      <w:r>
        <w:t>R E P U B L I K A   H R V A T S K A</w:t>
      </w:r>
    </w:p>
    <w:p w:rsidRDefault="008B738E" w:rsidP="008B738E" w:rsidR="008B738E">
      <w:pPr>
        <w:spacing w:after="0"/>
        <w:rPr>
          <w:b/>
        </w:rPr>
      </w:pPr>
    </w:p>
    <w:p w:rsidRDefault="008B738E" w:rsidP="008B738E" w:rsidR="008B738E">
      <w:pPr>
        <w:spacing w:after="0"/>
        <w:jc w:val="center"/>
      </w:pPr>
      <w:r>
        <w:t>R J E Š E N J E</w:t>
      </w:r>
    </w:p>
    <w:p w:rsidRDefault="008B738E" w:rsidP="008B738E" w:rsidR="008B738E">
      <w:pPr>
        <w:spacing w:after="0"/>
        <w:jc w:val="center"/>
      </w:pPr>
    </w:p>
    <w:p w:rsidRDefault="008B738E" w:rsidP="008B738E" w:rsidR="008B738E">
      <w:pPr>
        <w:spacing w:after="0"/>
        <w:jc w:val="both"/>
        <w:rPr>
          <w:b/>
        </w:rPr>
      </w:pPr>
    </w:p>
    <w:p w:rsidRDefault="008B738E" w:rsidP="008B738E" w:rsidR="008B738E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LD-LUKADO jednostavno društvo s ograničenom odgovornošću za trgovinu i usluge, skraćena tvrtka: LD-LUKADO j.d.o.o. Varaždin, Gajeva 11, MBS: 070116683, OIB: 92250748023, radi otvaranja stečajnog postupka nad dužnikom, dana 08. lipnja 2016. godine, </w:t>
      </w:r>
    </w:p>
    <w:p w:rsidRDefault="008B738E" w:rsidP="008B738E" w:rsidR="008B738E">
      <w:pPr>
        <w:spacing w:after="0"/>
        <w:jc w:val="both"/>
      </w:pPr>
    </w:p>
    <w:p w:rsidRDefault="008B738E" w:rsidP="008B738E" w:rsidR="008B738E">
      <w:pPr>
        <w:spacing w:after="0"/>
        <w:jc w:val="both"/>
      </w:pPr>
    </w:p>
    <w:p w:rsidRDefault="008B738E" w:rsidP="008B738E" w:rsidR="008B738E">
      <w:pPr>
        <w:spacing w:after="0"/>
        <w:jc w:val="center"/>
      </w:pPr>
      <w:r>
        <w:t>r i j e š i o     j e</w:t>
      </w:r>
    </w:p>
    <w:p w:rsidRDefault="008B738E" w:rsidP="008B738E" w:rsidR="008B738E">
      <w:pPr>
        <w:spacing w:after="0"/>
      </w:pPr>
    </w:p>
    <w:p w:rsidRDefault="008B738E" w:rsidP="008B738E" w:rsidR="008B738E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8B738E" w:rsidP="008B738E" w:rsidR="008B738E">
      <w:pPr>
        <w:spacing w:after="0"/>
      </w:pPr>
    </w:p>
    <w:p w:rsidRDefault="008B738E" w:rsidP="008B738E" w:rsidR="008B738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08. rujna 2016. godine u 08,45 sati.</w:t>
      </w:r>
    </w:p>
    <w:p w:rsidRDefault="008B738E" w:rsidP="008B738E" w:rsidR="008B738E">
      <w:pPr>
        <w:spacing w:after="0"/>
        <w:rPr>
          <w:b/>
          <w:i/>
          <w:u w:val="single"/>
        </w:rPr>
      </w:pPr>
    </w:p>
    <w:p w:rsidRDefault="008B738E" w:rsidP="008B738E" w:rsidR="008B738E">
      <w:pPr>
        <w:spacing w:after="0"/>
      </w:pPr>
      <w:r>
        <w:tab/>
        <w:t>II/ Na ročište se poziva:</w:t>
      </w:r>
    </w:p>
    <w:p w:rsidRDefault="008B738E" w:rsidP="008B738E" w:rsidR="008B738E">
      <w:pPr>
        <w:spacing w:after="0"/>
        <w:jc w:val="both"/>
      </w:pPr>
    </w:p>
    <w:p w:rsidRDefault="008B738E" w:rsidP="008B738E" w:rsidR="008B738E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direktor dužnika Sandra Dolenec iz Varaždina, Vladimira Gortana 6</w:t>
      </w:r>
    </w:p>
    <w:p w:rsidRDefault="008B738E" w:rsidP="008B738E" w:rsidR="008B738E">
      <w:pPr>
        <w:spacing w:after="0"/>
        <w:ind w:left="1353"/>
        <w:jc w:val="both"/>
      </w:pPr>
    </w:p>
    <w:p w:rsidRDefault="008B738E" w:rsidP="008B738E" w:rsidR="008B738E">
      <w:pPr>
        <w:spacing w:after="0"/>
        <w:ind w:firstLine="708"/>
        <w:jc w:val="both"/>
      </w:pPr>
      <w:r>
        <w:t xml:space="preserve">III/ Direktor dužnika Sandra Dolenec dužna je dostaviti najkasnije do ročišta javnobilježnički ovjerovljen prokazni popis imovine.  </w:t>
      </w:r>
    </w:p>
    <w:p w:rsidRDefault="008B738E" w:rsidP="008B738E" w:rsidR="008B738E">
      <w:pPr>
        <w:spacing w:after="0"/>
        <w:ind w:firstLine="708"/>
        <w:jc w:val="both"/>
      </w:pPr>
    </w:p>
    <w:p w:rsidRDefault="008B738E" w:rsidP="008B738E" w:rsidR="008B738E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Sandra Dolenec, da ukoliko se ne odazove pozivu, biti će prisilno dovedena po djelatnicima Policijske uprave. </w:t>
      </w:r>
    </w:p>
    <w:p w:rsidRDefault="008B738E" w:rsidP="008B738E" w:rsidR="008B738E">
      <w:pPr>
        <w:spacing w:after="0"/>
        <w:ind w:firstLine="708"/>
        <w:jc w:val="both"/>
      </w:pPr>
      <w:r>
        <w:t xml:space="preserve"> </w:t>
      </w:r>
    </w:p>
    <w:p w:rsidRDefault="008B738E" w:rsidP="008B738E" w:rsidR="008B738E">
      <w:pPr>
        <w:spacing w:after="0"/>
        <w:jc w:val="both"/>
      </w:pPr>
    </w:p>
    <w:p w:rsidRDefault="008B738E" w:rsidP="008B738E" w:rsidR="008B738E">
      <w:pPr>
        <w:spacing w:after="0"/>
      </w:pPr>
    </w:p>
    <w:p w:rsidRDefault="008B738E" w:rsidP="008B738E" w:rsidR="008B738E">
      <w:pPr>
        <w:spacing w:after="0"/>
        <w:ind w:left="2832"/>
      </w:pPr>
      <w:r>
        <w:t>U  Varaždinu, 08. lipnja 2016. godine</w:t>
      </w:r>
    </w:p>
    <w:p w:rsidRDefault="008B738E" w:rsidP="008B738E" w:rsidR="008B738E">
      <w:pPr>
        <w:spacing w:after="0"/>
      </w:pPr>
    </w:p>
    <w:p w:rsidRDefault="008B738E" w:rsidP="008B738E" w:rsidR="008B738E">
      <w:pPr>
        <w:spacing w:after="0"/>
      </w:pPr>
    </w:p>
    <w:p w:rsidRDefault="008B738E" w:rsidP="008B738E" w:rsidR="008B738E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8B738E" w:rsidP="008B738E" w:rsidR="008B738E">
      <w:pPr>
        <w:spacing w:after="0"/>
        <w:ind w:left="2832"/>
      </w:pPr>
    </w:p>
    <w:p w:rsidRDefault="008B738E" w:rsidP="008B738E" w:rsidR="008B738E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8B738E" w:rsidP="008B738E" w:rsidR="008B738E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8B738E" w:rsidP="008B738E" w:rsidR="008B738E">
      <w:pPr>
        <w:spacing w:after="0"/>
      </w:pPr>
      <w:r>
        <w:tab/>
        <w:t>POUKA O PRAVNOM LIJEKU:</w:t>
      </w:r>
    </w:p>
    <w:p w:rsidRDefault="008B738E" w:rsidP="008B738E" w:rsidR="008B738E">
      <w:pPr>
        <w:spacing w:after="0"/>
        <w:rPr>
          <w:b/>
        </w:rPr>
      </w:pPr>
    </w:p>
    <w:p w:rsidRDefault="008B738E" w:rsidP="008B738E" w:rsidR="008B738E">
      <w:pPr>
        <w:spacing w:after="0"/>
      </w:pPr>
      <w:r>
        <w:tab/>
        <w:t>Protiv ovog rješenja žalba nije dopuštena.</w:t>
      </w:r>
    </w:p>
    <w:p w:rsidRDefault="008B738E" w:rsidP="008B738E" w:rsidR="008B738E">
      <w:pPr>
        <w:spacing w:after="0"/>
      </w:pPr>
    </w:p>
    <w:p w:rsidRDefault="008B738E" w:rsidP="008B738E" w:rsidR="008B738E">
      <w:pPr>
        <w:spacing w:after="0"/>
      </w:pPr>
    </w:p>
    <w:p w:rsidRDefault="008B738E" w:rsidP="008B738E" w:rsidR="008B738E">
      <w:pPr>
        <w:spacing w:after="0"/>
      </w:pPr>
    </w:p>
    <w:p w:rsidRDefault="008B738E" w:rsidP="008B738E" w:rsidR="008B738E">
      <w:pPr>
        <w:spacing w:after="0"/>
        <w:jc w:val="both"/>
      </w:pPr>
      <w:r>
        <w:t>DNA: 1. Direktor dužnika Sandra Dolenec iz Varaždina, Vladimira Gortana 6</w:t>
      </w:r>
    </w:p>
    <w:p w:rsidRDefault="008B738E" w:rsidP="008B738E" w:rsidR="008B738E">
      <w:pPr>
        <w:spacing w:after="0"/>
        <w:jc w:val="both"/>
      </w:pPr>
    </w:p>
    <w:p w:rsidRDefault="008B738E" w:rsidP="008B738E" w:rsidR="008B738E">
      <w:pPr>
        <w:spacing w:after="0"/>
        <w:jc w:val="both"/>
      </w:pPr>
    </w:p>
    <w:p w:rsidRDefault="008B738E" w:rsidP="008B738E" w:rsidR="008B738E">
      <w:pPr>
        <w:spacing w:after="0"/>
        <w:jc w:val="both"/>
      </w:pPr>
      <w:r>
        <w:t xml:space="preserve">          </w:t>
      </w:r>
    </w:p>
    <w:p w:rsidRDefault="008B738E" w:rsidP="008B738E" w:rsidR="008B738E">
      <w:pPr>
        <w:spacing w:after="0"/>
        <w:jc w:val="both"/>
      </w:pPr>
      <w:r>
        <w:t xml:space="preserve">          </w:t>
      </w:r>
    </w:p>
    <w:p w:rsidRDefault="00AE649C" w:rsidP="008B738E" w:rsidR="00AE649C" w:rsidRPr="00B76F3C">
      <w:pPr>
        <w:pStyle w:val="Naslov3"/>
        <w:spacing w:after="0"/>
      </w:pPr>
    </w:p>
    <w:p w:rsidRDefault="00A717E5" w:rsidP="008B738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B738E" w:rsidR="00AE649C" w:rsidRPr="00B76F3C">
      <w:pPr>
        <w:pStyle w:val="SudSjedite"/>
      </w:pPr>
      <w:r>
        <w:tab/>
      </w:r>
    </w:p>
    <w:p w:rsidRDefault="00CB0EA4" w:rsidP="008B738E" w:rsidR="00CB0EA4">
      <w:pPr>
        <w:pStyle w:val="Naslovdokumenta"/>
        <w:spacing w:after="0"/>
      </w:pPr>
    </w:p>
    <w:p w:rsidRDefault="0071688E" w:rsidP="008B738E" w:rsidR="0071688E">
      <w:pPr>
        <w:pStyle w:val="Poetniodjeljak"/>
        <w:spacing w:after="0"/>
      </w:pPr>
    </w:p>
    <w:p w:rsidRDefault="00A21F0D" w:rsidP="008B738E" w:rsidR="00A21F0D">
      <w:pPr>
        <w:pStyle w:val="NormaleSPIS"/>
        <w:spacing w:after="0"/>
        <w:rPr>
          <w:noProof/>
        </w:rPr>
      </w:pPr>
    </w:p>
    <w:p w:rsidRDefault="00DA0242" w:rsidP="008B738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7E5" w:rsidP="00537B78" w:rsidR="00A717E5">
      <w:r>
        <w:separator/>
      </w:r>
    </w:p>
  </w:endnote>
  <w:endnote w:id="0" w:type="continuationSeparator">
    <w:p w:rsidRDefault="00A717E5" w:rsidP="00537B78" w:rsidR="00A71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7E5" w:rsidP="00537B78" w:rsidR="00A717E5">
      <w:r>
        <w:separator/>
      </w:r>
    </w:p>
  </w:footnote>
  <w:footnote w:id="0" w:type="continuationSeparator">
    <w:p w:rsidRDefault="00A717E5" w:rsidP="00537B78" w:rsidR="00A71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38E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7E5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9F4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84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St-547/2016-9</izvorni_sadrzaj>
    <derivirana_varijabla naziv="DomainObject.Oznaka_1">St-547/2016-9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otvaranja st. postupka</izvorni_sadrzaj>
    <derivirana_varijabla naziv="DomainObject.Predmet.Opis_1">Zahtjev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LD-LUKADO jednostavno društvo s ograničenom odgovornošću za trgovinu i usluge</izvorni_sadrzaj>
    <derivirana_varijabla naziv="DomainObject.Predmet.ProtustrankaFormated_1">  LD-LUKADO jednostavno društvo s ograničenom odgovornošću za trgovinu i usluge</derivirana_varijabla>
  </DomainObject.Predmet.ProtustrankaFormated>
  <DomainObject.Predmet.ProtustrankaFormatedOIB>
    <izvorni_sadrzaj>  LD-LUKADO jednostavno društvo s ograničenom odgovornošću za trgovinu i usluge, OIB 92250748023</izvorni_sadrzaj>
    <derivirana_varijabla naziv="DomainObject.Predmet.ProtustrankaFormatedOIB_1">  LD-LUKADO jednostavno društvo s ograničenom odgovornošću za trgovinu i usluge, OIB 92250748023</derivirana_varijabla>
  </DomainObject.Predmet.ProtustrankaFormatedOIB>
  <DomainObject.Predmet.ProtustrankaFormatedWithAdress>
    <izvorni_sadrzaj> LD-LUKADO jednostavno društvo s ograničenom odgovornošću za trgovinu i usluge, Gajeva 11, 42000 Varaždin</izvorni_sadrzaj>
    <derivirana_varijabla naziv="DomainObject.Predmet.ProtustrankaFormatedWithAdress_1"> LD-LUKADO jednostavno društvo s ograničenom odgovornošću za trgovinu i usluge, Gajeva 11, 42000 Varaždin</derivirana_varijabla>
  </DomainObject.Predmet.ProtustrankaFormatedWithAdress>
  <DomainObject.Predmet.ProtustrankaFormatedWithAdressOIB>
    <izvorni_sadrzaj> LD-LUKADO jednostavno društvo s ograničenom odgovornošću za trgovinu i usluge, OIB 92250748023, Gajeva 11, 42000 Varaždin</izvorni_sadrzaj>
    <derivirana_varijabla naziv="DomainObject.Predmet.ProtustrankaFormatedWithAdressOIB_1"> LD-LUKADO jednostavno društvo s ograničenom odgovornošću za trgovinu i usluge, OIB 92250748023, Gajeva 11, 42000 Varaždin</derivirana_varijabla>
  </DomainObject.Predmet.ProtustrankaFormatedWithAdressOIB>
  <DomainObject.Predmet.ProtustrankaWithAdress>
    <izvorni_sadrzaj>LD-LUKADO jednostavno društvo s ograničenom odgovornošću za trgovinu i usluge Gajeva 11, 42000 Varaždin</izvorni_sadrzaj>
    <derivirana_varijabla naziv="DomainObject.Predmet.ProtustrankaWithAdress_1">LD-LUKADO jednostavno društvo s ograničenom odgovornošću za trgovinu i usluge Gajeva 11, 42000 Varaždin</derivirana_varijabla>
  </DomainObject.Predmet.ProtustrankaWithAdress>
  <DomainObject.Predmet.ProtustrankaWithAdressOIB>
    <izvorni_sadrzaj>LD-LUKADO jednostavno društvo s ograničenom odgovornošću za trgovinu i usluge, OIB 92250748023, Gajeva 11, 42000 Varaždin</izvorni_sadrzaj>
    <derivirana_varijabla naziv="DomainObject.Predmet.ProtustrankaWithAdressOIB_1">LD-LUKADO jednostavno društvo s ograničenom odgovornošću za trgovinu i usluge, OIB 92250748023, Gajeva 11, 42000 Varaždin</derivirana_varijabla>
  </DomainObject.Predmet.ProtustrankaWithAdressOIB>
  <DomainObject.Predmet.ProtustrankaNazivFormated>
    <izvorni_sadrzaj>LD-LUKADO jednostavno društvo s ograničenom odgovornošću za trgovinu i usluge</izvorni_sadrzaj>
    <derivirana_varijabla naziv="DomainObject.Predmet.ProtustrankaNazivFormated_1">LD-LUKADO jednostavno društvo s ograničenom odgovornošću za trgovinu i usluge</derivirana_varijabla>
  </DomainObject.Predmet.ProtustrankaNazivFormated>
  <DomainObject.Predmet.ProtustrankaNazivFormatedOIB>
    <izvorni_sadrzaj>LD-LUKADO jednostavno društvo s ograničenom odgovornošću za trgovinu i usluge, OIB 92250748023</izvorni_sadrzaj>
    <derivirana_varijabla naziv="DomainObject.Predmet.ProtustrankaNazivFormatedOIB_1">LD-LUKADO jednostavno društvo s ograničenom odgovornošću za trgovinu i usluge, OIB 92250748023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, Područni ured sjeverna Hrvatska zastupanog po punomoćniku Županijsko državno odvjetništvo u Varaždinu</izvorni_sadrzaj>
    <derivirana_varijabla naziv="DomainObject.Predmet.StrankaFormated_1">  RH MF - Porezna uprava , Područni ured sjeverna Hrvatska zastupanog po punomoćniku Županijsko državno odvjetništvo u Varaždinu</derivirana_varijabla>
  </DomainObject.Predmet.StrankaFormated>
  <DomainObject.Predmet.StrankaFormatedOIB>
    <izvorni_sadrzaj>  RH MF - Porezna uprava , Područni ured sjeverna Hrvatska, OIB 18683136487 zastupanog po punomoćniku Županijsko državno odvjetništvo u Varaždinu</izvorni_sadrzaj>
    <derivirana_varijabla naziv="DomainObject.Predmet.StrankaFormatedOIB_1">  RH MF - Porezna uprava 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, Područni ured sjeverna Hrvatska, Graberje 1, 42000 Varaždin zastupanog po punomoćniku Županijsko državno odvjetništvo u Varaždinu</izvorni_sadrzaj>
    <derivirana_varijabla naziv="DomainObject.Predmet.StrankaFormatedWithAdress_1"> RH MF - Porezna uprava 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, Područni ured sjeverna Hrvatska Graberje 1,42000 Varaždin</izvorni_sadrzaj>
    <derivirana_varijabla naziv="DomainObject.Predmet.StrankaWithAdress_1">RH MF - Porezna uprava , Područni ured sjeverna Hrvatska Graberje 1,42000 Varaždin</derivirana_varijabla>
  </DomainObject.Predmet.StrankaWithAdress>
  <DomainObject.Predmet.StrankaWithAdressOIB>
    <izvorni_sadrzaj>RH MF - Porezna uprava , Područni ured sjeverna Hrvatska, OIB 18683136487, Graberje 1,42000 Varaždin</izvorni_sadrzaj>
    <derivirana_varijabla naziv="DomainObject.Predmet.StrankaWithAdressOIB_1">RH MF - Porezna uprava , Područni ured sjeverna Hrvatska, OIB 18683136487, Graberje 1,42000 Varaždin</derivirana_varijabla>
  </DomainObject.Predmet.StrankaWithAdressOIB>
  <DomainObject.Predmet.StrankaNazivFormated>
    <izvorni_sadrzaj>RH MF - Porezna uprava , Područni ured sjeverna Hrvatska</izvorni_sadrzaj>
    <derivirana_varijabla naziv="DomainObject.Predmet.StrankaNazivFormated_1">RH MF - Porezna uprava , Područni ured sjeverna Hrvatska</derivirana_varijabla>
  </DomainObject.Predmet.StrankaNazivFormated>
  <DomainObject.Predmet.StrankaNazivFormatedOIB>
    <izvorni_sadrzaj>RH MF - Porezna uprava , Područni ured sjeverna Hrvatska, OIB 18683136487</izvorni_sadrzaj>
    <derivirana_varijabla naziv="DomainObject.Predmet.StrankaNazivFormatedOIB_1">RH MF - Porezna uprava 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28620.55</izvorni_sadrzaj>
    <derivirana_varijabla naziv="DomainObject.Predmet.TrenutnaVrijednost_1">28620.55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 , Područni ured sjeverna Hrvatska zastupanog po punomoćniku Županijsko državno odvjetništvo u Varaždinu</item>
    </izvorni_sadrzaj>
    <derivirana_varijabla naziv="DomainObject.Predmet.StrankaListFormated_1">
      <item>RH MF - Porezna uprava 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, Područni ured sjeverna Hrvatska, OIB 18683136487 zastupanog po punomoćniku Županijsko državno odvjetništvo u Varaždinu</item>
    </izvorni_sadrzaj>
    <derivirana_varijabla naziv="DomainObject.Predmet.StrankaListFormatedOIB_1">
      <item>RH MF - Porezna uprava 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, Područni ured sjeverna Hrvatska</item>
    </izvorni_sadrzaj>
    <derivirana_varijabla naziv="DomainObject.Predmet.StrankaListNazivFormated_1">
      <item>RH MF - Porezna uprava , Područni ured sjeverna Hrvatska</item>
    </derivirana_varijabla>
  </DomainObject.Predmet.StrankaListNazivFormated>
  <DomainObject.Predmet.StrankaListNazivFormatedOIB>
    <izvorni_sadrzaj>
      <item>RH MF - Porezna uprava , Područni ured sjeverna Hrvatska, OIB 18683136487</item>
    </izvorni_sadrzaj>
    <derivirana_varijabla naziv="DomainObject.Predmet.StrankaListNazivFormatedOIB_1">
      <item>RH MF - Porezna uprava , Područni ured sjeverna Hrvatska, OIB 18683136487</item>
    </derivirana_varijabla>
  </DomainObject.Predmet.StrankaListNazivFormatedOIB>
  <DomainObject.Predmet.ProtuStrankaListFormated>
    <izvorni_sadrzaj>
      <item>LD-LUKADO jednostavno društvo s ograničenom odgovornošću za trgovinu i usluge</item>
    </izvorni_sadrzaj>
    <derivirana_varijabla naziv="DomainObject.Predmet.ProtuStrankaListFormated_1">
      <item>LD-LUKADO jednostavno društvo s ograničenom odgovornošću za trgovinu i usluge</item>
    </derivirana_varijabla>
  </DomainObject.Predmet.ProtuStrankaListFormated>
  <DomainObject.Predmet.ProtuStrankaListFormatedOIB>
    <izvorni_sadrzaj>
      <item>LD-LUKADO jednostavno društvo s ograničenom odgovornošću za trgovinu i usluge, OIB 92250748023</item>
    </izvorni_sadrzaj>
    <derivirana_varijabla naziv="DomainObject.Predmet.ProtuStrankaListFormatedOIB_1">
      <item>LD-LUKADO jednostavno društvo s ograničenom odgovornošću za trgovinu i usluge, OIB 92250748023</item>
    </derivirana_varijabla>
  </DomainObject.Predmet.ProtuStrankaListFormatedOIB>
  <DomainObject.Predmet.ProtuStrankaListFormatedWithAdress>
    <izvorni_sadrzaj>
      <item>LD-LUKADO jednostavno društvo s ograničenom odgovornošću za trgovinu i usluge, Gajeva 11, 42000 Varaždin</item>
    </izvorni_sadrzaj>
    <derivirana_varijabla naziv="DomainObject.Predmet.ProtuStrankaListFormatedWithAdress_1">
      <item>LD-LUKADO jednostavno društvo s ograničenom odgovornošću za trgovinu i usluge, Gajeva 11, 42000 Varaždin</item>
    </derivirana_varijabla>
  </DomainObject.Predmet.ProtuStrankaListFormatedWithAdress>
  <DomainObject.Predmet.ProtuStrankaListFormatedWithAdressOIB>
    <izvorni_sadrzaj>
      <item>LD-LUKADO jednostavno društvo s ograničenom odgovornošću za trgovinu i usluge, OIB 92250748023, Gajeva 11, 42000 Varaždin</item>
    </izvorni_sadrzaj>
    <derivirana_varijabla naziv="DomainObject.Predmet.ProtuStrankaListFormatedWithAdressOIB_1">
      <item>LD-LUKADO jednostavno društvo s ograničenom odgovornošću za trgovinu i usluge, OIB 92250748023, Gajeva 11, 42000 Varaždin</item>
    </derivirana_varijabla>
  </DomainObject.Predmet.ProtuStrankaListFormatedWithAdressOIB>
  <DomainObject.Predmet.ProtuStrankaListNazivFormated>
    <izvorni_sadrzaj>
      <item>LD-LUKADO jednostavno društvo s ograničenom odgovornošću za trgovinu i usluge</item>
    </izvorni_sadrzaj>
    <derivirana_varijabla naziv="DomainObject.Predmet.ProtuStrankaListNazivFormated_1">
      <item>LD-LUKADO jednostavno društvo s ograničenom odgovornošću za trgovinu i usluge</item>
    </derivirana_varijabla>
  </DomainObject.Predmet.ProtuStrankaListNazivFormated>
  <DomainObject.Predmet.ProtuStrankaListNazivFormatedOIB>
    <izvorni_sadrzaj>
      <item>LD-LUKADO jednostavno društvo s ograničenom odgovornošću za trgovinu i usluge, OIB 92250748023</item>
    </izvorni_sadrzaj>
    <derivirana_varijabla naziv="DomainObject.Predmet.ProtuStrankaListNazivFormatedOIB_1">
      <item>LD-LUKADO jednostavno društvo s ograničenom odgovornošću za trgovinu i usluge, OIB 92250748023</item>
    </derivirana_varijabla>
  </DomainObject.Predmet.ProtuStrankaListNazivFormatedOIB>
  <DomainObject.Predmet.OstaliListFormated>
    <izvorni_sadrzaj>
      <item>Županijsko državno odvjetništvo u Varaždinu punomoćnik sudionika u postupku RH MF - Porezna uprava , Područni ured sjeverna Hrvatska</item>
      <item>Sandra Dolenec</item>
    </izvorni_sadrzaj>
    <derivirana_varijabla naziv="DomainObject.Predmet.OstaliListFormated_1">
      <item>Županijsko državno odvjetništvo u Varaždinu punomoćnik sudionika u postupku RH MF - Porezna uprava , Područni ured sjeverna Hrvatska</item>
      <item>Sandra Dolenec</item>
    </derivirana_varijabla>
  </DomainObject.Predmet.OstaliListFormated>
  <DomainObject.Predmet.OstaliListFormatedOIB>
    <izvorni_sadrzaj>
      <item>Županijsko državno odvjetništvo u Varaždinu punomoćnik sudionika u postupku RH MF - Porezna uprava , Područni ured sjeverna Hrvatska</item>
      <item>Sandra Dolenec, OIB 45993147076</item>
    </izvorni_sadrzaj>
    <derivirana_varijabla naziv="DomainObject.Predmet.OstaliListFormatedOIB_1">
      <item>Županijsko državno odvjetništvo u Varaždinu punomoćnik sudionika u postupku RH MF - Porezna uprava , Područni ured sjeverna Hrvatska</item>
      <item>Sandra Dolenec, OIB 45993147076</item>
    </derivirana_varijabla>
  </DomainObject.Predmet.OstaliListFormatedOIB>
  <DomainObject.Predmet.OstaliListFormatedWithAdress>
    <izvorni_sadrzaj>
      <item>Županijsko državno odvjetništvo u Varaždinu punomoćnik sudionika u postupku RH MF - Porezna uprava , Područni ured sjeverna Hrvatska</item>
      <item>Sandra Dolenec, Vladimira Gortana 6, 42000 Varaždin</item>
    </izvorni_sadrzaj>
    <derivirana_varijabla naziv="DomainObject.Predmet.OstaliListFormatedWithAdress_1">
      <item>Županijsko državno odvjetništvo u Varaždinu punomoćnik sudionika u postupku RH MF - Porezna uprava , Područni ured sjeverna Hrvatska</item>
      <item>Sandra Dolenec, Vladimira Gortana 6,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 , Područni ured sjeverna Hrvatska</item>
      <item>Sandra Dolenec, OIB 45993147076, Vladimira Gortana 6, 42000 Varaždin</item>
    </izvorni_sadrzaj>
    <derivirana_varijabla naziv="DomainObject.Predmet.OstaliListFormatedWithAdressOIB_1">
      <item>Županijsko državno odvjetništvo u Varaždinu punomoćnik sudionika u postupku RH MF - Porezna uprava , Područni ured sjeverna Hrvatska</item>
      <item>Sandra Dolenec, OIB 45993147076, Vladimira Gortana 6, 42000 Varaždin</item>
    </derivirana_varijabla>
  </DomainObject.Predmet.OstaliListFormatedWithAdressOIB>
  <DomainObject.Predmet.OstaliListNazivFormated>
    <izvorni_sadrzaj>
      <item>Županijsko državno odvjetništvo u Varaždinu</item>
      <item>Sandra Dolenec</item>
    </izvorni_sadrzaj>
    <derivirana_varijabla naziv="DomainObject.Predmet.OstaliListNazivFormated_1">
      <item>Županijsko državno odvjetništvo u Varaždinu</item>
      <item>Sandra Dolenec</item>
    </derivirana_varijabla>
  </DomainObject.Predmet.OstaliListNazivFormated>
  <DomainObject.Predmet.OstaliListNazivFormatedOIB>
    <izvorni_sadrzaj>
      <item>Županijsko državno odvjetništvo u Varaždinu</item>
      <item>Sandra Dolenec, OIB 45993147076</item>
    </izvorni_sadrzaj>
    <derivirana_varijabla naziv="DomainObject.Predmet.OstaliListNazivFormatedOIB_1">
      <item>Županijsko državno odvjetništvo u Varaždinu</item>
      <item>Sandra Dolenec, OIB 45993147076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St-547/2016-9</izvorni_sadrzaj>
    <derivirana_varijabla naziv="DomainObject.PoslovniBrojDokumenta_1">St-547/2016-9</derivirana_varijabla>
  </DomainObject.PoslovniBrojDokumenta>
  <DomainObject.Predmet.StrankaIDrugi>
    <izvorni_sadrzaj>RH MF - Porezna uprava , Područni ured sjeverna Hrvatska</izvorni_sadrzaj>
    <derivirana_varijabla naziv="DomainObject.Predmet.StrankaIDrugi_1">RH MF - Porezna uprava , Područni ured sjeverna Hrvatska</derivirana_varijabla>
  </DomainObject.Predmet.StrankaIDrugi>
  <DomainObject.Predmet.ProtustrankaIDrugi>
    <izvorni_sadrzaj>LD-LUKADO jednostavno društvo s ograničenom odgovornošću za trgovinu i usluge</izvorni_sadrzaj>
    <derivirana_varijabla naziv="DomainObject.Predmet.ProtustrankaIDrugi_1">LD-LUKADO jednostavno društvo s ograničenom odgovornošću za trgovinu i usluge</derivirana_varijabla>
  </DomainObject.Predmet.ProtustrankaIDrugi>
  <DomainObject.Predmet.StrankaIDrugiAdressOIB>
    <izvorni_sadrzaj>RH MF - Porezna uprava , Područni ured sjeverna Hrvatska, OIB 18683136487, Graberje 1, 42000 Varaždin</izvorni_sadrzaj>
    <derivirana_varijabla naziv="DomainObject.Predmet.StrankaIDrugiAdressOIB_1">RH MF - Porezna uprava , Područni ured sjeverna Hrvatska, OIB 18683136487, Graberje 1, 42000 Varaždin</derivirana_varijabla>
  </DomainObject.Predmet.StrankaIDrugiAdressOIB>
  <DomainObject.Predmet.ProtustrankaIDrugiAdressOIB>
    <izvorni_sadrzaj>LD-LUKADO jednostavno društvo s ograničenom odgovornošću za trgovinu i usluge, OIB 92250748023, Gajeva 11, 42000 Varaždin</izvorni_sadrzaj>
    <derivirana_varijabla naziv="DomainObject.Predmet.ProtustrankaIDrugiAdressOIB_1">LD-LUKADO jednostavno društvo s ograničenom odgovornošću za trgovinu i usluge, OIB 92250748023, Gajeva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LD-LUKADO jednostavno društvo s ograničenom odgovornošću za trgovinu i usluge</item>
      <item>Županijsko državno odvjetništvo u Varaždinu</item>
      <item>RH MF - Porezna uprava , Područni ured sjeverna Hrvatska</item>
      <item>Sandra Dolenec</item>
    </izvorni_sadrzaj>
    <derivirana_varijabla naziv="DomainObject.Predmet.SudioniciListNaziv_1">
      <item>LD-LUKADO jednostavno društvo s ograničenom odgovornošću za trgovinu i usluge</item>
      <item>Županijsko državno odvjetništvo u Varaždinu</item>
      <item>RH MF - Porezna uprava , Područni ured sjeverna Hrvatska</item>
      <item>Sandra Dolenec</item>
    </derivirana_varijabla>
  </DomainObject.Predmet.SudioniciListNaziv>
  <DomainObject.Predmet.SudioniciListAdressOIB>
    <izvorni_sadrzaj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OIB 18683136487, Graberje 1,42000 Varaždin</item>
      <item>Sandra Dolenec, OIB 45993147076, Vladimira Gortana 6,42000 Varaždin</item>
    </izvorni_sadrzaj>
    <derivirana_varijabla naziv="DomainObject.Predmet.SudioniciListAdressOIB_1"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OIB 18683136487, Graberje 1,42000 Varaždin</item>
      <item>Sandra Dolenec, OIB 45993147076, Vladimira Gortana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5CBBD-BCA2-4E13-B0E7-96FD3DA7E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1212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2016-06-08T13:01:00Z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St-547/2016-9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