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ffea" w14:paraId="0b8ffea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91270" w:rsidP="005371C4" w:rsidR="00691270" w:rsidRPr="006842EA">
      <w:pPr>
        <w:jc w:val="center"/>
      </w:pPr>
    </w:p>
    <w:p w:rsidRDefault="006842EA" w:rsidP="006842EA" w:rsidR="006842EA">
      <w:pPr>
        <w:rPr>
          <w:b/>
        </w:rPr>
      </w:pPr>
    </w:p>
    <w:p w:rsidRDefault="006842EA" w:rsidP="006842EA" w:rsidR="006842EA">
      <w:pPr>
        <w:jc w:val="both"/>
      </w:pPr>
      <w:r>
        <w:tab/>
      </w:r>
      <w:r w:rsidR="00D218CE">
        <w:t xml:space="preserve">Trgovački sud u Osijeku, po stečajnoj sutkinji Nadi Roso, u stečajnom postupku predlagatelja Financijska agencija </w:t>
      </w:r>
      <w:r w:rsidR="00AB0B1C">
        <w:t xml:space="preserve">OIB 85821130368, </w:t>
      </w:r>
      <w:r w:rsidR="00D218CE">
        <w:t xml:space="preserve">Regionalni centar Osijek, </w:t>
      </w:r>
      <w:r w:rsidR="00AB0B1C">
        <w:t xml:space="preserve">Podružnica Osijek L. </w:t>
      </w:r>
      <w:proofErr w:type="spellStart"/>
      <w:r w:rsidR="00AB0B1C">
        <w:t>Jagera</w:t>
      </w:r>
      <w:proofErr w:type="spellEnd"/>
      <w:r w:rsidR="00AB0B1C">
        <w:t xml:space="preserve"> 3, Osijek, </w:t>
      </w:r>
      <w:r w:rsidR="00D218CE">
        <w:t xml:space="preserve">za otvaranje stečajnog  postupka nad dužnikom </w:t>
      </w:r>
      <w:r w:rsidR="001D33D3" w:rsidRPr="001D33D3">
        <w:rPr>
          <w:b/>
        </w:rPr>
        <w:t>PRIJEVOZNIČKA ZADRUGA BARANJA</w:t>
      </w:r>
      <w:r w:rsidR="00D218CE">
        <w:rPr>
          <w:b/>
        </w:rPr>
        <w:t xml:space="preserve">, </w:t>
      </w:r>
      <w:r w:rsidR="001D33D3" w:rsidRPr="001D33D3">
        <w:rPr>
          <w:b/>
        </w:rPr>
        <w:t>Darda</w:t>
      </w:r>
      <w:r w:rsidR="00D218CE">
        <w:rPr>
          <w:b/>
        </w:rPr>
        <w:t xml:space="preserve">, </w:t>
      </w:r>
      <w:r w:rsidR="001D33D3" w:rsidRPr="001D33D3">
        <w:rPr>
          <w:b/>
        </w:rPr>
        <w:t>K. P. Krešimira IV 2A</w:t>
      </w:r>
      <w:r w:rsidR="00D218CE">
        <w:rPr>
          <w:b/>
        </w:rPr>
        <w:t xml:space="preserve">, OIB: </w:t>
      </w:r>
      <w:r w:rsidR="001D33D3" w:rsidRPr="001D33D3">
        <w:rPr>
          <w:b/>
        </w:rPr>
        <w:t>68912420077</w:t>
      </w:r>
      <w:r w:rsidR="00D218CE">
        <w:rPr>
          <w:b/>
        </w:rPr>
        <w:t xml:space="preserve">, MBS: </w:t>
      </w:r>
      <w:r w:rsidR="001D33D3" w:rsidRPr="001D33D3">
        <w:rPr>
          <w:b/>
        </w:rPr>
        <w:t>030105457</w:t>
      </w:r>
      <w:r w:rsidR="00D218CE">
        <w:t xml:space="preserve">, dana </w:t>
      </w:r>
      <w:r w:rsidR="00861857">
        <w:t>21</w:t>
      </w:r>
      <w:r w:rsidR="00D218CE">
        <w:t xml:space="preserve">. listopada 2016. g.,  </w:t>
      </w:r>
    </w:p>
    <w:p w:rsidRDefault="00667C76" w:rsidP="00071BD4" w:rsidR="00366021" w:rsidRPr="006842EA">
      <w:pPr>
        <w:jc w:val="both"/>
      </w:pPr>
      <w:r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FA7B20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r w:rsidR="00FA7B20" w:rsidRPr="00FA7B20">
        <w:t>upravitelj zadruge</w:t>
      </w:r>
      <w:r w:rsidR="00FA7B20">
        <w:t xml:space="preserve"> </w:t>
      </w:r>
      <w:r w:rsidR="00FA7B20" w:rsidRPr="00FA7B20">
        <w:t xml:space="preserve">Tomislav </w:t>
      </w:r>
      <w:proofErr w:type="spellStart"/>
      <w:r w:rsidR="00FA7B20" w:rsidRPr="00FA7B20">
        <w:t>Zatko</w:t>
      </w:r>
      <w:proofErr w:type="spellEnd"/>
      <w:r w:rsidR="00FA7B20" w:rsidRPr="00FA7B20">
        <w:t>, OIB: 65845250694</w:t>
      </w:r>
      <w:r w:rsidR="003F4073" w:rsidRPr="006842EA">
        <w:t xml:space="preserve">, </w:t>
      </w:r>
      <w:proofErr w:type="spellStart"/>
      <w:r w:rsidR="00FA7B20" w:rsidRPr="00FA7B20">
        <w:t>Josipovac</w:t>
      </w:r>
      <w:proofErr w:type="spellEnd"/>
      <w:r w:rsidR="00FA7B20" w:rsidRPr="00FA7B20">
        <w:t>, Kralja Petra Svačića 7/A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FA7B20">
        <w:rPr>
          <w:b/>
        </w:rPr>
        <w:t>PRIJEVOZNIČKA ZADRUGA BARANJA, Darda, K. P. Krešimira IV 2A, OIB: 68912420077, MBS: 030105457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071BD4">
        <w:rPr>
          <w:b/>
        </w:rPr>
        <w:t>4.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Trgovačkog suda u Osijeku broj HR31 2390 0011 3000 0020 0 model HR05 272</w:t>
      </w:r>
      <w:r w:rsidR="005E6FB0" w:rsidRPr="006842EA">
        <w:t>-</w:t>
      </w:r>
      <w:r w:rsidR="00993E2F">
        <w:rPr>
          <w:b/>
        </w:rPr>
        <w:t>17</w:t>
      </w:r>
      <w:r w:rsidR="00FA7B20">
        <w:rPr>
          <w:b/>
        </w:rPr>
        <w:t>68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r w:rsidR="00A869F2" w:rsidRPr="00FA7B20">
        <w:t>upravitelj zadruge</w:t>
      </w:r>
      <w:r w:rsidR="00A869F2">
        <w:t xml:space="preserve"> </w:t>
      </w:r>
      <w:r w:rsidR="00A869F2" w:rsidRPr="00FA7B20">
        <w:t xml:space="preserve">Tomislav </w:t>
      </w:r>
      <w:proofErr w:type="spellStart"/>
      <w:r w:rsidR="00A869F2" w:rsidRPr="00FA7B20">
        <w:t>Zatko</w:t>
      </w:r>
      <w:proofErr w:type="spellEnd"/>
      <w:r w:rsidR="00A869F2" w:rsidRPr="00FA7B20">
        <w:t xml:space="preserve">, </w:t>
      </w:r>
      <w:proofErr w:type="spellStart"/>
      <w:r w:rsidR="00A869F2" w:rsidRPr="00FA7B20">
        <w:t>Josipovac</w:t>
      </w:r>
      <w:proofErr w:type="spellEnd"/>
      <w:r w:rsidR="00A869F2" w:rsidRPr="00FA7B20">
        <w:t>, Kralja Petra Svačića 7/A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B260CA">
        <w:t>21. listopada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84574" w:rsidP="00CB4A95" w:rsidR="00384574">
      <w:pPr>
        <w:numPr>
          <w:ilvl w:val="0"/>
          <w:numId w:val="6"/>
        </w:numPr>
        <w:jc w:val="both"/>
      </w:pPr>
      <w:r>
        <w:t xml:space="preserve">upravitelj zadruge Tomislav </w:t>
      </w:r>
      <w:proofErr w:type="spellStart"/>
      <w:r>
        <w:t>Zatko</w:t>
      </w:r>
      <w:proofErr w:type="spellEnd"/>
      <w:r>
        <w:t xml:space="preserve">, </w:t>
      </w:r>
      <w:proofErr w:type="spellStart"/>
      <w:r>
        <w:t>Josipovac</w:t>
      </w:r>
      <w:proofErr w:type="spellEnd"/>
      <w:r>
        <w:t>, Kralja Petra Svačića 7/A</w:t>
      </w:r>
      <w:r w:rsidRPr="006842EA">
        <w:t xml:space="preserve"> 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2F385F">
        <w:t>13.12.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774" w:rsidR="00172774">
      <w:r>
        <w:separator/>
      </w:r>
    </w:p>
  </w:endnote>
  <w:endnote w:id="0" w:type="continuationSeparator">
    <w:p w:rsidRDefault="00172774" w:rsidR="00172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774" w:rsidR="00172774">
      <w:r>
        <w:separator/>
      </w:r>
    </w:p>
  </w:footnote>
  <w:footnote w:id="0" w:type="continuationSeparator">
    <w:p w:rsidRDefault="00172774" w:rsidR="00172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52" w:rsidP="00C26F52" w:rsidR="00C26F52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17</w:t>
    </w:r>
    <w:r w:rsidR="0006774A">
      <w:t>68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6774A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2774"/>
    <w:rsid w:val="001742E1"/>
    <w:rsid w:val="00175CC7"/>
    <w:rsid w:val="0019752C"/>
    <w:rsid w:val="001A0170"/>
    <w:rsid w:val="001A1EFE"/>
    <w:rsid w:val="001A6201"/>
    <w:rsid w:val="001B0F94"/>
    <w:rsid w:val="001D33D3"/>
    <w:rsid w:val="001E4324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84574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71C4"/>
    <w:rsid w:val="0054615D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87"/>
    <w:rsid w:val="008B2D6F"/>
    <w:rsid w:val="008B5B3D"/>
    <w:rsid w:val="008B639F"/>
    <w:rsid w:val="008B73FD"/>
    <w:rsid w:val="008C5C4C"/>
    <w:rsid w:val="008D0E0B"/>
    <w:rsid w:val="009001D6"/>
    <w:rsid w:val="0090133C"/>
    <w:rsid w:val="0093450C"/>
    <w:rsid w:val="00935547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869F2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548B"/>
    <w:rsid w:val="00C64210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A7B20"/>
    <w:rsid w:val="00FB02B3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2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B02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02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2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2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2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B02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02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2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2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PRIJEVOZNIČKA ZADRUGA BARANJA</izvorni_sadrzaj>
    <derivirana_varijabla naziv="DomainObject.Predmet.ProtustrankaFormated_1">  PRIJEVOZNIČKA ZADRUGA BARANJA</derivirana_varijabla>
  </DomainObject.Predmet.ProtustrankaFormated>
  <DomainObject.Predmet.ProtustrankaFormatedOIB>
    <izvorni_sadrzaj>  PRIJEVOZNIČKA ZADRUGA BARANJA, OIB 68912420077</izvorni_sadrzaj>
    <derivirana_varijabla naziv="DomainObject.Predmet.ProtustrankaFormatedOIB_1">  PRIJEVOZNIČKA ZADRUGA BARANJA, OIB 68912420077</derivirana_varijabla>
  </DomainObject.Predmet.ProtustrankaFormatedOIB>
  <DomainObject.Predmet.ProtustrankaFormatedWithAdress>
    <izvorni_sadrzaj> PRIJEVOZNIČKA ZADRUGA BARANJA, K. P. Krešimira IV 2A, 31326 Darda</izvorni_sadrzaj>
    <derivirana_varijabla naziv="DomainObject.Predmet.ProtustrankaFormatedWithAdress_1"> PRIJEVOZNIČKA ZADRUGA BARANJA, K. P. Krešimira IV 2A, 31326 Darda</derivirana_varijabla>
  </DomainObject.Predmet.ProtustrankaFormatedWithAdress>
  <DomainObject.Predmet.ProtustrankaFormatedWithAdressOIB>
    <izvorni_sadrzaj> PRIJEVOZNIČKA ZADRUGA BARANJA, OIB 68912420077, K. P. Krešimira IV 2A, 31326 Darda</izvorni_sadrzaj>
    <derivirana_varijabla naziv="DomainObject.Predmet.ProtustrankaFormatedWithAdressOIB_1"> PRIJEVOZNIČKA ZADRUGA BARANJA, OIB 68912420077, K. P. Krešimira IV 2A, 31326 Darda</derivirana_varijabla>
  </DomainObject.Predmet.ProtustrankaFormatedWithAdressOIB>
  <DomainObject.Predmet.ProtustrankaWithAdress>
    <izvorni_sadrzaj>PRIJEVOZNIČKA ZADRUGA BARANJA K. P. Krešimira IV 2A, 31326 Darda</izvorni_sadrzaj>
    <derivirana_varijabla naziv="DomainObject.Predmet.ProtustrankaWithAdress_1">PRIJEVOZNIČKA ZADRUGA BARANJA K. P. Krešimira IV 2A, 31326 Darda</derivirana_varijabla>
  </DomainObject.Predmet.ProtustrankaWithAdress>
  <DomainObject.Predmet.ProtustrankaWithAdressOIB>
    <izvorni_sadrzaj>PRIJEVOZNIČKA ZADRUGA BARANJA, OIB 68912420077, K. P. Krešimira IV 2A, 31326 Darda</izvorni_sadrzaj>
    <derivirana_varijabla naziv="DomainObject.Predmet.ProtustrankaWithAdressOIB_1">PRIJEVOZNIČKA ZADRUGA BARANJA, OIB 68912420077, K. P. Krešimira IV 2A, 31326 Darda</derivirana_varijabla>
  </DomainObject.Predmet.ProtustrankaWithAdressOIB>
  <DomainObject.Predmet.ProtustrankaNazivFormated>
    <izvorni_sadrzaj>PRIJEVOZNIČKA ZADRUGA BARANJA</izvorni_sadrzaj>
    <derivirana_varijabla naziv="DomainObject.Predmet.ProtustrankaNazivFormated_1">PRIJEVOZNIČKA ZADRUGA BARANJA</derivirana_varijabla>
  </DomainObject.Predmet.ProtustrankaNazivFormated>
  <DomainObject.Predmet.ProtustrankaNazivFormatedOIB>
    <izvorni_sadrzaj>PRIJEVOZNIČKA ZADRUGA BARANJA, OIB 68912420077</izvorni_sadrzaj>
    <derivirana_varijabla naziv="DomainObject.Predmet.ProtustrankaNazivFormatedOIB_1">PRIJEVOZNIČKA ZADRUGA BARANJA, OIB 68912420077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PRIJEVOZNIČKA ZADRUGA BARANJA</item>
    </izvorni_sadrzaj>
    <derivirana_varijabla naziv="DomainObject.Predmet.ProtuStrankaListFormated_1">
      <item>PRIJEVOZNIČKA ZADRUGA BARANJA</item>
    </derivirana_varijabla>
  </DomainObject.Predmet.ProtuStrankaListFormated>
  <DomainObject.Predmet.ProtuStrankaListFormatedOIB>
    <izvorni_sadrzaj>
      <item>PRIJEVOZNIČKA ZADRUGA BARANJA, OIB 68912420077</item>
    </izvorni_sadrzaj>
    <derivirana_varijabla naziv="DomainObject.Predmet.ProtuStrankaListFormatedOIB_1">
      <item>PRIJEVOZNIČKA ZADRUGA BARANJA, OIB 68912420077</item>
    </derivirana_varijabla>
  </DomainObject.Predmet.ProtuStrankaListFormatedOIB>
  <DomainObject.Predmet.ProtuStrankaListFormatedWithAdress>
    <izvorni_sadrzaj>
      <item>PRIJEVOZNIČKA ZADRUGA BARANJA, K. P. Krešimira IV 2A, 31326 Darda</item>
    </izvorni_sadrzaj>
    <derivirana_varijabla naziv="DomainObject.Predmet.ProtuStrankaListFormatedWithAdress_1">
      <item>PRIJEVOZNIČKA ZADRUGA BARANJA, K. P. Krešimira IV 2A, 31326 Darda</item>
    </derivirana_varijabla>
  </DomainObject.Predmet.ProtuStrankaListFormatedWithAdress>
  <DomainObject.Predmet.ProtuStrankaListFormatedWithAdressOIB>
    <izvorni_sadrzaj>
      <item>PRIJEVOZNIČKA ZADRUGA BARANJA, OIB 68912420077, K. P. Krešimira IV 2A, 31326 Darda</item>
    </izvorni_sadrzaj>
    <derivirana_varijabla naziv="DomainObject.Predmet.ProtuStrankaListFormatedWithAdressOIB_1">
      <item>PRIJEVOZNIČKA ZADRUGA BARANJA, OIB 68912420077, K. P. Krešimira IV 2A, 31326 Darda</item>
    </derivirana_varijabla>
  </DomainObject.Predmet.ProtuStrankaListFormatedWithAdressOIB>
  <DomainObject.Predmet.ProtuStrankaListNazivFormated>
    <izvorni_sadrzaj>
      <item>PRIJEVOZNIČKA ZADRUGA BARANJA</item>
    </izvorni_sadrzaj>
    <derivirana_varijabla naziv="DomainObject.Predmet.ProtuStrankaListNazivFormated_1">
      <item>PRIJEVOZNIČKA ZADRUGA BARANJA</item>
    </derivirana_varijabla>
  </DomainObject.Predmet.ProtuStrankaListNazivFormated>
  <DomainObject.Predmet.ProtuStrankaListNazivFormatedOIB>
    <izvorni_sadrzaj>
      <item>PRIJEVOZNIČKA ZADRUGA BARANJA, OIB 68912420077</item>
    </izvorni_sadrzaj>
    <derivirana_varijabla naziv="DomainObject.Predmet.ProtuStrankaListNazivFormatedOIB_1">
      <item>PRIJEVOZNIČKA ZADRUGA BARANJA, OIB 68912420077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PRIJEVOZNIČKA ZADRUGA BARANJA</izvorni_sadrzaj>
    <derivirana_varijabla naziv="DomainObject.Predmet.ProtustrankaIDrugi_1">PRIJEVOZNIČKA ZADRUGA BARANJA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PRIJEVOZNIČKA ZADRUGA BARANJA, OIB 68912420077, K. P. Krešimira IV 2A, 31326 Darda</izvorni_sadrzaj>
    <derivirana_varijabla naziv="DomainObject.Predmet.ProtustrankaIDrugiAdressOIB_1">PRIJEVOZNIČKA ZADRUGA BARANJA, OIB 68912420077, K. P.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PRIJEVOZNIČKA ZADRUGA BARANJA</item>
    </izvorni_sadrzaj>
    <derivirana_varijabla naziv="DomainObject.Predmet.SudioniciListNaziv_1">
      <item>FINA RC OSIJEK</item>
      <item>PRIJEVOZNIČKA ZADRUGA BARANJA</item>
    </derivirana_varijabla>
  </DomainObject.Predmet.SudioniciListNaziv>
  <DomainObject.Predmet.SudioniciListAdressOIB>
    <izvorni_sadrzaj>
      <item>FINA RC OSIJEK, OIB 85821130368</item>
      <item>PRIJEVOZNIČKA ZADRUGA BARANJA, OIB 68912420077, K. P. Krešimira IV 2A,31326 Darda</item>
    </izvorni_sadrzaj>
    <derivirana_varijabla naziv="DomainObject.Predmet.SudioniciListAdressOIB_1">
      <item>FINA RC OSIJEK, OIB 85821130368</item>
      <item>PRIJEVOZNIČKA ZADRUGA BARANJA, OIB 68912420077, K.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68912420077</item>
    </izvorni_sadrzaj>
    <derivirana_varijabla naziv="DomainObject.Predmet.SudioniciListNazivOIB_1">
      <item>, OIB 85821130368</item>
      <item>, OIB 68912420077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D905D-4E90-4214-89C7-5E49CFDBD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1536</properties:Characters>
  <properties:Lines>120</properties:Lines>
  <properties:Paragraphs>18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2016-10-21T12:11:00Z</dcterms:modified>
  <cp:revision>60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