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5B41DE" w:rsidP="005B41DE" w:rsidRDefault="005B41DE" w14:paraId="c8577c8" w14:textId="c8577c8">
      <w:pPr>
        <w:ind w:firstLine="708"/>
        <w:jc w:val="both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</w:t>
      </w:r>
    </w:p>
    <w:p w:rsidR="005B41DE" w:rsidP="005B41DE" w:rsidRDefault="005B41DE">
      <w:pPr>
        <w:jc w:val="both"/>
      </w:pPr>
      <w:r>
        <w:t xml:space="preserve">     REPUBLIKA HRVATSKA</w:t>
      </w:r>
    </w:p>
    <w:p w:rsidR="005B41DE" w:rsidP="005B41DE" w:rsidRDefault="005B41DE">
      <w:pPr>
        <w:jc w:val="both"/>
      </w:pPr>
      <w:r>
        <w:t>TRGOVAČKI SUD U ZAGREBU</w:t>
      </w:r>
    </w:p>
    <w:p w:rsidR="005B41DE" w:rsidP="005B41DE" w:rsidRDefault="005B41DE">
      <w:pPr>
        <w:jc w:val="both"/>
      </w:pPr>
      <w:r>
        <w:t xml:space="preserve">        Zagreb, Amruševa 2/II.</w:t>
      </w:r>
    </w:p>
    <w:p w:rsidR="005B41DE" w:rsidP="005B41DE" w:rsidRDefault="005B41DE">
      <w:pPr>
        <w:ind w:firstLine="708"/>
        <w:jc w:val="right"/>
      </w:pPr>
      <w:r>
        <w:t>Poslovni broj: 21. St-2500/18-17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center"/>
      </w:pPr>
      <w:r>
        <w:t>R E P U B L I K A   H R V A T S K A</w:t>
      </w:r>
    </w:p>
    <w:p w:rsidR="005B41DE" w:rsidP="005B41DE" w:rsidRDefault="005B41DE">
      <w:pPr>
        <w:ind w:firstLine="708"/>
        <w:jc w:val="center"/>
      </w:pPr>
    </w:p>
    <w:p w:rsidR="005B41DE" w:rsidP="005B41DE" w:rsidRDefault="005B41DE">
      <w:pPr>
        <w:ind w:firstLine="708"/>
        <w:jc w:val="center"/>
      </w:pPr>
      <w:r>
        <w:t>R J E Š E NJ E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  <w:r w:rsidRPr="005B41DE">
        <w:t>Trgovački sud u Zagrebu, po sutkinji Ivani Manestar, u stečajnom postupku temeljem prijedloga predlagateljice FINANCIJSKE AGENCIJE, RC Zagreb, Zagreb, Trg svibanjskih žrtava 1995. 1, OIB: 85821130368, za otvaranje stečajnog postupka nad dužnikom DETERMINO d.o.o., Zagreb, Maunska 8, OIB: 77488776897</w:t>
      </w:r>
      <w:r>
        <w:t xml:space="preserve">, dana </w:t>
      </w:r>
      <w:r w:rsidR="0089763C">
        <w:t>30</w:t>
      </w:r>
      <w:r>
        <w:t>. kolovoza 2019.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center"/>
      </w:pPr>
      <w:r>
        <w:t>r i j e š i o     j e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  <w:r>
        <w:t xml:space="preserve">I. Otvara se stečajni postupak nad dužnikom </w:t>
      </w:r>
      <w:r w:rsidRPr="003F36A7" w:rsidR="003F36A7">
        <w:t>DETERMINO d.o.o., Zagreb, Maunska 8, OIB: 77488776897</w:t>
      </w:r>
      <w:r>
        <w:t xml:space="preserve">. Rješenje o otvaranju stečajnog postupka nad dužnikom istaknuto je na mrežnoj stranici e-oglasne ploče Trgovačkog suda u Zagrebu </w:t>
      </w:r>
      <w:r w:rsidR="0089763C">
        <w:t>30</w:t>
      </w:r>
      <w:r w:rsidR="003F36A7">
        <w:t>. kolovoza</w:t>
      </w:r>
      <w:r w:rsidR="0089763C">
        <w:rPr>
          <w:lang w:val="pt-BR"/>
        </w:rPr>
        <w:t xml:space="preserve"> 2019</w:t>
      </w:r>
      <w:r>
        <w:t xml:space="preserve">. u </w:t>
      </w:r>
      <w:r w:rsidR="0089763C">
        <w:t>15,00</w:t>
      </w:r>
      <w:r>
        <w:t xml:space="preserve"> sati.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  <w:r>
        <w:t xml:space="preserve">II. Za stečajnog upravitelja imenuje se </w:t>
      </w:r>
      <w:r w:rsidR="006F6EFF">
        <w:t>Snježana Vrkljan, Zagreb, Kralja Zvonimira 75, OIB: 44740101731</w:t>
      </w:r>
      <w:r>
        <w:t>.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  <w:r>
        <w:t xml:space="preserve">III. Zaključuje se stečajni postupak nad dužnikom </w:t>
      </w:r>
      <w:r w:rsidRPr="00283709" w:rsidR="00283709">
        <w:t>DETERMINO d.o.o., Zagreb, Maunska 8, OIB: 77488776897</w:t>
      </w:r>
      <w:r>
        <w:t>.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  <w:r>
        <w:t>IV. Nastali troškovi stečajnog postupka koji se ne mogu namiriti iz imovine dužnika, namiriti će se iz Fonda za namirenje troškova stečajnog postupka.</w:t>
      </w:r>
    </w:p>
    <w:p w:rsidR="005B41DE" w:rsidP="005B41DE" w:rsidRDefault="005B41DE"/>
    <w:p w:rsidR="005B41DE" w:rsidP="005B41DE" w:rsidRDefault="005B41DE"/>
    <w:p w:rsidR="005B41DE" w:rsidP="005B41DE" w:rsidRDefault="005B41DE">
      <w:pPr>
        <w:jc w:val="center"/>
      </w:pPr>
      <w:r>
        <w:t>Obrazloženje</w:t>
      </w:r>
    </w:p>
    <w:p w:rsidR="005B41DE" w:rsidP="005B41DE" w:rsidRDefault="005B41DE">
      <w:pPr>
        <w:jc w:val="center"/>
      </w:pPr>
    </w:p>
    <w:p w:rsidR="005B41DE" w:rsidP="005B41DE" w:rsidRDefault="005B41DE">
      <w:pPr>
        <w:jc w:val="both"/>
      </w:pPr>
      <w:r>
        <w:tab/>
        <w:t xml:space="preserve">Financijska agencija, Regionalni centar Zagreb, podnijela je ovom sudu prijedlog za otvaranje stečajnog postupka nad dužnikom </w:t>
      </w:r>
      <w:r w:rsidRPr="007E4171" w:rsidR="007E4171">
        <w:t>DETERMINO d.o.o., Zagreb, Maunska 8, OIB: 77488776897</w:t>
      </w:r>
      <w:r>
        <w:t>, temeljem odredbe čl. 110. st. 1. Stečajnog zakona (Narodne novine, broj: 71/2015., 104/2017., dalje u tekstu: SZ).</w:t>
      </w:r>
    </w:p>
    <w:p w:rsidR="005B41DE" w:rsidP="005B41DE" w:rsidRDefault="005B41DE">
      <w:pPr>
        <w:jc w:val="both"/>
      </w:pPr>
    </w:p>
    <w:p w:rsidR="005B41DE" w:rsidP="005B41DE" w:rsidRDefault="005B41DE">
      <w:pPr>
        <w:ind w:firstLine="708"/>
        <w:jc w:val="both"/>
      </w:pPr>
      <w:r>
        <w:t xml:space="preserve">U prijedlogu za otvaranje stečajnog postupka navedeno je da </w:t>
      </w:r>
      <w:r w:rsidRPr="00211557" w:rsidR="00211557">
        <w:t>dužnik na dan 26. rujna 2018. u Očevidniku redoslijeda osnova za plaćanje ima evidentirane neizvršene osnove za plaćanje u neprekinutom razdoblju od 120 dana, u ukupnom iznosu od 51.062.348,67 kn, kao i da ima dvoje zaposlenih</w:t>
      </w:r>
      <w:r>
        <w:t xml:space="preserve">. 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  <w:r>
        <w:lastRenderedPageBreak/>
        <w:t xml:space="preserve">S obzirom na to da predlagateljica vodi Očevidnik redoslijeda osnova za plaćanje, sud je prihvatio njezine tvrdnje o neprekinutom razdoblju evidentiranih neizvršenih osnova za plaćanje koji su zavedeni u Očevidniku  redoslijeda osnova za plaćanje. </w:t>
      </w:r>
    </w:p>
    <w:p w:rsidR="005B41DE" w:rsidP="005B41DE" w:rsidRDefault="005B41DE">
      <w:pPr>
        <w:jc w:val="both"/>
      </w:pPr>
    </w:p>
    <w:p w:rsidR="005B41DE" w:rsidP="005B41DE" w:rsidRDefault="005B41DE">
      <w:pPr>
        <w:ind w:firstLine="708"/>
        <w:jc w:val="both"/>
      </w:pPr>
      <w:r>
        <w:t xml:space="preserve">Odredbom čl. 115. st. 1. SZ-a određeno je da sud na temelju prijedloga za otvaranje stečajnoga postupka donosi rješenje o pokretanju prethodnoga postupka radi utvrđivanja pretpostavki za otvaranje stečajnoga postupka (prethodni postupak). </w:t>
      </w:r>
    </w:p>
    <w:p w:rsidR="005B41DE" w:rsidP="005B41DE" w:rsidRDefault="005B41DE">
      <w:pPr>
        <w:jc w:val="both"/>
      </w:pPr>
    </w:p>
    <w:p w:rsidR="005B41DE" w:rsidP="005B41DE" w:rsidRDefault="005B41DE">
      <w:pPr>
        <w:ind w:firstLine="708"/>
        <w:jc w:val="both"/>
      </w:pPr>
      <w:r>
        <w:t>Sud je rješenjem pokrenuo prethodni postupak nad dužnikom, a potom je održano  ročište radi očitovanja o prijedlogu za otvaranje stečajnog postupka koje je spojeno s ročištem radi raspravljanja o pretpostavkama za otvaranje stečajnog postupka, na koje ročište nije pristupio zastupnik po zakonu dužnika, a niti je isti osporio da u konkretnom slučaju postoji nesposobnost dužnika za plaćanje kao jedan od stečajnih razloga.</w:t>
      </w:r>
    </w:p>
    <w:p w:rsidR="005B41DE" w:rsidP="005B41DE" w:rsidRDefault="005B41DE">
      <w:pPr>
        <w:ind w:firstLine="708"/>
        <w:jc w:val="both"/>
      </w:pPr>
    </w:p>
    <w:p w:rsidR="005B41DE" w:rsidP="005B41DE" w:rsidRDefault="005B41DE">
      <w:pPr>
        <w:ind w:firstLine="708"/>
        <w:jc w:val="both"/>
      </w:pPr>
      <w:r>
        <w:t xml:space="preserve">Kako u stečajnom postupku sud po službenoj dužnosti utvrđuje sve važne činjenice, radi čega može izvoditi sve dokaze, zatražena je dostava potrebnih podataka od FINA-e i Centra za vozila Hrvatske te je izvršen uvid u Očevidnik redoslijeda osnova za plaćanje i Zajednički informacijski sustav zemljišnih knjiga i katastra.  </w:t>
      </w:r>
    </w:p>
    <w:p w:rsidR="005B41DE" w:rsidP="005B41DE" w:rsidRDefault="005B41DE">
      <w:pPr>
        <w:jc w:val="both"/>
      </w:pPr>
      <w:r>
        <w:tab/>
      </w:r>
    </w:p>
    <w:p w:rsidR="005B41DE" w:rsidP="005B41DE" w:rsidRDefault="005B41DE">
      <w:pPr>
        <w:ind w:firstLine="708"/>
        <w:jc w:val="both"/>
      </w:pPr>
      <w:r>
        <w:t xml:space="preserve">Iz podneska FINA-e od 17. lipnja 2019. proizlazi da dužnik na taj dan u Očevidniku redoslijeda osnova za plaćanje ima neizvršene osnove za plaćanje u neprekinutom razdoblju od </w:t>
      </w:r>
      <w:r w:rsidRPr="00924468" w:rsidR="00924468">
        <w:t>383 dana u iznosu od 52.873.088,64 kn</w:t>
      </w:r>
      <w:r>
        <w:t>.</w:t>
      </w:r>
    </w:p>
    <w:p w:rsidR="005B41DE" w:rsidP="005B41DE" w:rsidRDefault="005B41DE">
      <w:pPr>
        <w:jc w:val="both"/>
      </w:pPr>
    </w:p>
    <w:p w:rsidR="005B41DE" w:rsidP="005B41DE" w:rsidRDefault="005B41DE">
      <w:pPr>
        <w:ind w:firstLine="708"/>
        <w:jc w:val="both"/>
      </w:pPr>
      <w:r>
        <w:t xml:space="preserve">Iz Očevidnika redoslijeda osnova za plaćanje proizlazi da na dan 16. srpnja 2019. dužnik u Očevidniku ima neizvršene osnove za plaćanje u razdoblju dužem od 120 dana u iznosu od </w:t>
      </w:r>
      <w:r w:rsidRPr="00F15CD0" w:rsidR="00F15CD0">
        <w:t>52.954.685,44 kn</w:t>
      </w:r>
      <w:r>
        <w:t>.</w:t>
      </w:r>
    </w:p>
    <w:p w:rsidR="005B41DE" w:rsidP="005B41DE" w:rsidRDefault="005B41DE">
      <w:pPr>
        <w:jc w:val="both"/>
      </w:pPr>
    </w:p>
    <w:p w:rsidR="005B41DE" w:rsidP="005B41DE" w:rsidRDefault="005B41DE">
      <w:pPr>
        <w:ind w:firstLine="708"/>
        <w:jc w:val="both"/>
      </w:pPr>
      <w:r>
        <w:t xml:space="preserve">Iz Uvjerenja stanice za tehnički pregled, Centra za vozila Hrvatske d.d., od </w:t>
      </w:r>
      <w:r w:rsidR="00F15CD0">
        <w:t>21</w:t>
      </w:r>
      <w:r>
        <w:t xml:space="preserve">. lipnja 2019., proizlazi da dužnik nije vlasnik automobila, a prema podacima iz zajedničkog informacijskog sustava za zemljišne knjige i katastar proizlazi da dužnik nije vlasnik nekretnina. </w:t>
      </w:r>
    </w:p>
    <w:p w:rsidR="005B41DE" w:rsidP="005B41DE" w:rsidRDefault="005B41DE">
      <w:pPr>
        <w:jc w:val="both"/>
      </w:pPr>
    </w:p>
    <w:p w:rsidR="005B41DE" w:rsidP="005B41DE" w:rsidRDefault="00F15CD0">
      <w:pPr>
        <w:ind w:firstLine="708"/>
        <w:jc w:val="both"/>
      </w:pPr>
      <w:r w:rsidRPr="00F15CD0">
        <w:t>Zastupnik po zakonu dužnika nije dostavio podatke o bilo kakvoj imovini dužnika.</w:t>
      </w:r>
    </w:p>
    <w:p w:rsidR="005B41DE" w:rsidP="005B41DE" w:rsidRDefault="005B41DE">
      <w:pPr>
        <w:jc w:val="both"/>
      </w:pPr>
    </w:p>
    <w:p w:rsidR="005B41DE" w:rsidP="005B41DE" w:rsidRDefault="005B41DE">
      <w:pPr>
        <w:ind w:firstLine="708"/>
        <w:jc w:val="both"/>
      </w:pPr>
      <w:r>
        <w:t>Stoga je zaključeno da dužnik nema imovinu dostatnu za namirenje troškova stečajnog postupka.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  <w:r>
        <w:t xml:space="preserve">             Prema odredbi čl. 132. st. 1. i 2.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postupka, a ako navedene osobe ne predujme traženi iznos, sud će donijeti rješenje o otvaranju i zaključenju stečajnoga postupka.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  <w:r>
        <w:tab/>
        <w:t>Sud je rješenjem od 16. srpnja 2019., koje je istog dana objavljeno na mrežnoj stranici e-Oglasna ploča, pozvao osobe koje imaju pravni interes za provedbu stečajnog postupka da u roku od 15 dana predujme iznos od 9.000,00 kn za pokriće troškova prethodnoga i otvorenoga stečajnog postupka, međutim, navedeni iznos nije predujmljen.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  <w:r>
        <w:lastRenderedPageBreak/>
        <w:tab/>
        <w:t>Stoga, s obzirom da u konkretnom slučaju postoji razlog za otvaranje stečaja – nesposobnost za plaćanje, ali imovina dužnika koja bi ušla u stečajnu masu nije dostatna za namirenje troškova stečajnog postupka, a na poziv suda vjerovnici dužnika nisu uplatili novčana sredstva potrebna za pokriće tih troškova, valjalo je istovremeno otvoriti stečajni postupak nad dužnikom te metodom slučajnog odabira imenovati stečajnog upravitelja i zaključiti stečajni postupak (čl. 5. st. 1. i 2. SZ-a i čl. 132. st. 2. SZ-a u vezi čl. 432. SZ-a).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  <w:r>
        <w:tab/>
        <w:t>S obzirom da dužnik nema imovnu koja bi bila dostatna za namirenje najnužnijih troškova, isti će se namiriti iz Fonda za namirenje stečajnog postupka (čl. 132. str. 5. SZ-a).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  <w:r>
        <w:tab/>
        <w:t>Nakon pravomoćnosti ovog rješenja isto će biti dostavljeno sudskom registru radi brisanja stečajnog dužnika, čime će isti prestati postojati (čl. 286. st. 3. SZ-a u vezi čl. 132. st. 4. SZ-a).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center"/>
      </w:pPr>
      <w:r>
        <w:t xml:space="preserve">U Zagrebu </w:t>
      </w:r>
      <w:r w:rsidR="0089763C">
        <w:t>30.</w:t>
      </w:r>
      <w:r>
        <w:t xml:space="preserve"> kolovoza 2019.</w:t>
      </w:r>
    </w:p>
    <w:p w:rsidR="005B41DE" w:rsidP="005B41DE" w:rsidRDefault="005B41DE">
      <w:pPr>
        <w:jc w:val="center"/>
      </w:pPr>
    </w:p>
    <w:p w:rsidR="005B41DE" w:rsidP="005B41DE" w:rsidRDefault="005B41DE">
      <w:pPr>
        <w:ind w:left="6372" w:firstLine="708"/>
        <w:jc w:val="center"/>
      </w:pPr>
      <w:r>
        <w:t xml:space="preserve">         Sutkinja:</w:t>
      </w:r>
    </w:p>
    <w:p w:rsidR="005B41DE" w:rsidP="005B41DE" w:rsidRDefault="005B41DE">
      <w:pPr>
        <w:jc w:val="right"/>
      </w:pPr>
      <w:r>
        <w:t>Ivana Manestar</w:t>
      </w:r>
    </w:p>
    <w:p w:rsidR="005B41DE" w:rsidP="005B41DE" w:rsidRDefault="005B41DE">
      <w:pPr>
        <w:jc w:val="right"/>
      </w:pPr>
    </w:p>
    <w:p w:rsidR="005B41DE" w:rsidP="005B41DE" w:rsidRDefault="005B41DE">
      <w:pPr>
        <w:jc w:val="right"/>
      </w:pPr>
    </w:p>
    <w:p w:rsidR="005B41DE" w:rsidP="005B41DE" w:rsidRDefault="005B41DE">
      <w:pPr>
        <w:jc w:val="right"/>
      </w:pPr>
    </w:p>
    <w:p w:rsidR="005B41DE" w:rsidP="005B41DE" w:rsidRDefault="005B41DE">
      <w:pPr>
        <w:jc w:val="right"/>
      </w:pPr>
    </w:p>
    <w:p w:rsidR="005B41DE" w:rsidP="005B41DE" w:rsidRDefault="005B41DE">
      <w:pPr>
        <w:jc w:val="right"/>
      </w:pPr>
    </w:p>
    <w:p w:rsidR="005B41DE" w:rsidP="005B41DE" w:rsidRDefault="005B41DE">
      <w:pPr>
        <w:jc w:val="both"/>
      </w:pPr>
      <w:r>
        <w:t>UPUTA O PRAVNOM LIJEKU:</w:t>
      </w:r>
    </w:p>
    <w:p w:rsidR="005B41DE" w:rsidP="005B41DE" w:rsidRDefault="005B41DE">
      <w:pPr>
        <w:jc w:val="both"/>
      </w:pPr>
      <w:r>
        <w:t xml:space="preserve">Protiv ovog rješenja može se podnijeti žalba Visokom trgovačkom sudu Republike Hrvatske, u roku od 8 dana od dana dostave rješenja, koja se smatra obavljenom istekom osmoga dana od dana objave ovoga rješenja na mrežnoj stranici e-Oglasna ploča Trgovačkog suda u Zagrebu, koja se podnosi putem ovog suda u tri primjerka. 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  <w:r>
        <w:t>DNA:</w:t>
      </w:r>
    </w:p>
    <w:p w:rsidR="005B41DE" w:rsidP="005B41DE" w:rsidRDefault="005B41DE">
      <w:pPr>
        <w:jc w:val="both"/>
      </w:pPr>
      <w:r>
        <w:t>- e-Oglasna ploča TSZG</w:t>
      </w:r>
    </w:p>
    <w:p w:rsidR="005B41DE" w:rsidP="005B41DE" w:rsidRDefault="005B41DE">
      <w:pPr>
        <w:jc w:val="both"/>
      </w:pPr>
      <w:r>
        <w:t>- predlagateljici</w:t>
      </w:r>
    </w:p>
    <w:p w:rsidR="005B41DE" w:rsidP="005B41DE" w:rsidRDefault="005B41DE">
      <w:pPr>
        <w:jc w:val="both"/>
      </w:pPr>
      <w:r>
        <w:t>- dužniku</w:t>
      </w:r>
    </w:p>
    <w:p w:rsidR="005B41DE" w:rsidP="005B41DE" w:rsidRDefault="005B41DE">
      <w:pPr>
        <w:jc w:val="both"/>
      </w:pPr>
      <w:r>
        <w:t>- zastupniku po zakonu dužnika</w:t>
      </w:r>
    </w:p>
    <w:p w:rsidR="005B41DE" w:rsidP="005B41DE" w:rsidRDefault="005B41DE">
      <w:pPr>
        <w:jc w:val="both"/>
      </w:pPr>
      <w:r>
        <w:t>- stečajnom upravitelju</w:t>
      </w:r>
    </w:p>
    <w:p w:rsidR="005B41DE" w:rsidP="005B41DE" w:rsidRDefault="005B41DE">
      <w:pPr>
        <w:jc w:val="both"/>
      </w:pPr>
      <w:r w:rsidRPr="00FE690F">
        <w:t>- stečajni upisnik</w:t>
      </w:r>
      <w:r w:rsidR="00FE690F">
        <w:t xml:space="preserve"> ovog suda</w:t>
      </w:r>
    </w:p>
    <w:p w:rsidR="005B41DE" w:rsidP="005B41DE" w:rsidRDefault="005B41DE">
      <w:pPr>
        <w:jc w:val="both"/>
      </w:pPr>
      <w:r>
        <w:t>- sudskom registru odmah elektronski, a po pravomoćnosti elektronski i neposredno</w:t>
      </w:r>
    </w:p>
    <w:p w:rsidR="005B41DE" w:rsidP="005B41DE" w:rsidRDefault="005B41DE">
      <w:pPr>
        <w:jc w:val="both"/>
      </w:pPr>
      <w:r>
        <w:t>- ŽDO Zagreb</w:t>
      </w:r>
    </w:p>
    <w:p w:rsidR="005B41DE" w:rsidP="005B41DE" w:rsidRDefault="005B41DE">
      <w:pPr>
        <w:jc w:val="both"/>
      </w:pPr>
      <w:r>
        <w:t>- Porezna uprava, Zagreb</w:t>
      </w:r>
    </w:p>
    <w:p w:rsidR="005B41DE" w:rsidP="005B41DE" w:rsidRDefault="005B41DE">
      <w:pPr>
        <w:jc w:val="both"/>
      </w:pPr>
      <w:r>
        <w:t>- Ministarstvo pravosuđa</w:t>
      </w:r>
    </w:p>
    <w:p w:rsidR="005B41DE" w:rsidP="005B41DE" w:rsidRDefault="005B41DE">
      <w:pPr>
        <w:jc w:val="both"/>
      </w:pPr>
    </w:p>
    <w:p w:rsidR="005B41DE" w:rsidP="005B41DE" w:rsidRDefault="005B41DE">
      <w:pPr>
        <w:jc w:val="both"/>
      </w:pPr>
    </w:p>
    <w:p w:rsidR="00131E95" w:rsidRDefault="00131E95"/>
    <w:sectPr w:rsidR="00131E95" w:rsidSect="005B41DE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41DE" w:rsidP="005B41DE" w:rsidRDefault="005B41DE">
      <w:r>
        <w:separator/>
      </w:r>
    </w:p>
  </w:endnote>
  <w:endnote w:type="continuationSeparator" w:id="0">
    <w:p w:rsidR="005B41DE" w:rsidP="005B41DE" w:rsidRDefault="005B41D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41DE" w:rsidP="005B41DE" w:rsidRDefault="005B41DE">
      <w:r>
        <w:separator/>
      </w:r>
    </w:p>
  </w:footnote>
  <w:footnote w:type="continuationSeparator" w:id="0">
    <w:p w:rsidR="005B41DE" w:rsidP="005B41DE" w:rsidRDefault="005B41D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1989770"/>
      <w:docPartObj>
        <w:docPartGallery w:val="Page Numbers (Top of Page)"/>
        <w:docPartUnique/>
      </w:docPartObj>
    </w:sdtPr>
    <w:sdtEndPr/>
    <w:sdtContent>
      <w:p w:rsidR="005B41DE" w:rsidRDefault="005B41D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B5B">
          <w:rPr>
            <w:noProof/>
          </w:rPr>
          <w:t>3</w:t>
        </w:r>
        <w:r>
          <w:fldChar w:fldCharType="end"/>
        </w:r>
      </w:p>
      <w:p w:rsidR="005B41DE" w:rsidP="005B41DE" w:rsidRDefault="005B41DE">
        <w:pPr>
          <w:pStyle w:val="Zaglavlje"/>
          <w:jc w:val="right"/>
        </w:pPr>
        <w:r>
          <w:t>Poslovni broj: 21. St-2500/18-17</w:t>
        </w:r>
      </w:p>
    </w:sdtContent>
  </w:sdt>
  <w:p w:rsidR="005B41DE" w:rsidRDefault="005B41DE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C1"/>
    <w:rsid w:val="001032F4"/>
    <w:rsid w:val="00131E95"/>
    <w:rsid w:val="0019711A"/>
    <w:rsid w:val="00197F24"/>
    <w:rsid w:val="001A1D04"/>
    <w:rsid w:val="00211557"/>
    <w:rsid w:val="00283709"/>
    <w:rsid w:val="0034753A"/>
    <w:rsid w:val="003F36A7"/>
    <w:rsid w:val="00457EF8"/>
    <w:rsid w:val="005B41DE"/>
    <w:rsid w:val="006F6EFF"/>
    <w:rsid w:val="007A1913"/>
    <w:rsid w:val="007E4171"/>
    <w:rsid w:val="0085059C"/>
    <w:rsid w:val="0089763C"/>
    <w:rsid w:val="008A66C1"/>
    <w:rsid w:val="00911BB9"/>
    <w:rsid w:val="00924468"/>
    <w:rsid w:val="00950F54"/>
    <w:rsid w:val="009D3B13"/>
    <w:rsid w:val="00A15B5B"/>
    <w:rsid w:val="00A53DC3"/>
    <w:rsid w:val="00B4105F"/>
    <w:rsid w:val="00C81BCE"/>
    <w:rsid w:val="00CA2F6D"/>
    <w:rsid w:val="00CA63C1"/>
    <w:rsid w:val="00D05353"/>
    <w:rsid w:val="00D90085"/>
    <w:rsid w:val="00E357D8"/>
    <w:rsid w:val="00F15CD0"/>
    <w:rsid w:val="00FD7BF6"/>
    <w:rsid w:val="00FE690F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B41DE"/>
    <w:rPr>
      <w:rFonts w:eastAsia="Times New Roman" w:cs="Times New Roman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B41D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B41DE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5B41D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B41DE"/>
    <w:rPr>
      <w:rFonts w:eastAsia="Times New Roman" w:cs="Times New Roman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9763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9763C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15B5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5B5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5B5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5B5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5B5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41D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B41D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41D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B41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B41DE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63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5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9320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30. kolovoza 2019.</izvorni_sadrzaj>
    <derivirana_varijabla naziv="DomainObject.DatumDonosenjaOdluke_1">30.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2500</izvorni_sadrzaj>
    <derivirana_varijabla naziv="DomainObject.Predmet.Broj_1">2500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2018.</izvorni_sadrzaj>
    <derivirana_varijabla naziv="DomainObject.Predmet.DatumOsnivanja_1">1.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St-2500/2018</izvorni_sadrzaj>
    <derivirana_varijabla naziv="DomainObject.Predmet.OznakaBroj_1">St-2500/2018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DETERMINO d.o.o. zastupanog po punomoćniku Branko Kovaček</izvorni_sadrzaj>
    <derivirana_varijabla naziv="DomainObject.Predmet.ProtustrankaFormated_1">  DETERMINO d.o.o. zastupanog po punomoćniku Branko Kovaček</derivirana_varijabla>
  </DomainObject.Predmet.ProtustrankaFormated>
  <DomainObject.Predmet.ProtustrankaFormatedOIB>
    <izvorni_sadrzaj>  DETERMINO d.o.o., OIB 77488776897 zastupanog po punomoćniku Branko Kovaček</izvorni_sadrzaj>
    <derivirana_varijabla naziv="DomainObject.Predmet.ProtustrankaFormatedOIB_1">  DETERMINO d.o.o., OIB 77488776897 zastupanog po punomoćniku Branko Kovaček</derivirana_varijabla>
  </DomainObject.Predmet.ProtustrankaFormatedOIB>
  <DomainObject.Predmet.ProtustrankaFormatedWithAdress>
    <izvorni_sadrzaj> DETERMINO d.o.o., Maunska 8, 10000 Zagreb zastupanog po punomoćniku Branko Kovaček</izvorni_sadrzaj>
    <derivirana_varijabla naziv="DomainObject.Predmet.ProtustrankaFormatedWithAdress_1"> DETERMINO d.o.o., Maunska 8, 10000 Zagreb zastupanog po punomoćniku Branko Kovaček</derivirana_varijabla>
  </DomainObject.Predmet.ProtustrankaFormatedWithAdress>
  <DomainObject.Predmet.ProtustrankaFormatedWithAdressOIB>
    <izvorni_sadrzaj> DETERMINO d.o.o., OIB 77488776897, Maunska 8, 10000 Zagreb zastupanog po punomoćniku Branko Kovaček</izvorni_sadrzaj>
    <derivirana_varijabla naziv="DomainObject.Predmet.ProtustrankaFormatedWithAdressOIB_1"> DETERMINO d.o.o., OIB 77488776897, Maunska 8, 10000 Zagreb zastupanog po punomoćniku Branko Kovaček</derivirana_varijabla>
  </DomainObject.Predmet.ProtustrankaFormatedWithAdressOIB>
  <DomainObject.Predmet.ProtustrankaWithAdress>
    <izvorni_sadrzaj>DETERMINO d.o.o. Maunska 8, 10000 Zagreb</izvorni_sadrzaj>
    <derivirana_varijabla naziv="DomainObject.Predmet.ProtustrankaWithAdress_1">DETERMINO d.o.o. Maunska 8, 10000 Zagreb</derivirana_varijabla>
  </DomainObject.Predmet.ProtustrankaWithAdress>
  <DomainObject.Predmet.ProtustrankaWithAdressOIB>
    <izvorni_sadrzaj>DETERMINO d.o.o., OIB 77488776897, Maunska 8, 10000 Zagreb</izvorni_sadrzaj>
    <derivirana_varijabla naziv="DomainObject.Predmet.ProtustrankaWithAdressOIB_1">DETERMINO d.o.o., OIB 77488776897, Maunska 8, 10000 Zagreb</derivirana_varijabla>
  </DomainObject.Predmet.ProtustrankaWithAdressOIB>
  <DomainObject.Predmet.ProtustrankaNazivFormated>
    <izvorni_sadrzaj>DETERMINO d.o.o.</izvorni_sadrzaj>
    <derivirana_varijabla naziv="DomainObject.Predmet.ProtustrankaNazivFormated_1">DETERMINO d.o.o.</derivirana_varijabla>
  </DomainObject.Predmet.ProtustrankaNazivFormated>
  <DomainObject.Predmet.ProtustrankaNazivFormatedOIB>
    <izvorni_sadrzaj>DETERMINO d.o.o., OIB 77488776897</izvorni_sadrzaj>
    <derivirana_varijabla naziv="DomainObject.Predmet.ProtustrankaNazivFormatedOIB_1">DETERMINO d.o.o., OIB 77488776897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- I. Manestar</izvorni_sadrzaj>
    <derivirana_varijabla naziv="DomainObject.Predmet.Referada.Naziv_1">21. - I. Manestar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DZ II 42</izvorni_sadrzaj>
    <derivirana_varijabla naziv="DomainObject.Predmet.Referada.Prostorija.Naziv_1">Soba DZ II 42</derivirana_varijabla>
  </DomainObject.Predmet.Referada.Prostorija.Naziv>
  <DomainObject.Predmet.Referada.Prostorija.Oznaka>
    <izvorni_sadrzaj>DZ II 42</izvorni_sadrzaj>
    <derivirana_varijabla naziv="DomainObject.Predmet.Referada.Prostorija.Oznaka_1">DZ II 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- I. Manestar</izvorni_sadrzaj>
    <derivirana_varijabla naziv="DomainObject.Predmet.TrenutnaLokacijaSpisa.Naziv_1">21.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Komučar</izvorni_sadrzaj>
    <derivirana_varijabla naziv="DomainObject.Predmet.Zapisnicar_1">Petra Komučar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DETERMINO d.o.o. zastupanog po punomoćniku Branko Kovaček</item>
    </izvorni_sadrzaj>
    <derivirana_varijabla naziv="DomainObject.Predmet.ProtuStrankaListFormated_1">
      <item>DETERMINO d.o.o. zastupanog po punomoćniku Branko Kovaček</item>
    </derivirana_varijabla>
  </DomainObject.Predmet.ProtuStrankaListFormated>
  <DomainObject.Predmet.ProtuStrankaListFormatedOIB>
    <izvorni_sadrzaj>
      <item>DETERMINO d.o.o., OIB 77488776897 zastupanog po punomoćniku Branko Kovaček</item>
    </izvorni_sadrzaj>
    <derivirana_varijabla naziv="DomainObject.Predmet.ProtuStrankaListFormatedOIB_1">
      <item>DETERMINO d.o.o., OIB 77488776897 zastupanog po punomoćniku Branko Kovaček</item>
    </derivirana_varijabla>
  </DomainObject.Predmet.ProtuStrankaListFormatedOIB>
  <DomainObject.Predmet.ProtuStrankaListFormatedWithAdress>
    <izvorni_sadrzaj>
      <item>DETERMINO d.o.o., Maunska 8, 10000 Zagreb zastupanog po punomoćniku Branko Kovaček</item>
    </izvorni_sadrzaj>
    <derivirana_varijabla naziv="DomainObject.Predmet.ProtuStrankaListFormatedWithAdress_1">
      <item>DETERMINO d.o.o., Maunska 8, 10000 Zagreb zastupanog po punomoćniku Branko Kovaček</item>
    </derivirana_varijabla>
  </DomainObject.Predmet.ProtuStrankaListFormatedWithAdress>
  <DomainObject.Predmet.ProtuStrankaListFormatedWithAdressOIB>
    <izvorni_sadrzaj>
      <item>DETERMINO d.o.o., OIB 77488776897, Maunska 8, 10000 Zagreb zastupanog po punomoćniku Branko Kovaček</item>
    </izvorni_sadrzaj>
    <derivirana_varijabla naziv="DomainObject.Predmet.ProtuStrankaListFormatedWithAdressOIB_1">
      <item>DETERMINO d.o.o., OIB 77488776897, Maunska 8, 10000 Zagreb zastupanog po punomoćniku Branko Kovaček</item>
    </derivirana_varijabla>
  </DomainObject.Predmet.ProtuStrankaListFormatedWithAdressOIB>
  <DomainObject.Predmet.ProtuStrankaListNazivFormated>
    <izvorni_sadrzaj>
      <item>DETERMINO d.o.o.</item>
    </izvorni_sadrzaj>
    <derivirana_varijabla naziv="DomainObject.Predmet.ProtuStrankaListNazivFormated_1">
      <item>DETERMINO d.o.o.</item>
    </derivirana_varijabla>
  </DomainObject.Predmet.ProtuStrankaListNazivFormated>
  <DomainObject.Predmet.ProtuStrankaListNazivFormatedOIB>
    <izvorni_sadrzaj>
      <item>DETERMINO d.o.o., OIB 77488776897</item>
    </izvorni_sadrzaj>
    <derivirana_varijabla naziv="DomainObject.Predmet.ProtuStrankaListNazivFormatedOIB_1">
      <item>DETERMINO d.o.o., OIB 77488776897</item>
    </derivirana_varijabla>
  </DomainObject.Predmet.ProtuStrankaListNazivFormatedOIB>
  <DomainObject.Predmet.OstaliListFormated>
    <izvorni_sadrzaj>
      <item>Branko Kovaček punomoćnik sudionika u postupku DETERMINO d.o.o.</item>
    </izvorni_sadrzaj>
    <derivirana_varijabla naziv="DomainObject.Predmet.OstaliListFormated_1">
      <item>Branko Kovaček punomoćnik sudionika u postupku DETERMINO d.o.o.</item>
    </derivirana_varijabla>
  </DomainObject.Predmet.OstaliListFormated>
  <DomainObject.Predmet.OstaliListFormatedOIB>
    <izvorni_sadrzaj>
      <item>Branko Kovaček, OIB 37005957698 punomoćnik sudionika u postupku DETERMINO d.o.o.</item>
    </izvorni_sadrzaj>
    <derivirana_varijabla naziv="DomainObject.Predmet.OstaliListFormatedOIB_1">
      <item>Branko Kovaček, OIB 37005957698 punomoćnik sudionika u postupku DETERMINO d.o.o.</item>
    </derivirana_varijabla>
  </DomainObject.Predmet.OstaliListFormatedOIB>
  <DomainObject.Predmet.OstaliListFormatedWithAdress>
    <izvorni_sadrzaj>
      <item>Branko Kovaček, Maunska 8, 10000 Zagreb punomoćnik sudionika u postupku DETERMINO d.o.o.</item>
    </izvorni_sadrzaj>
    <derivirana_varijabla naziv="DomainObject.Predmet.OstaliListFormatedWithAdress_1">
      <item>Branko Kovaček, Maunska 8, 10000 Zagreb punomoćnik sudionika u postupku DETERMINO d.o.o.</item>
    </derivirana_varijabla>
  </DomainObject.Predmet.OstaliListFormatedWithAdress>
  <DomainObject.Predmet.OstaliListFormatedWithAdressOIB>
    <izvorni_sadrzaj>
      <item>Branko Kovaček, OIB 37005957698, Maunska 8, 10000 Zagreb punomoćnik sudionika u postupku DETERMINO d.o.o.</item>
    </izvorni_sadrzaj>
    <derivirana_varijabla naziv="DomainObject.Predmet.OstaliListFormatedWithAdressOIB_1">
      <item>Branko Kovaček, OIB 37005957698, Maunska 8, 10000 Zagreb punomoćnik sudionika u postupku DETERMINO d.o.o.</item>
    </derivirana_varijabla>
  </DomainObject.Predmet.OstaliListFormatedWithAdressOIB>
  <DomainObject.Predmet.OstaliListNazivFormated>
    <izvorni_sadrzaj>
      <item>Branko Kovaček</item>
    </izvorni_sadrzaj>
    <derivirana_varijabla naziv="DomainObject.Predmet.OstaliListNazivFormated_1">
      <item>Branko Kovaček</item>
    </derivirana_varijabla>
  </DomainObject.Predmet.OstaliListNazivFormated>
  <DomainObject.Predmet.OstaliListNazivFormatedOIB>
    <izvorni_sadrzaj>
      <item>Branko Kovaček, OIB 37005957698</item>
    </izvorni_sadrzaj>
    <derivirana_varijabla naziv="DomainObject.Predmet.OstaliListNazivFormatedOIB_1">
      <item>Branko Kovaček, OIB 37005957698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2019.</izvorni_sadrzaj>
    <derivirana_varijabla naziv="DomainObject.Datum_1">30.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DETERMINO d.o.o.</izvorni_sadrzaj>
    <derivirana_varijabla naziv="DomainObject.Predmet.ProtustrankaIDrugi_1">DETERMINO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DETERMINO d.o.o., OIB 77488776897, Maunska 8, 10000 Zagreb</izvorni_sadrzaj>
    <derivirana_varijabla naziv="DomainObject.Predmet.ProtustrankaIDrugiAdressOIB_1">DETERMINO d.o.o., OIB 77488776897, Maunska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DETERMINO d.o.o.</item>
      <item>Branko Kovaček</item>
    </izvorni_sadrzaj>
    <derivirana_varijabla naziv="DomainObject.Predmet.SudioniciListNaziv_1">
      <item>FINA Regionalni centar Zagreb</item>
      <item>DETERMINO d.o.o.</item>
      <item>Branko Kovaček</item>
    </derivirana_varijabla>
  </DomainObject.Predmet.SudioniciListNaziv>
  <DomainObject.Predmet.SudioniciListAdressOIB>
    <izvorni_sadrzaj>
      <item>FINA Regionalni centar Zagreb, OIB 85821130368, Trg svibanjskih žrtava 1995. 1,10000 Zagreb</item>
      <item>DETERMINO d.o.o., OIB 77488776897, Maunska 8,10000 Zagreb</item>
      <item>Branko Kovaček, OIB 37005957698, Maunska 8,10000 Zagreb</item>
    </izvorni_sadrzaj>
    <derivirana_varijabla naziv="DomainObject.Predmet.SudioniciListAdressOIB_1">
      <item>FINA Regionalni centar Zagreb, OIB 85821130368, Trg svibanjskih žrtava 1995. 1,10000 Zagreb</item>
      <item>DETERMINO d.o.o., OIB 77488776897, Maunska 8,10000 Zagreb</item>
      <item>Branko Kovaček, OIB 37005957698, Maunska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77488776897</item>
      <item>, OIB 37005957698</item>
    </izvorni_sadrzaj>
    <derivirana_varijabla naziv="DomainObject.Predmet.SudioniciListNazivOIB_1">
      <item>, OIB 85821130368</item>
      <item>, OIB 77488776897</item>
      <item>, OIB 37005957698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srpnja 2019.</izvorni_sadrzaj>
    <derivirana_varijabla naziv="DomainObject.Predmet.DatumZadnjeOdrzaneSudskeRadnje_1">16. srpnja 2019.</derivirana_varijabla>
  </DomainObject.Predmet.DatumZadnjeOdrzaneSudskeRadnje>
  <DomainObject.PredzadnjaOdlukaIzPredmeta.DatumDonosenjaOdluke>
    <izvorni_sadrzaj>10. lipnja 2019.</izvorni_sadrzaj>
    <derivirana_varijabla naziv="DomainObject.PredzadnjaOdlukaIzPredmeta.DatumDonosenjaOdluke_1">10. lipnja 2019.</derivirana_varijabla>
  </DomainObject.PredzadnjaOdlukaIzPredmeta.DatumDonosenjaOdluke>
  <DomainObject.PredzadnjaOdlukaIzPredmeta.Oznaka>
    <izvorni_sadrzaj>St-2500/2018-6</izvorni_sadrzaj>
    <derivirana_varijabla naziv="DomainObject.PredzadnjaOdlukaIzPredmeta.Oznaka_1">St-2500/2018-6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954</properties:Words>
  <properties:Characters>5293</properties:Characters>
  <properties:Lines>139</properties:Lines>
  <properties:Paragraphs>45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2019-08-30T06:58:00Z</dcterms:created>
  <dc:creator>Ivana Manestar</dc:creator>
  <cp:lastModifiedBy>Petra Komučar</cp:lastModifiedBy>
  <dcterms:modified xmlns:xsi="http://www.w3.org/2001/XMLSchema-instance" xsi:type="dcterms:W3CDTF">2019-08-30T07:00:00Z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otvaranje i zaključenje stečajnog postupka (čl. 132) (St-2500-18-Detremino, otvaranje i zaključenje.docx)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