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d249" w14:paraId="a2fd249" w:rsidRDefault="00AE649C" w:rsidP="00FA5B5E" w:rsidR="00AE649C" w:rsidRPr="00B76F3C">
      <w:pPr>
        <w:pStyle w:val="Naslov3"/>
        <w15:collapsed w:val="false"/>
      </w:pPr>
    </w:p>
    <w:p w:rsidRDefault="008B094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B094C" w:rsidP="008B094C" w:rsidR="008B094C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8B094C" w:rsidP="008B094C" w:rsidR="008B094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8B094C" w:rsidP="008B094C" w:rsidR="008B094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8B094C" w:rsidP="008B094C" w:rsidR="008B094C">
      <w:pPr>
        <w:spacing w:after="0"/>
        <w:rPr>
          <w:rFonts w:cs="Times New Roman" w:eastAsia="Times New Roman"/>
          <w:lang w:eastAsia="hr-HR"/>
        </w:rPr>
      </w:pPr>
    </w:p>
    <w:p w:rsidRDefault="008B094C" w:rsidP="008B094C" w:rsidR="008B094C">
      <w:pPr>
        <w:spacing w:after="0"/>
        <w:rPr>
          <w:rFonts w:cs="Times New Roman" w:eastAsia="Times New Roman"/>
          <w:lang w:eastAsia="hr-HR"/>
        </w:rPr>
      </w:pPr>
    </w:p>
    <w:p w:rsidRDefault="008B094C" w:rsidP="008B094C" w:rsidR="008B094C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8B094C" w:rsidP="008B094C" w:rsidR="008B09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094C" w:rsidP="008B094C" w:rsidR="008B094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8B094C" w:rsidP="008B094C" w:rsidR="008B09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094C" w:rsidP="008B094C" w:rsidR="008B094C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odlučujući o zahtjevu Financijske agencije, Regionalnog centra Split, Podružnice Zadar za provedbu skraćenoga stečajnog postupka nad dužnikom GITA d.o.o., Zadar, Put </w:t>
      </w:r>
      <w:proofErr w:type="spellStart"/>
      <w:r>
        <w:t>Bajla</w:t>
      </w:r>
      <w:proofErr w:type="spellEnd"/>
      <w:r>
        <w:t xml:space="preserve"> 15, OIB: 52340539992, 22. rujna 2016.</w:t>
      </w:r>
    </w:p>
    <w:p w:rsidRDefault="008B094C" w:rsidP="008B094C" w:rsidR="008B0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4C" w:rsidP="008B094C" w:rsidR="008B094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8B094C" w:rsidP="008B094C" w:rsidR="008B0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4C" w:rsidP="008B094C" w:rsidR="008B0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8B094C" w:rsidP="008B094C" w:rsidR="008B0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094C" w:rsidP="008B094C" w:rsidR="008B0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094C" w:rsidP="008B094C" w:rsidR="008B094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22. rujna 2016.</w:t>
      </w:r>
    </w:p>
    <w:p w:rsidRDefault="008B094C" w:rsidP="008B094C" w:rsidR="008B094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8B094C" w:rsidP="008B094C" w:rsidR="008B094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8B094C" w:rsidP="008B094C" w:rsidR="008B094C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8B094C" w:rsidP="008B094C" w:rsidR="008B094C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8B094C" w:rsidP="008B094C" w:rsidR="008B094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B094C" w:rsidP="008B094C" w:rsidR="008B094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8B094C" w:rsidP="008B094C" w:rsidR="008B0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4C" w:rsidP="008B094C" w:rsidR="008B0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8B094C" w:rsidP="008B094C" w:rsidR="008B094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8B094C" w:rsidP="008B094C" w:rsidR="008B0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4C" w:rsidP="008B094C" w:rsidR="008B09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4C" w:rsidP="008B094C" w:rsidR="008B0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8B094C" w:rsidP="008B094C" w:rsidR="008B094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8B094C" w:rsidP="008B094C" w:rsidR="008B094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DA0242" w:rsidP="008B094C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94C" w:rsidP="008B094C" w:rsidR="008B094C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St-872-2016-7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94C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05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1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St-872/2016-5</izvorni_sadrzaj>
    <derivirana_varijabla naziv="DomainObject.Oznaka_1">St-872/2016-5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GITA d.o.o. za geodeziju</izvorni_sadrzaj>
    <derivirana_varijabla naziv="DomainObject.Predmet.ProtustrankaFormated_1">  GITA d.o.o. za geodeziju</derivirana_varijabla>
  </DomainObject.Predmet.ProtustrankaFormated>
  <DomainObject.Predmet.ProtustrankaFormatedOIB>
    <izvorni_sadrzaj>  GITA d.o.o. za geodeziju, OIB 52340539992</izvorni_sadrzaj>
    <derivirana_varijabla naziv="DomainObject.Predmet.ProtustrankaFormatedOIB_1">  GITA d.o.o. za geodeziju, OIB 52340539992</derivirana_varijabla>
  </DomainObject.Predmet.ProtustrankaFormatedOIB>
  <DomainObject.Predmet.ProtustrankaFormatedWithAdress>
    <izvorni_sadrzaj> GITA d.o.o. za geodeziju, Put Bajla 15, 23000 Zadar</izvorni_sadrzaj>
    <derivirana_varijabla naziv="DomainObject.Predmet.ProtustrankaFormatedWithAdress_1"> GITA d.o.o. za geodeziju, Put Bajla 15, 23000 Zadar</derivirana_varijabla>
  </DomainObject.Predmet.ProtustrankaFormatedWithAdress>
  <DomainObject.Predmet.ProtustrankaFormatedWithAdressOIB>
    <izvorni_sadrzaj> GITA d.o.o. za geodeziju, OIB 52340539992, Put Bajla 15, 23000 Zadar</izvorni_sadrzaj>
    <derivirana_varijabla naziv="DomainObject.Predmet.ProtustrankaFormatedWithAdressOIB_1"> GITA d.o.o. za geodeziju, OIB 52340539992, Put Bajla 15, 23000 Zadar</derivirana_varijabla>
  </DomainObject.Predmet.ProtustrankaFormatedWithAdressOIB>
  <DomainObject.Predmet.ProtustrankaWithAdress>
    <izvorni_sadrzaj>GITA d.o.o. za geodeziju Put Bajla 15, 23000 Zadar</izvorni_sadrzaj>
    <derivirana_varijabla naziv="DomainObject.Predmet.ProtustrankaWithAdress_1">GITA d.o.o. za geodeziju Put Bajla 15, 23000 Zadar</derivirana_varijabla>
  </DomainObject.Predmet.ProtustrankaWithAdress>
  <DomainObject.Predmet.ProtustrankaWithAdressOIB>
    <izvorni_sadrzaj>GITA d.o.o. za geodeziju, OIB 52340539992, Put Bajla 15, 23000 Zadar</izvorni_sadrzaj>
    <derivirana_varijabla naziv="DomainObject.Predmet.ProtustrankaWithAdressOIB_1">GITA d.o.o. za geodeziju, OIB 52340539992, Put Bajla 15, 23000 Zadar</derivirana_varijabla>
  </DomainObject.Predmet.ProtustrankaWithAdressOIB>
  <DomainObject.Predmet.ProtustrankaNazivFormated>
    <izvorni_sadrzaj>GITA d.o.o. za geodeziju</izvorni_sadrzaj>
    <derivirana_varijabla naziv="DomainObject.Predmet.ProtustrankaNazivFormated_1">GITA d.o.o. za geodeziju</derivirana_varijabla>
  </DomainObject.Predmet.ProtustrankaNazivFormated>
  <DomainObject.Predmet.ProtustrankaNazivFormatedOIB>
    <izvorni_sadrzaj>GITA d.o.o. za geodeziju, OIB 52340539992</izvorni_sadrzaj>
    <derivirana_varijabla naziv="DomainObject.Predmet.ProtustrankaNazivFormatedOIB_1">GITA d.o.o. za geodeziju, OIB 52340539992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GITA d.o.o. za geodeziju</item>
    </izvorni_sadrzaj>
    <derivirana_varijabla naziv="DomainObject.Predmet.ProtuStrankaListFormated_1">
      <item>GITA d.o.o. za geodeziju</item>
    </derivirana_varijabla>
  </DomainObject.Predmet.ProtuStrankaListFormated>
  <DomainObject.Predmet.ProtuStrankaListFormatedOIB>
    <izvorni_sadrzaj>
      <item>GITA d.o.o. za geodeziju, OIB 52340539992</item>
    </izvorni_sadrzaj>
    <derivirana_varijabla naziv="DomainObject.Predmet.ProtuStrankaListFormatedOIB_1">
      <item>GITA d.o.o. za geodeziju, OIB 52340539992</item>
    </derivirana_varijabla>
  </DomainObject.Predmet.ProtuStrankaListFormatedOIB>
  <DomainObject.Predmet.ProtuStrankaListFormatedWithAdress>
    <izvorni_sadrzaj>
      <item>GITA d.o.o. za geodeziju, Put Bajla 15, 23000 Zadar</item>
    </izvorni_sadrzaj>
    <derivirana_varijabla naziv="DomainObject.Predmet.ProtuStrankaListFormatedWithAdress_1">
      <item>GITA d.o.o. za geodeziju, Put Bajla 15, 23000 Zadar</item>
    </derivirana_varijabla>
  </DomainObject.Predmet.ProtuStrankaListFormatedWithAdress>
  <DomainObject.Predmet.ProtuStrankaListFormatedWithAdressOIB>
    <izvorni_sadrzaj>
      <item>GITA d.o.o. za geodeziju, OIB 52340539992, Put Bajla 15, 23000 Zadar</item>
    </izvorni_sadrzaj>
    <derivirana_varijabla naziv="DomainObject.Predmet.ProtuStrankaListFormatedWithAdressOIB_1">
      <item>GITA d.o.o. za geodeziju, OIB 52340539992, Put Bajla 15, 23000 Zadar</item>
    </derivirana_varijabla>
  </DomainObject.Predmet.ProtuStrankaListFormatedWithAdressOIB>
  <DomainObject.Predmet.ProtuStrankaListNazivFormated>
    <izvorni_sadrzaj>
      <item>GITA d.o.o. za geodeziju</item>
    </izvorni_sadrzaj>
    <derivirana_varijabla naziv="DomainObject.Predmet.ProtuStrankaListNazivFormated_1">
      <item>GITA d.o.o. za geodeziju</item>
    </derivirana_varijabla>
  </DomainObject.Predmet.ProtuStrankaListNazivFormated>
  <DomainObject.Predmet.ProtuStrankaListNazivFormatedOIB>
    <izvorni_sadrzaj>
      <item>GITA d.o.o. za geodeziju, OIB 52340539992</item>
    </izvorni_sadrzaj>
    <derivirana_varijabla naziv="DomainObject.Predmet.ProtuStrankaListNazivFormatedOIB_1">
      <item>GITA d.o.o. za geodeziju, OIB 52340539992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St-872/2016-5</izvorni_sadrzaj>
    <derivirana_varijabla naziv="DomainObject.PoslovniBrojDokumenta_1">St-872/2016-5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GITA d.o.o. za geodeziju</izvorni_sadrzaj>
    <derivirana_varijabla naziv="DomainObject.Predmet.ProtustrankaIDrugi_1">GITA d.o.o. za geodeziju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GITA d.o.o. za geodeziju, OIB 52340539992, Put Bajla 15, 23000 Zadar</izvorni_sadrzaj>
    <derivirana_varijabla naziv="DomainObject.Predmet.ProtustrankaIDrugiAdressOIB_1">GITA d.o.o. za geodeziju, OIB 52340539992, Put Bajla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GITA d.o.o. za geodeziju</item>
    </izvorni_sadrzaj>
    <derivirana_varijabla naziv="DomainObject.Predmet.SudioniciListNaziv_1">
      <item>FINA</item>
      <item>GITA d.o.o. za geodeziju</item>
    </derivirana_varijabla>
  </DomainObject.Predmet.SudioniciListNaziv>
  <DomainObject.Predmet.SudioniciListAdressOIB>
    <izvorni_sadrzaj>
      <item>FINA, OIB 85821130368</item>
      <item>GITA d.o.o. za geodeziju, OIB 52340539992, Put Bajla 15,23000 Zadar</item>
    </izvorni_sadrzaj>
    <derivirana_varijabla naziv="DomainObject.Predmet.SudioniciListAdressOIB_1">
      <item>FINA, OIB 85821130368</item>
      <item>GITA d.o.o. za geodeziju, OIB 52340539992, Put Bajla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68AB6-BD60-4030-9CD8-8F06E33E1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760</properties:Characters>
  <properties:Lines>40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2016-09-22T11:45:00Z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St-872/2016-5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