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a65b" w14:paraId="c33a65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B7206">
        <w:t>177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624184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B7206">
        <w:t>Flexi komplet d.o.o.</w:t>
      </w:r>
      <w:r w:rsidR="008B7206" w:rsidRPr="00E1312F">
        <w:t xml:space="preserve">, </w:t>
      </w:r>
      <w:r w:rsidR="008B7206">
        <w:t>Sveti Filip i Jakov</w:t>
      </w:r>
      <w:r w:rsidR="008B7206" w:rsidRPr="00E1312F">
        <w:t xml:space="preserve">, </w:t>
      </w:r>
      <w:r w:rsidR="008B7206">
        <w:t>Jadranska cesta 61</w:t>
      </w:r>
      <w:r w:rsidR="008B7206" w:rsidRPr="00E1312F">
        <w:t xml:space="preserve">, OIB: </w:t>
      </w:r>
      <w:r w:rsidR="008B7206">
        <w:t>22137302733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24184" w:rsidP="006525A1" w:rsidR="006525A1" w:rsidRPr="00816C78">
      <w:pPr>
        <w:jc w:val="both"/>
      </w:pPr>
      <w:r>
        <w:t>Početak u 11</w:t>
      </w:r>
      <w:r w:rsidR="00076762">
        <w:t>,</w:t>
      </w:r>
      <w:r>
        <w:t>49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8B7206">
        <w:t>Riane Chalupova</w:t>
      </w:r>
      <w:r w:rsidR="00A119F3">
        <w:t>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624184">
        <w:t>nitko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8B7206">
        <w:t>Flexi komplet d.o.o.</w:t>
      </w:r>
      <w:r w:rsidR="008B7206" w:rsidRPr="00E1312F">
        <w:t xml:space="preserve">, </w:t>
      </w:r>
      <w:r w:rsidR="008B7206">
        <w:t>Sveti Filip i Jakov</w:t>
      </w:r>
    </w:p>
    <w:p w:rsidRDefault="00AF3E6F" w:rsidP="00AF3E6F" w:rsidR="00AF3E6F">
      <w:pPr>
        <w:jc w:val="both"/>
      </w:pPr>
    </w:p>
    <w:p w:rsidRDefault="00AF3E6F" w:rsidP="00AF3E6F" w:rsidR="00AF3E6F" w:rsidRPr="002528EB">
      <w:pPr>
        <w:jc w:val="both"/>
      </w:pPr>
      <w:r>
        <w:t>Sudac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AF3E6F" w:rsidP="00AF3E6F" w:rsidR="00AF3E6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 xml:space="preserve">Upoznaje ukratko prisutne sa sadržajem prijedloga za otvaranje stečajnog postupka.  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AF3E6F" w:rsidP="00AF3E6F" w:rsidR="00AF3E6F">
      <w:pPr>
        <w:jc w:val="both"/>
      </w:pPr>
    </w:p>
    <w:p w:rsidRDefault="00624184" w:rsidP="00AF3E6F" w:rsidR="00624184">
      <w:pPr>
        <w:jc w:val="both"/>
      </w:pPr>
      <w:r>
        <w:t>Zastupnica po zakonu navodi da je državljanka Češke, da govori i razumije hrvatski jezik  te da joj ne treba tumač.</w:t>
      </w:r>
    </w:p>
    <w:p w:rsidRDefault="00624184" w:rsidP="00AF3E6F" w:rsidR="00624184" w:rsidRPr="002C241F">
      <w:pPr>
        <w:jc w:val="both"/>
      </w:pPr>
    </w:p>
    <w:p w:rsidRDefault="00AF3E6F" w:rsidP="00AF3E6F" w:rsidR="00AF3E6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119F3">
        <w:t>PBZ</w:t>
      </w:r>
      <w:r>
        <w:t xml:space="preserve"> banke d.d. otvoren žiro račun.</w:t>
      </w: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24184">
        <w:t>turizmom kroz turističku agenciju i ugostiteljstvom kroz restoran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Dužnik navodi da ne posluje </w:t>
      </w:r>
      <w:r w:rsidR="00A119F3">
        <w:t>godinu dana</w:t>
      </w:r>
      <w:r>
        <w:t>, nema zaposlenika.</w:t>
      </w:r>
    </w:p>
    <w:p w:rsidRDefault="00AF3E6F" w:rsidP="00AF3E6F" w:rsidR="00AF3E6F" w:rsidRPr="002C241F">
      <w:pPr>
        <w:jc w:val="both"/>
      </w:pPr>
    </w:p>
    <w:p w:rsidRDefault="00AF3E6F" w:rsidP="00AF3E6F" w:rsidR="00A119F3">
      <w:pPr>
        <w:jc w:val="both"/>
      </w:pPr>
      <w:r w:rsidRPr="002C241F">
        <w:t>Što se tiče imovine</w:t>
      </w:r>
      <w:r>
        <w:t xml:space="preserve"> navodi da </w:t>
      </w:r>
      <w:r w:rsidR="00A119F3">
        <w:t>nema</w:t>
      </w:r>
      <w:r>
        <w:t xml:space="preserve"> imovine,</w:t>
      </w:r>
      <w:r w:rsidR="00624184">
        <w:t xml:space="preserve"> radila</w:t>
      </w:r>
      <w:r w:rsidR="00A119F3">
        <w:t xml:space="preserve"> je u iznaj</w:t>
      </w:r>
      <w:r w:rsidR="00624184">
        <w:t>mljenom prostoru sa iznajmljenom opremom</w:t>
      </w:r>
      <w:r w:rsidR="00A119F3">
        <w:t>.</w:t>
      </w:r>
    </w:p>
    <w:p w:rsidRDefault="00A119F3" w:rsidP="00AF3E6F" w:rsidR="00A119F3">
      <w:pPr>
        <w:jc w:val="both"/>
      </w:pPr>
    </w:p>
    <w:p w:rsidRDefault="00A119F3" w:rsidP="00AF3E6F" w:rsidR="00AF3E6F">
      <w:pPr>
        <w:jc w:val="both"/>
      </w:pPr>
      <w:r>
        <w:t>Z</w:t>
      </w:r>
      <w:r w:rsidR="00AF3E6F">
        <w:t>na da je žiro račun u blokadi</w:t>
      </w:r>
      <w:r>
        <w:t xml:space="preserve">, </w:t>
      </w:r>
      <w:r w:rsidR="00624184">
        <w:t>za 69.000,00 kuna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624184">
        <w:t>3</w:t>
      </w:r>
      <w:r>
        <w:t xml:space="preserve"> </w:t>
      </w:r>
      <w:r w:rsidRPr="002C241F">
        <w:t>pečat</w:t>
      </w:r>
      <w:r w:rsidR="00624184">
        <w:t>a</w:t>
      </w:r>
      <w:r>
        <w:t xml:space="preserve"> sa otiskom društva. </w:t>
      </w:r>
      <w:r w:rsidR="00624184">
        <w:t>Jedan je kod nje, za druge ne zna, jer su ostali u društvu, a ona se vratila u Češku.</w:t>
      </w:r>
    </w:p>
    <w:p w:rsidRDefault="00AF3E6F" w:rsidP="00AF3E6F" w:rsidR="00AF3E6F">
      <w:pPr>
        <w:jc w:val="both"/>
      </w:pPr>
    </w:p>
    <w:p w:rsidRDefault="00624184" w:rsidP="00AF3E6F" w:rsidR="00AF3E6F">
      <w:pPr>
        <w:jc w:val="both"/>
      </w:pPr>
      <w:r>
        <w:t>Riane Chalupova navodi da je njen</w:t>
      </w:r>
      <w:r w:rsidR="00AF3E6F">
        <w:t xml:space="preserve"> broj mobitela: </w:t>
      </w:r>
      <w:r>
        <w:t>095/835-2500</w:t>
      </w: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  <w:r>
        <w:t xml:space="preserve">Knjigovodstvo je vodila </w:t>
      </w:r>
      <w:r w:rsidR="00624184">
        <w:t>knjigovodstvo KALKO u Biogradu</w:t>
      </w:r>
      <w:r>
        <w:t xml:space="preserve">, </w:t>
      </w:r>
      <w:r w:rsidR="00624184">
        <w:t xml:space="preserve">ne zna gdje se nalazi </w:t>
      </w:r>
      <w:r>
        <w:t>dokumentacija.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>Posebno navodi da dug nije u mogućnosti podmiriti niti nastaviti poslovati.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624184">
        <w:t>11,56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F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8B7206">
      <w:t>77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624184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105D"/>
    <w:rsid w:val="004820D4"/>
    <w:rsid w:val="00491366"/>
    <w:rsid w:val="004A143A"/>
    <w:rsid w:val="004A7321"/>
    <w:rsid w:val="004B5521"/>
    <w:rsid w:val="004B651D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22F"/>
    <w:rsid w:val="005F2483"/>
    <w:rsid w:val="00602BE0"/>
    <w:rsid w:val="00603B04"/>
    <w:rsid w:val="006047F3"/>
    <w:rsid w:val="00607CE5"/>
    <w:rsid w:val="006114E4"/>
    <w:rsid w:val="00617562"/>
    <w:rsid w:val="00624184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4DC3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B7206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F9B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17A54"/>
    <w:rsid w:val="00C361A6"/>
    <w:rsid w:val="00C41B5A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C7AF5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5683C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6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6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11:49</izvorni_sadrzaj>
    <derivirana_varijabla naziv="DomainObject.StvarniPocetakVrijeme_1">11:49</derivirana_varijabla>
  </DomainObject.StvarniPocetakVrijeme>
  <DomainObject.StvarniZavrsetakVrijeme>
    <izvorni_sadrzaj>11:56</izvorni_sadrzaj>
    <derivirana_varijabla naziv="DomainObject.StvarniZavrsetakVrijeme_1">11:56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2019.</izvorni_sadrzaj>
    <derivirana_varijabla naziv="DomainObject.Zapisnik.DatumKreiranja_1">17.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St-177/2019-7</izvorni_sadrzaj>
    <derivirana_varijabla naziv="DomainObject.Zapisnik.Oznaka_1">St-177/2019-7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St-177/2019</izvorni_sadrzaj>
    <derivirana_varijabla naziv="DomainObject.Predmet.OznakaBroj_1">St-177/2019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Flexi komplet d.o.o. za djelatnost turističke agencije</izvorni_sadrzaj>
    <derivirana_varijabla naziv="DomainObject.Predmet.ProtustrankaFormated_1">  Flexi komplet d.o.o. za djelatnost turističke agencije</derivirana_varijabla>
  </DomainObject.Predmet.ProtustrankaFormated>
  <DomainObject.Predmet.ProtustrankaFormatedOIB>
    <izvorni_sadrzaj>  Flexi komplet d.o.o. za djelatnost turističke agencije, OIB 22137302733</izvorni_sadrzaj>
    <derivirana_varijabla naziv="DomainObject.Predmet.ProtustrankaFormatedOIB_1">  Flexi komplet d.o.o. za djelatnost turističke agencije, OIB 22137302733</derivirana_varijabla>
  </DomainObject.Predmet.ProtustrankaFormatedOIB>
  <DomainObject.Predmet.ProtustrankaFormatedWithAdress>
    <izvorni_sadrzaj> Flexi komplet d.o.o. za djelatnost turističke agencije, Jadranska cesta 61, 23210 Sveti Filip I Jakov</izvorni_sadrzaj>
    <derivirana_varijabla naziv="DomainObject.Predmet.ProtustrankaFormatedWithAdress_1"> Flexi komplet d.o.o. za djelatnost turističke agencije, Jadranska cesta 61, 23210 Sveti Filip I Jakov</derivirana_varijabla>
  </DomainObject.Predmet.ProtustrankaFormatedWithAdress>
  <DomainObject.Predmet.ProtustrankaFormatedWithAdressOIB>
    <izvorni_sadrzaj> Flexi komplet d.o.o. za djelatnost turističke agencije, OIB 22137302733, Jadranska cesta 61, 23210 Sveti Filip I Jakov</izvorni_sadrzaj>
    <derivirana_varijabla naziv="DomainObject.Predmet.ProtustrankaFormatedWithAdressOIB_1"> Flexi komplet d.o.o. za djelatnost turističke agencije, OIB 22137302733, Jadranska cesta 61, 23210 Sveti Filip I Jakov</derivirana_varijabla>
  </DomainObject.Predmet.ProtustrankaFormatedWithAdressOIB>
  <DomainObject.Predmet.ProtustrankaWithAdress>
    <izvorni_sadrzaj>Flexi komplet d.o.o. za djelatnost turističke agencije Jadranska cesta 61, 23210 Sveti Filip I Jakov</izvorni_sadrzaj>
    <derivirana_varijabla naziv="DomainObject.Predmet.ProtustrankaWithAdress_1">Flexi komplet d.o.o. za djelatnost turističke agencije Jadranska cesta 61, 23210 Sveti Filip I Jakov</derivirana_varijabla>
  </DomainObject.Predmet.ProtustrankaWithAdress>
  <DomainObject.Predmet.ProtustrankaWithAdressOIB>
    <izvorni_sadrzaj>Flexi komplet d.o.o. za djelatnost turističke agencije, OIB 22137302733, Jadranska cesta 61, 23210 Sveti Filip I Jakov</izvorni_sadrzaj>
    <derivirana_varijabla naziv="DomainObject.Predmet.ProtustrankaWithAdressOIB_1">Flexi komplet d.o.o. za djelatnost turističke agencije, OIB 22137302733, Jadranska cesta 61, 23210 Sveti Filip I Jakov</derivirana_varijabla>
  </DomainObject.Predmet.ProtustrankaWithAdressOIB>
  <DomainObject.Predmet.ProtustrankaNazivFormated>
    <izvorni_sadrzaj>Flexi komplet d.o.o. za djelatnost turističke agencije</izvorni_sadrzaj>
    <derivirana_varijabla naziv="DomainObject.Predmet.ProtustrankaNazivFormated_1">Flexi komplet d.o.o. za djelatnost turističke agencije</derivirana_varijabla>
  </DomainObject.Predmet.ProtustrankaNazivFormated>
  <DomainObject.Predmet.ProtustrankaNazivFormatedOIB>
    <izvorni_sadrzaj>Flexi komplet d.o.o. za djelatnost turističke agencije, OIB 22137302733</izvorni_sadrzaj>
    <derivirana_varijabla naziv="DomainObject.Predmet.ProtustrankaNazivFormatedOIB_1">Flexi komplet d.o.o. za djelatnost turističke agencije, OIB 22137302733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Flexi komplet d.o.o. za djelatnost turističke agencije</item>
    </izvorni_sadrzaj>
    <derivirana_varijabla naziv="DomainObject.Predmet.ProtuStrankaListFormated_1">
      <item>Flexi komplet d.o.o. za djelatnost turističke agencije</item>
    </derivirana_varijabla>
  </DomainObject.Predmet.ProtuStrankaListFormated>
  <DomainObject.Predmet.ProtuStrankaListFormatedOIB>
    <izvorni_sadrzaj>
      <item>Flexi komplet d.o.o. za djelatnost turističke agencije, OIB 22137302733</item>
    </izvorni_sadrzaj>
    <derivirana_varijabla naziv="DomainObject.Predmet.ProtuStrankaListFormatedOIB_1">
      <item>Flexi komplet d.o.o. za djelatnost turističke agencije, OIB 22137302733</item>
    </derivirana_varijabla>
  </DomainObject.Predmet.ProtuStrankaListFormatedOIB>
  <DomainObject.Predmet.ProtuStrankaListFormatedWithAdress>
    <izvorni_sadrzaj>
      <item>Flexi komplet d.o.o. za djelatnost turističke agencije, Jadranska cesta 61, 23210 Sveti Filip I Jakov</item>
    </izvorni_sadrzaj>
    <derivirana_varijabla naziv="DomainObject.Predmet.ProtuStrankaListFormatedWithAdress_1">
      <item>Flexi komplet d.o.o. za djelatnost turističke agencije, Jadranska cesta 61, 23210 Sveti Filip I Jakov</item>
    </derivirana_varijabla>
  </DomainObject.Predmet.ProtuStrankaListFormatedWithAdress>
  <DomainObject.Predmet.ProtuStrankaListFormatedWithAdressOIB>
    <izvorni_sadrzaj>
      <item>Flexi komplet d.o.o. za djelatnost turističke agencije, OIB 22137302733, Jadranska cesta 61, 23210 Sveti Filip I Jakov</item>
    </izvorni_sadrzaj>
    <derivirana_varijabla naziv="DomainObject.Predmet.ProtuStrankaListFormatedWithAdressOIB_1">
      <item>Flexi komplet d.o.o. za djelatnost turističke agencije, OIB 22137302733, Jadranska cesta 61, 23210 Sveti Filip I Jakov</item>
    </derivirana_varijabla>
  </DomainObject.Predmet.ProtuStrankaListFormatedWithAdressOIB>
  <DomainObject.Predmet.ProtuStrankaListNazivFormated>
    <izvorni_sadrzaj>
      <item>Flexi komplet d.o.o. za djelatnost turističke agencije</item>
    </izvorni_sadrzaj>
    <derivirana_varijabla naziv="DomainObject.Predmet.ProtuStrankaListNazivFormated_1">
      <item>Flexi komplet d.o.o. za djelatnost turističke agencije</item>
    </derivirana_varijabla>
  </DomainObject.Predmet.ProtuStrankaListNazivFormated>
  <DomainObject.Predmet.ProtuStrankaListNazivFormatedOIB>
    <izvorni_sadrzaj>
      <item>Flexi komplet d.o.o. za djelatnost turističke agencije, OIB 22137302733</item>
    </izvorni_sadrzaj>
    <derivirana_varijabla naziv="DomainObject.Predmet.ProtuStrankaListNazivFormatedOIB_1">
      <item>Flexi komplet d.o.o. za djelatnost turističke agencije, OIB 22137302733</item>
    </derivirana_varijabla>
  </DomainObject.Predmet.ProtuStrankaListNazivFormatedOIB>
  <DomainObject.Predmet.OstaliListFormated>
    <izvorni_sadrzaj>
      <item>Riane Chalupová</item>
      <item>Jiří Gebauer</item>
    </izvorni_sadrzaj>
    <derivirana_varijabla naziv="DomainObject.Predmet.OstaliListFormated_1">
      <item>Riane Chalupová</item>
      <item>Jiří Gebauer</item>
    </derivirana_varijabla>
  </DomainObject.Predmet.OstaliListFormated>
  <DomainObject.Predmet.OstaliListFormatedOIB>
    <izvorni_sadrzaj>
      <item>Riane Chalupová, OIB 31941467561</item>
      <item>Jiří Gebauer, OIB 50741177718</item>
    </izvorni_sadrzaj>
    <derivirana_varijabla naziv="DomainObject.Predmet.OstaliListFormatedOIB_1">
      <item>Riane Chalupová, OIB 31941467561</item>
      <item>Jiří Gebauer, OIB 50741177718</item>
    </derivirana_varijabla>
  </DomainObject.Predmet.OstaliListFormatedOIB>
  <DomainObject.Predmet.OstaliListFormatedWithAdress>
    <izvorni_sadrzaj>
      <item>Riane Chalupová, Grgura Barskog Zadranina 22, 23000 Zadar</item>
      <item>Jiří Gebauer, Hrbitovni Č.p. 204, Žabčice</item>
    </izvorni_sadrzaj>
    <derivirana_varijabla naziv="DomainObject.Predmet.OstaliListFormatedWithAdress_1">
      <item>Riane Chalupová, Grgura Barskog Zadranina 22, 23000 Zadar</item>
      <item>Jiří Gebauer, Hrbitovni Č.p. 204, Žabčice</item>
    </derivirana_varijabla>
  </DomainObject.Predmet.OstaliListFormatedWithAdress>
  <DomainObject.Predmet.OstaliListFormatedWithAdressOIB>
    <izvorni_sadrzaj>
      <item>Riane Chalupová, OIB 31941467561, Grgura Barskog Zadranina 22, 23000 Zadar</item>
      <item>Jiří Gebauer, OIB 50741177718, Hrbitovni Č.p. 204, Žabčice</item>
    </izvorni_sadrzaj>
    <derivirana_varijabla naziv="DomainObject.Predmet.OstaliListFormatedWithAdressOIB_1">
      <item>Riane Chalupová, OIB 31941467561, Grgura Barskog Zadranina 22, 23000 Zadar</item>
      <item>Jiří Gebauer, OIB 50741177718, Hrbitovni Č.p. 204, Žabčice</item>
    </derivirana_varijabla>
  </DomainObject.Predmet.OstaliListFormatedWithAdressOIB>
  <DomainObject.Predmet.OstaliListNazivFormated>
    <izvorni_sadrzaj>
      <item>Riane Chalupová</item>
      <item>Jiří Gebauer</item>
    </izvorni_sadrzaj>
    <derivirana_varijabla naziv="DomainObject.Predmet.OstaliListNazivFormated_1">
      <item>Riane Chalupová</item>
      <item>Jiří Gebauer</item>
    </derivirana_varijabla>
  </DomainObject.Predmet.OstaliListNazivFormated>
  <DomainObject.Predmet.OstaliListNazivFormatedOIB>
    <izvorni_sadrzaj>
      <item>Riane Chalupová, OIB 31941467561</item>
      <item>Jiří Gebauer, OIB 50741177718</item>
    </izvorni_sadrzaj>
    <derivirana_varijabla naziv="DomainObject.Predmet.OstaliListNazivFormatedOIB_1">
      <item>Riane Chalupová, OIB 31941467561</item>
      <item>Jiří Gebauer, OIB 50741177718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>St-177/2019-7</izvorni_sadrzaj>
    <derivirana_varijabla naziv="DomainObject.PoslovniBrojDokumenta_1">St-177/2019-7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Flexi komplet d.o.o. za djelatnost turističke agencije</izvorni_sadrzaj>
    <derivirana_varijabla naziv="DomainObject.Predmet.ProtustrankaIDrugi_1">Flexi komplet d.o.o. za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Flexi komplet d.o.o. za djelatnost turističke agencije, OIB 22137302733, Jadranska cesta 61, 23210 Sveti Filip I Jakov</izvorni_sadrzaj>
    <derivirana_varijabla naziv="DomainObject.Predmet.ProtustrankaIDrugiAdressOIB_1">Flexi komplet d.o.o. za djelatnost turističke agencije, OIB 22137302733, Jadranska cesta 61,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Flexi komplet d.o.o. za djelatnost turističke agencije</item>
      <item>FINA</item>
      <item>Riane Chalupová</item>
      <item>Jiří Gebauer</item>
    </izvorni_sadrzaj>
    <derivirana_varijabla naziv="DomainObject.Predmet.SudioniciListNaziv_1">
      <item>Flexi komplet d.o.o. za djelatnost turističke agencije</item>
      <item>FINA</item>
      <item>Riane Chalupová</item>
      <item>Jiří Gebauer</item>
    </derivirana_varijabla>
  </DomainObject.Predmet.SudioniciListNaziv>
  <DomainObject.Predmet.SudioniciListAdressOIB>
    <izvorni_sadrzaj>
      <item>Flexi komplet d.o.o. za djelatnost turističke agencije, OIB 22137302733, Jadranska cesta 61,23210 Sveti Filip I Jakov</item>
      <item>FINA, OIB 85821130368, Ivana Danila 4,23000 Zadar</item>
      <item>Riane Chalupová, OIB 31941467561, Grgura Barskog Zadranina 22,23000 Zadar</item>
      <item>Jiří Gebauer, OIB 50741177718, Hrbitovni Č.p. 204,Žabčice</item>
    </izvorni_sadrzaj>
    <derivirana_varijabla naziv="DomainObject.Predmet.SudioniciListAdressOIB_1">
      <item>Flexi komplet d.o.o. za djelatnost turističke agencije, OIB 22137302733, Jadranska cesta 61,23210 Sveti Filip I Jakov</item>
      <item>FINA, OIB 85821130368, Ivana Danila 4,23000 Zadar</item>
      <item>Riane Chalupová, OIB 31941467561, Grgura Barskog Zadranina 22,23000 Zadar</item>
      <item>Jiří Gebauer, OIB 50741177718, Hrbitovni Č.p. 204,Žabčice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22137302733</item>
      <item>, OIB 85821130368</item>
      <item>, OIB 31941467561</item>
      <item>, OIB 50741177718</item>
    </izvorni_sadrzaj>
    <derivirana_varijabla naziv="DomainObject.Predmet.SudioniciListNazivOIB_1">
      <item>, OIB 22137302733</item>
      <item>, OIB 85821130368</item>
      <item>, OIB 31941467561</item>
      <item>, OIB 50741177718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1984</properties:Characters>
  <properties:Lines>83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2019-06-12T09:25:00Z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2019-06-17T05:32:00Z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St-177/2019-7 / Zapisnik - Ročište radi izjašnjenja o prijedlogu za otvaranje steč.post (1 St-177-2019-povodom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