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abc8" w14:paraId="8b1abc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35518">
        <w:t>7932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C55AE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0006F8">
        <w:t>HVAL d.o.o. Zagreb, Pokornoga 6, M</w:t>
      </w:r>
      <w:r w:rsidR="0024629C">
        <w:t>BS: 080303890, OIB: 63202340793.</w:t>
      </w: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04D8">
        <w:t xml:space="preserve">je 101.214,98 </w:t>
      </w:r>
      <w:r w:rsidR="0024629C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proofErr w:type="spellStart"/>
      <w:r>
        <w:t>zz</w:t>
      </w:r>
      <w:proofErr w:type="spellEnd"/>
      <w:r>
        <w:t xml:space="preserve">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33D" w:rsidR="00E1533D">
      <w:r>
        <w:separator/>
      </w:r>
    </w:p>
  </w:endnote>
  <w:endnote w:id="0" w:type="continuationSeparator">
    <w:p w:rsidRDefault="00E1533D" w:rsidR="00E15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33D" w:rsidR="00E1533D">
      <w:r>
        <w:separator/>
      </w:r>
    </w:p>
  </w:footnote>
  <w:footnote w:id="0" w:type="continuationSeparator">
    <w:p w:rsidRDefault="00E1533D" w:rsidR="00E15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114EAD"/>
    <w:rsid w:val="00185571"/>
    <w:rsid w:val="001D3860"/>
    <w:rsid w:val="001D7BCA"/>
    <w:rsid w:val="001E50FB"/>
    <w:rsid w:val="001F6933"/>
    <w:rsid w:val="00230A63"/>
    <w:rsid w:val="0024170D"/>
    <w:rsid w:val="0024629C"/>
    <w:rsid w:val="00263D6D"/>
    <w:rsid w:val="00264D19"/>
    <w:rsid w:val="00276D7D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45211"/>
    <w:rsid w:val="00655125"/>
    <w:rsid w:val="00657B8E"/>
    <w:rsid w:val="006756D0"/>
    <w:rsid w:val="00682C2F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54AA7"/>
    <w:rsid w:val="00B82F18"/>
    <w:rsid w:val="00C3410D"/>
    <w:rsid w:val="00C35518"/>
    <w:rsid w:val="00C55AE6"/>
    <w:rsid w:val="00C836B9"/>
    <w:rsid w:val="00C958E9"/>
    <w:rsid w:val="00CA4A01"/>
    <w:rsid w:val="00CE7362"/>
    <w:rsid w:val="00D01B78"/>
    <w:rsid w:val="00D27591"/>
    <w:rsid w:val="00D53D96"/>
    <w:rsid w:val="00D66226"/>
    <w:rsid w:val="00DE13B1"/>
    <w:rsid w:val="00E1533D"/>
    <w:rsid w:val="00E704D8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A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A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A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A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A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A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A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A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7932</izvorni_sadrzaj>
    <derivirana_varijabla naziv="DomainObject.Predmet.Broj_1">7932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St-7932/2015</izvorni_sadrzaj>
    <derivirana_varijabla naziv="DomainObject.Predmet.OznakaBroj_1">St-7932/2015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HVAL  d.o.o. zastupanog po punomoćniku Dunja Brozović-rončević</izvorni_sadrzaj>
    <derivirana_varijabla naziv="DomainObject.Predmet.ProtustrankaFormated_1">  HVAL  d.o.o. zastupanog po punomoćniku Dunja Brozović-rončević</derivirana_varijabla>
  </DomainObject.Predmet.ProtustrankaFormated>
  <DomainObject.Predmet.ProtustrankaFormatedOIB>
    <izvorni_sadrzaj>  HVAL  d.o.o., OIB 63202340793 zastupanog po punomoćniku Dunja Brozović-rončević</izvorni_sadrzaj>
    <derivirana_varijabla naziv="DomainObject.Predmet.ProtustrankaFormatedOIB_1">  HVAL  d.o.o., OIB 63202340793 zastupanog po punomoćniku Dunja Brozović-rončević</derivirana_varijabla>
  </DomainObject.Predmet.ProtustrankaFormatedOIB>
  <DomainObject.Predmet.ProtustrankaFormatedWithAdress>
    <izvorni_sadrzaj> HVAL  d.o.o., Pokornoga 6, 10000 Zagreb zastupanog po punomoćniku Dunja Brozović-rončević</izvorni_sadrzaj>
    <derivirana_varijabla naziv="DomainObject.Predmet.ProtustrankaFormatedWithAdress_1"> HVAL  d.o.o., Pokornoga 6, 10000 Zagreb zastupanog po punomoćniku Dunja Brozović-rončević</derivirana_varijabla>
  </DomainObject.Predmet.ProtustrankaFormatedWithAdress>
  <DomainObject.Predmet.ProtustrankaFormatedWithAdressOIB>
    <izvorni_sadrzaj> HVAL  d.o.o., OIB 63202340793, Pokornoga 6, 10000 Zagreb zastupanog po punomoćniku Dunja Brozović-rončević</izvorni_sadrzaj>
    <derivirana_varijabla naziv="DomainObject.Predmet.ProtustrankaFormatedWithAdressOIB_1"> HVAL  d.o.o., OIB 63202340793, Pokornoga 6, 10000 Zagreb zastupanog po punomoćniku Dunja Brozović-rončević</derivirana_varijabla>
  </DomainObject.Predmet.ProtustrankaFormatedWithAdressOIB>
  <DomainObject.Predmet.ProtustrankaWithAdress>
    <izvorni_sadrzaj>HVAL  d.o.o. Pokornoga 6, 10000 Zagreb</izvorni_sadrzaj>
    <derivirana_varijabla naziv="DomainObject.Predmet.ProtustrankaWithAdress_1">HVAL  d.o.o. Pokornoga 6, 10000 Zagreb</derivirana_varijabla>
  </DomainObject.Predmet.ProtustrankaWithAdress>
  <DomainObject.Predmet.ProtustrankaWithAdressOIB>
    <izvorni_sadrzaj>HVAL  d.o.o., OIB 63202340793, Pokornoga 6, 10000 Zagreb</izvorni_sadrzaj>
    <derivirana_varijabla naziv="DomainObject.Predmet.ProtustrankaWithAdressOIB_1">HVAL  d.o.o., OIB 63202340793, Pokornoga 6, 10000 Zagreb</derivirana_varijabla>
  </DomainObject.Predmet.ProtustrankaWithAdressOIB>
  <DomainObject.Predmet.ProtustrankaNazivFormated>
    <izvorni_sadrzaj>HVAL  d.o.o.</izvorni_sadrzaj>
    <derivirana_varijabla naziv="DomainObject.Predmet.ProtustrankaNazivFormated_1">HVAL  d.o.o.</derivirana_varijabla>
  </DomainObject.Predmet.ProtustrankaNazivFormated>
  <DomainObject.Predmet.ProtustrankaNazivFormatedOIB>
    <izvorni_sadrzaj>HVAL  d.o.o., OIB 63202340793</izvorni_sadrzaj>
    <derivirana_varijabla naziv="DomainObject.Predmet.ProtustrankaNazivFormatedOIB_1">HVAL  d.o.o., OIB 63202340793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HVAL  d.o.o. zastupanog po punomoćniku Dunja Brozović-rončević</item>
    </izvorni_sadrzaj>
    <derivirana_varijabla naziv="DomainObject.Predmet.ProtuStrankaListFormated_1">
      <item>HVAL  d.o.o. zastupanog po punomoćniku Dunja Brozović-rončević</item>
    </derivirana_varijabla>
  </DomainObject.Predmet.ProtuStrankaListFormated>
  <DomainObject.Predmet.ProtuStrankaListFormatedOIB>
    <izvorni_sadrzaj>
      <item>HVAL  d.o.o., OIB 63202340793 zastupanog po punomoćniku Dunja Brozović-rončević</item>
    </izvorni_sadrzaj>
    <derivirana_varijabla naziv="DomainObject.Predmet.ProtuStrankaListFormatedOIB_1">
      <item>HVAL  d.o.o., OIB 63202340793 zastupanog po punomoćniku Dunja Brozović-rončević</item>
    </derivirana_varijabla>
  </DomainObject.Predmet.ProtuStrankaListFormatedOIB>
  <DomainObject.Predmet.ProtuStrankaListFormatedWithAdress>
    <izvorni_sadrzaj>
      <item>HVAL  d.o.o., Pokornoga 6, 10000 Zagreb zastupanog po punomoćniku Dunja Brozović-rončević</item>
    </izvorni_sadrzaj>
    <derivirana_varijabla naziv="DomainObject.Predmet.ProtuStrankaListFormatedWithAdress_1">
      <item>HVAL  d.o.o., Pokornoga 6, 10000 Zagreb zastupanog po punomoćniku Dunja Brozović-rončević</item>
    </derivirana_varijabla>
  </DomainObject.Predmet.ProtuStrankaListFormatedWithAdress>
  <DomainObject.Predmet.ProtuStrankaListFormatedWithAdressOIB>
    <izvorni_sadrzaj>
      <item>HVAL  d.o.o., OIB 63202340793, Pokornoga 6, 10000 Zagreb zastupanog po punomoćniku Dunja Brozović-rončević</item>
    </izvorni_sadrzaj>
    <derivirana_varijabla naziv="DomainObject.Predmet.ProtuStrankaListFormatedWithAdressOIB_1">
      <item>HVAL  d.o.o., OIB 63202340793, Pokornoga 6, 10000 Zagreb zastupanog po punomoćniku Dunja Brozović-rončević</item>
    </derivirana_varijabla>
  </DomainObject.Predmet.ProtuStrankaListFormatedWithAdressOIB>
  <DomainObject.Predmet.ProtuStrankaListNazivFormated>
    <izvorni_sadrzaj>
      <item>HVAL  d.o.o.</item>
    </izvorni_sadrzaj>
    <derivirana_varijabla naziv="DomainObject.Predmet.ProtuStrankaListNazivFormated_1">
      <item>HVAL  d.o.o.</item>
    </derivirana_varijabla>
  </DomainObject.Predmet.ProtuStrankaListNazivFormated>
  <DomainObject.Predmet.ProtuStrankaListNazivFormatedOIB>
    <izvorni_sadrzaj>
      <item>HVAL  d.o.o., OIB 63202340793</item>
    </izvorni_sadrzaj>
    <derivirana_varijabla naziv="DomainObject.Predmet.ProtuStrankaListNazivFormatedOIB_1">
      <item>HVAL  d.o.o., OIB 63202340793</item>
    </derivirana_varijabla>
  </DomainObject.Predmet.ProtuStrankaListNazivFormatedOIB>
  <DomainObject.Predmet.OstaliListFormated>
    <izvorni_sadrzaj>
      <item>Dunja Brozović-rončević punomoćnik sudionika u postupku HVAL  d.o.o.</item>
    </izvorni_sadrzaj>
    <derivirana_varijabla naziv="DomainObject.Predmet.OstaliListFormated_1">
      <item>Dunja Brozović-rončević punomoćnik sudionika u postupku HVAL  d.o.o.</item>
    </derivirana_varijabla>
  </DomainObject.Predmet.OstaliListFormated>
  <DomainObject.Predmet.OstaliListFormatedOIB>
    <izvorni_sadrzaj>
      <item>Dunja Brozović-rončević, OIB 36903084161 punomoćnik sudionika u postupku HVAL  d.o.o.</item>
    </izvorni_sadrzaj>
    <derivirana_varijabla naziv="DomainObject.Predmet.OstaliListFormatedOIB_1">
      <item>Dunja Brozović-rončević, OIB 36903084161 punomoćnik sudionika u postupku HVAL  d.o.o.</item>
    </derivirana_varijabla>
  </DomainObject.Predmet.OstaliListFormatedOIB>
  <DomainObject.Predmet.OstaliListFormatedWithAdress>
    <izvorni_sadrzaj>
      <item>Dunja Brozović-rončević, Miroslava Krleže 21a, 23000 Zadar punomoćnik sudionika u postupku HVAL  d.o.o.</item>
    </izvorni_sadrzaj>
    <derivirana_varijabla naziv="DomainObject.Predmet.OstaliListFormatedWithAdress_1">
      <item>Dunja Brozović-rončević, Miroslava Krleže 21a, 23000 Zadar punomoćnik sudionika u postupku HVAL  d.o.o.</item>
    </derivirana_varijabla>
  </DomainObject.Predmet.OstaliListFormatedWithAdress>
  <DomainObject.Predmet.OstaliListFormatedWithAdressOIB>
    <izvorni_sadrzaj>
      <item>Dunja Brozović-rončević, OIB 36903084161, Miroslava Krleže 21a, 23000 Zadar punomoćnik sudionika u postupku HVAL  d.o.o.</item>
    </izvorni_sadrzaj>
    <derivirana_varijabla naziv="DomainObject.Predmet.OstaliListFormatedWithAdressOIB_1">
      <item>Dunja Brozović-rončević, OIB 36903084161, Miroslava Krleže 21a, 23000 Zadar punomoćnik sudionika u postupku HVAL  d.o.o.</item>
    </derivirana_varijabla>
  </DomainObject.Predmet.OstaliListFormatedWithAdressOIB>
  <DomainObject.Predmet.OstaliListNazivFormated>
    <izvorni_sadrzaj>
      <item>Dunja Brozović-rončević</item>
    </izvorni_sadrzaj>
    <derivirana_varijabla naziv="DomainObject.Predmet.OstaliListNazivFormated_1">
      <item>Dunja Brozović-rončević</item>
    </derivirana_varijabla>
  </DomainObject.Predmet.OstaliListNazivFormated>
  <DomainObject.Predmet.OstaliListNazivFormatedOIB>
    <izvorni_sadrzaj>
      <item>Dunja Brozović-rončević, OIB 36903084161</item>
    </izvorni_sadrzaj>
    <derivirana_varijabla naziv="DomainObject.Predmet.OstaliListNazivFormatedOIB_1">
      <item>Dunja Brozović-rončević, OIB 36903084161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HVAL  d.o.o.</izvorni_sadrzaj>
    <derivirana_varijabla naziv="DomainObject.Predmet.ProtustrankaIDrugi_1">HVAL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HVAL  d.o.o., OIB 63202340793, Pokornoga 6, 10000 Zagreb</izvorni_sadrzaj>
    <derivirana_varijabla naziv="DomainObject.Predmet.ProtustrankaIDrugiAdressOIB_1">HVAL  d.o.o., OIB 63202340793, Pokornoga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HVAL  d.o.o.</item>
      <item>Dunja Brozović-rončević</item>
    </izvorni_sadrzaj>
    <derivirana_varijabla naziv="DomainObject.Predmet.SudioniciListNaziv_1">
      <item>FINA Regionalni centar Zagreb</item>
      <item>HVAL  d.o.o.</item>
      <item>Dunja Brozović-rončević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HVAL  d.o.o., OIB 63202340793, Pokornoga 6,10000 Zagreb</item>
      <item>Dunja Brozović-rončević, OIB 36903084161, Miroslava Krleže 21a,23000 Zadar</item>
    </izvorni_sadrzaj>
    <derivirana_varijabla naziv="DomainObject.Predmet.SudioniciListAdressOIB_1">
      <item>FINA Regionalni centar Zagreb, OIB 85821130368, Trg svibanjskih žrtava 1995. 1,10000 Zagreb</item>
      <item>HVAL  d.o.o., OIB 63202340793, Pokornoga 6,10000 Zagreb</item>
      <item>Dunja Brozović-rončević, OIB 36903084161, Miroslava Krleže 21a,23000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63202340793</item>
      <item>, OIB 36903084161</item>
    </izvorni_sadrzaj>
    <derivirana_varijabla naziv="DomainObject.Predmet.SudioniciListNazivOIB_1">
      <item>, OIB 85821130368</item>
      <item>, OIB 63202340793</item>
      <item>, OIB 36903084161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1330</properties:Characters>
  <properties:Lines>41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2016-02-08T08:27:00Z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