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5245" w14:paraId="73b5245" w:rsidRDefault="001974CA" w:rsidP="001974CA" w:rsidR="001974C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ED8" w:rsidP="00152609" w:rsidR="00152609" w:rsidRPr="00EA7A7D">
      <w:r>
        <w:t xml:space="preserve">  </w:t>
      </w:r>
      <w:r w:rsidR="00152609" w:rsidRPr="00EA7A7D">
        <w:t xml:space="preserve">  </w:t>
      </w:r>
      <w:r w:rsidRPr="00EA7A7D">
        <w:t xml:space="preserve">Republika Hrvatska </w:t>
      </w:r>
    </w:p>
    <w:p w:rsidRDefault="00161ED8" w:rsidP="00152609" w:rsidR="00152609" w:rsidRPr="00EA7A7D">
      <w:r>
        <w:t>Trgovački s</w:t>
      </w:r>
      <w:r w:rsidRPr="00EA7A7D">
        <w:t xml:space="preserve">ud </w:t>
      </w:r>
      <w:r>
        <w:t>u</w:t>
      </w:r>
      <w:r w:rsidRPr="00EA7A7D">
        <w:t xml:space="preserve"> Zagrebu</w:t>
      </w:r>
    </w:p>
    <w:p w:rsidRDefault="00161ED8" w:rsidP="00152609" w:rsidR="00152609" w:rsidRPr="00832E83">
      <w:r>
        <w:t xml:space="preserve">  </w:t>
      </w:r>
      <w:r w:rsidR="00152609" w:rsidRPr="00EA7A7D">
        <w:t xml:space="preserve">Zagreb, </w:t>
      </w:r>
      <w:proofErr w:type="spellStart"/>
      <w:r w:rsidR="00152609" w:rsidRPr="00EA7A7D">
        <w:t>Amruševa</w:t>
      </w:r>
      <w:proofErr w:type="spellEnd"/>
      <w:r w:rsidR="00152609" w:rsidRPr="00EA7A7D">
        <w:t xml:space="preserve"> 2/II                                                           </w:t>
      </w:r>
      <w:r w:rsidR="00152609">
        <w:t xml:space="preserve">         </w:t>
      </w:r>
      <w:r w:rsidR="00152609">
        <w:tab/>
      </w:r>
      <w:r w:rsidR="002437ED">
        <w:t xml:space="preserve">      </w:t>
      </w:r>
      <w:r w:rsidR="00152609">
        <w:t xml:space="preserve">  </w:t>
      </w:r>
      <w:r w:rsidR="00152609" w:rsidRPr="00EA7A7D">
        <w:t>66</w:t>
      </w:r>
      <w:r w:rsidR="00152609" w:rsidRPr="00832E83">
        <w:t xml:space="preserve"> St-</w:t>
      </w:r>
      <w:r w:rsidR="002437ED">
        <w:t>955</w:t>
      </w:r>
      <w:r w:rsidR="00152609" w:rsidRPr="00832E83">
        <w:t>/</w:t>
      </w:r>
      <w:r w:rsidR="00C46A17">
        <w:t>0</w:t>
      </w:r>
      <w:r w:rsidR="002437ED">
        <w:t>2</w:t>
      </w:r>
    </w:p>
    <w:p w:rsidRDefault="001974CA" w:rsidP="00335AF5" w:rsidR="001974CA" w:rsidRPr="00335AF5"/>
    <w:p w:rsidRDefault="001974CA" w:rsidP="00335AF5" w:rsidR="001974CA" w:rsidRPr="00335AF5">
      <w:pPr>
        <w:jc w:val="center"/>
      </w:pPr>
      <w:r w:rsidRPr="00335AF5">
        <w:t>R E P U B L I K A   H R V A T S K A</w:t>
      </w:r>
    </w:p>
    <w:p w:rsidRDefault="00A04249" w:rsidP="00210798" w:rsidR="00A04249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210798" w:rsidP="002437ED" w:rsidR="00210798" w:rsidRPr="001974C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1974CA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152609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152609">
        <w:rPr>
          <w:rFonts w:hAnsi="Times New Roman" w:ascii="Times New Roman"/>
          <w:b w:val="false"/>
          <w:color w:val="auto"/>
          <w:szCs w:val="24"/>
        </w:rPr>
        <w:t xml:space="preserve">Trgovački sud u Zagrebu, po sucu pojedincu Mislavu </w:t>
      </w:r>
      <w:proofErr w:type="spellStart"/>
      <w:r w:rsidRPr="00152609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152609">
        <w:rPr>
          <w:rFonts w:hAnsi="Times New Roman" w:ascii="Times New Roman"/>
          <w:b w:val="false"/>
          <w:color w:val="auto"/>
          <w:szCs w:val="24"/>
        </w:rPr>
        <w:t xml:space="preserve"> kao stečajnom sucu u stečajnom postupku nad trgovačkim društvom </w:t>
      </w:r>
      <w:r w:rsidR="002437ED" w:rsidRPr="002437ED">
        <w:rPr>
          <w:rFonts w:hAnsi="Times New Roman" w:ascii="Times New Roman"/>
          <w:b w:val="false"/>
          <w:color w:val="auto"/>
          <w:szCs w:val="24"/>
        </w:rPr>
        <w:t xml:space="preserve">MEDIELKTRONIK ZAGREB </w:t>
      </w:r>
      <w:r w:rsidR="002437ED">
        <w:rPr>
          <w:rFonts w:hAnsi="Times New Roman" w:ascii="Times New Roman"/>
          <w:b w:val="false"/>
          <w:color w:val="auto"/>
          <w:szCs w:val="24"/>
        </w:rPr>
        <w:t xml:space="preserve">d.o.o. u stečaju, Zagreb, </w:t>
      </w:r>
      <w:proofErr w:type="spellStart"/>
      <w:r w:rsidR="002437ED">
        <w:rPr>
          <w:rFonts w:hAnsi="Times New Roman" w:ascii="Times New Roman"/>
          <w:b w:val="false"/>
          <w:color w:val="auto"/>
          <w:szCs w:val="24"/>
        </w:rPr>
        <w:t>Horvać</w:t>
      </w:r>
      <w:r w:rsidR="002437ED" w:rsidRPr="002437ED">
        <w:rPr>
          <w:rFonts w:hAnsi="Times New Roman" w:ascii="Times New Roman"/>
          <w:b w:val="false"/>
          <w:color w:val="auto"/>
          <w:szCs w:val="24"/>
        </w:rPr>
        <w:t>anski</w:t>
      </w:r>
      <w:proofErr w:type="spellEnd"/>
      <w:r w:rsidR="002437ED" w:rsidRPr="002437ED">
        <w:rPr>
          <w:rFonts w:hAnsi="Times New Roman" w:ascii="Times New Roman"/>
          <w:b w:val="false"/>
          <w:color w:val="auto"/>
          <w:szCs w:val="24"/>
        </w:rPr>
        <w:t xml:space="preserve"> zavoj 15,</w:t>
      </w:r>
      <w:r w:rsidR="002437ED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2437ED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2437ED">
        <w:rPr>
          <w:rFonts w:hAnsi="Times New Roman" w:ascii="Times New Roman"/>
          <w:b w:val="false"/>
          <w:color w:val="auto"/>
          <w:szCs w:val="24"/>
        </w:rPr>
        <w:t>:62007370011</w:t>
      </w:r>
      <w:r w:rsidR="00C46A17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2437ED">
        <w:rPr>
          <w:rFonts w:hAnsi="Times New Roman" w:ascii="Times New Roman"/>
          <w:b w:val="false"/>
          <w:color w:val="auto"/>
          <w:szCs w:val="24"/>
        </w:rPr>
        <w:t>5</w:t>
      </w:r>
      <w:r w:rsidR="00C46A17" w:rsidRPr="00C46A17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2437ED">
        <w:rPr>
          <w:rFonts w:hAnsi="Times New Roman" w:ascii="Times New Roman"/>
          <w:b w:val="false"/>
          <w:color w:val="auto"/>
          <w:szCs w:val="24"/>
        </w:rPr>
        <w:t>studen</w:t>
      </w:r>
      <w:r w:rsidR="00310665">
        <w:rPr>
          <w:rFonts w:hAnsi="Times New Roman" w:ascii="Times New Roman"/>
          <w:b w:val="false"/>
          <w:color w:val="auto"/>
          <w:szCs w:val="24"/>
        </w:rPr>
        <w:t>og</w:t>
      </w:r>
      <w:r w:rsidR="001974CA">
        <w:rPr>
          <w:rFonts w:hAnsi="Times New Roman" w:ascii="Times New Roman"/>
          <w:b w:val="false"/>
          <w:color w:val="auto"/>
          <w:szCs w:val="24"/>
        </w:rPr>
        <w:t>a</w:t>
      </w:r>
      <w:r w:rsidR="00C46A17" w:rsidRPr="00C46A17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437ED">
        <w:rPr>
          <w:rFonts w:hAnsi="Times New Roman" w:ascii="Times New Roman"/>
          <w:b w:val="false"/>
          <w:color w:val="auto"/>
          <w:szCs w:val="24"/>
        </w:rPr>
        <w:t>5</w:t>
      </w:r>
      <w:r w:rsidR="00C46A17" w:rsidRPr="00C46A17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, </w:t>
      </w:r>
    </w:p>
    <w:p w:rsidRDefault="00210798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437ED" w:rsidR="00210798" w:rsidRPr="001974C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1974CA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210798" w:rsidP="00F37400" w:rsidR="00210798">
      <w:pPr>
        <w:pStyle w:val="Odlomakpopisa"/>
        <w:numPr>
          <w:ilvl w:val="0"/>
          <w:numId w:val="1"/>
        </w:numPr>
      </w:pPr>
      <w:r>
        <w:t xml:space="preserve">Daje se suglasnost na završnu diobu u stečajnom postupku nad dužnikom </w:t>
      </w:r>
      <w:r w:rsidR="002437ED" w:rsidRPr="002437ED">
        <w:t xml:space="preserve">MEDIELKTRONIK ZAGREB </w:t>
      </w:r>
      <w:r w:rsidR="002437ED">
        <w:t xml:space="preserve">d.o.o. u stečaju, Zagreb, </w:t>
      </w:r>
      <w:proofErr w:type="spellStart"/>
      <w:r w:rsidR="002437ED">
        <w:t>Horvać</w:t>
      </w:r>
      <w:r w:rsidR="002437ED" w:rsidRPr="002437ED">
        <w:t>anski</w:t>
      </w:r>
      <w:proofErr w:type="spellEnd"/>
      <w:r w:rsidR="002437ED" w:rsidRPr="002437ED">
        <w:t xml:space="preserve"> zavoj 15, </w:t>
      </w:r>
      <w:proofErr w:type="spellStart"/>
      <w:r w:rsidR="002437ED" w:rsidRPr="002437ED">
        <w:t>OIB</w:t>
      </w:r>
      <w:proofErr w:type="spellEnd"/>
      <w:r w:rsidR="002437ED" w:rsidRPr="002437ED">
        <w:t>:62007370011</w:t>
      </w:r>
      <w:r w:rsidR="00147075">
        <w:t>.</w:t>
      </w:r>
    </w:p>
    <w:p w:rsidRDefault="00AD2D7D" w:rsidP="00210798" w:rsidR="00F37400">
      <w:pPr>
        <w:numPr>
          <w:ilvl w:val="0"/>
          <w:numId w:val="1"/>
        </w:numPr>
      </w:pPr>
      <w:r>
        <w:t>Određuje se završno ročište vjer</w:t>
      </w:r>
      <w:r w:rsidR="00210798">
        <w:t>ovnik</w:t>
      </w:r>
      <w:r w:rsidR="002437ED">
        <w:t>a</w:t>
      </w:r>
      <w:r w:rsidR="00210798">
        <w:t xml:space="preserve"> za dan </w:t>
      </w:r>
    </w:p>
    <w:p w:rsidRDefault="002437ED" w:rsidP="00F37400" w:rsidR="00F37400" w:rsidRPr="001974CA">
      <w:pPr>
        <w:ind w:left="360"/>
        <w:jc w:val="center"/>
      </w:pPr>
      <w:r w:rsidRPr="001974CA">
        <w:t>23</w:t>
      </w:r>
      <w:r w:rsidR="00147075" w:rsidRPr="001974CA">
        <w:t xml:space="preserve">. </w:t>
      </w:r>
      <w:r w:rsidRPr="001974CA">
        <w:t>studen</w:t>
      </w:r>
      <w:r w:rsidR="00DD62AD" w:rsidRPr="001974CA">
        <w:t>og</w:t>
      </w:r>
      <w:r w:rsidR="00147075" w:rsidRPr="001974CA">
        <w:t xml:space="preserve"> 201</w:t>
      </w:r>
      <w:r w:rsidRPr="001974CA">
        <w:t>5</w:t>
      </w:r>
      <w:r w:rsidR="00147075" w:rsidRPr="001974CA">
        <w:t>. u 1</w:t>
      </w:r>
      <w:r w:rsidR="00C46A17" w:rsidRPr="001974CA">
        <w:t>1</w:t>
      </w:r>
      <w:r w:rsidR="00147075" w:rsidRPr="001974CA">
        <w:t xml:space="preserve">,00 sati, </w:t>
      </w:r>
    </w:p>
    <w:p w:rsidRDefault="00147075" w:rsidP="00F37400" w:rsidR="00210798">
      <w:pPr>
        <w:ind w:left="360"/>
        <w:jc w:val="center"/>
      </w:pPr>
      <w:r w:rsidRPr="00147075">
        <w:t>u prostorijama Trgovačkog suda u Zagrebu, Zagreb, Petrinjska 8, soba 88/II ulična zgrada</w:t>
      </w:r>
      <w:r w:rsidR="00210798">
        <w:t>.</w:t>
      </w:r>
    </w:p>
    <w:p w:rsidRDefault="00210798" w:rsidP="00210798" w:rsidR="00210798">
      <w:pPr>
        <w:numPr>
          <w:ilvl w:val="0"/>
          <w:numId w:val="1"/>
        </w:numPr>
      </w:pPr>
      <w:r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</w:t>
      </w:r>
      <w:r w:rsidR="00147075">
        <w:t>nose prigovori na završni popis.</w:t>
      </w:r>
    </w:p>
    <w:p w:rsidRDefault="00210798" w:rsidP="00210798" w:rsidR="00210798">
      <w:pPr>
        <w:numPr>
          <w:ilvl w:val="0"/>
          <w:numId w:val="1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161ED8" w:rsidP="00210798" w:rsidR="00161ED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147075">
        <w:t xml:space="preserve">Zagrebu, </w:t>
      </w:r>
      <w:r w:rsidR="002437ED">
        <w:t>5</w:t>
      </w:r>
      <w:r w:rsidR="00147075">
        <w:t xml:space="preserve">. </w:t>
      </w:r>
      <w:r w:rsidR="002437ED">
        <w:t>studen</w:t>
      </w:r>
      <w:r w:rsidR="00310665">
        <w:t>og</w:t>
      </w:r>
      <w:r w:rsidR="001974CA">
        <w:t>a</w:t>
      </w:r>
      <w:r w:rsidR="00147075">
        <w:t xml:space="preserve"> 201</w:t>
      </w:r>
      <w:r w:rsidR="002437ED">
        <w:t>5</w:t>
      </w:r>
      <w:r w:rsidR="00147075">
        <w:t>.</w:t>
      </w:r>
    </w:p>
    <w:p w:rsidRDefault="00210798" w:rsidP="00210798" w:rsidR="00210798">
      <w:pPr>
        <w:ind w:left="360"/>
        <w:jc w:val="center"/>
      </w:pPr>
    </w:p>
    <w:p w:rsidRDefault="00161ED8" w:rsidP="00210798" w:rsidR="00161ED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147075" w:rsidP="00210798" w:rsidR="00210798">
      <w:pPr>
        <w:ind w:left="36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7A4E06">
        <w:t xml:space="preserve"> </w:t>
      </w:r>
    </w:p>
    <w:p w:rsidRDefault="00161ED8" w:rsidP="00210798" w:rsidR="00161ED8">
      <w:pPr>
        <w:ind w:left="360"/>
        <w:jc w:val="center"/>
      </w:pPr>
    </w:p>
    <w:p w:rsidRDefault="00A90B38" w:rsidP="002437ED" w:rsidR="00A90B38">
      <w:pPr>
        <w:ind w:left="720"/>
      </w:pPr>
    </w:p>
    <w:p w:rsidRDefault="007A4E06" w:rsidP="002437ED" w:rsidR="007A4E06">
      <w:pPr>
        <w:ind w:left="720"/>
      </w:pPr>
    </w:p>
    <w:p w:rsidRDefault="007A4E06" w:rsidP="007A4E06" w:rsidR="007A4E06">
      <w:pPr>
        <w:ind w:left="360"/>
      </w:pPr>
      <w:r>
        <w:t>DNA</w:t>
      </w:r>
    </w:p>
    <w:p w:rsidRDefault="007A4E06" w:rsidP="007A4E06" w:rsidR="007A4E06">
      <w:pPr>
        <w:numPr>
          <w:ilvl w:val="0"/>
          <w:numId w:val="3"/>
        </w:numPr>
      </w:pPr>
      <w:r>
        <w:t>stečajnom upravitelju</w:t>
      </w:r>
    </w:p>
    <w:p w:rsidRDefault="007A4E06" w:rsidP="007A4E06" w:rsidR="007A4E06">
      <w:pPr>
        <w:numPr>
          <w:ilvl w:val="0"/>
          <w:numId w:val="3"/>
        </w:numPr>
      </w:pPr>
      <w:r>
        <w:t>e-oglasna ploča 8 dana</w:t>
      </w:r>
    </w:p>
    <w:p w:rsidRDefault="007A4E06" w:rsidP="002437ED" w:rsidR="007A4E06">
      <w:pPr>
        <w:ind w:left="720"/>
      </w:pPr>
    </w:p>
    <w:sectPr w:rsidR="007A4E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28B4F6C8"/>
    <w:lvl w:tplc="F2D2FA7C" w:ilvl="0">
      <w:start w:val="1"/>
      <w:numFmt w:val="upperRoman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65FFF"/>
    <w:rsid w:val="000A429C"/>
    <w:rsid w:val="00147075"/>
    <w:rsid w:val="00152609"/>
    <w:rsid w:val="00161ED8"/>
    <w:rsid w:val="001974CA"/>
    <w:rsid w:val="00210798"/>
    <w:rsid w:val="002437ED"/>
    <w:rsid w:val="00310665"/>
    <w:rsid w:val="00634129"/>
    <w:rsid w:val="007A4E06"/>
    <w:rsid w:val="00A04249"/>
    <w:rsid w:val="00A90B38"/>
    <w:rsid w:val="00AD2D7D"/>
    <w:rsid w:val="00C46A17"/>
    <w:rsid w:val="00C74E58"/>
    <w:rsid w:val="00D26C29"/>
    <w:rsid w:val="00DD62AD"/>
    <w:rsid w:val="00F3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AD2D7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374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AD2D7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374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138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St-955/2002-48</izvorni_sadrzaj>
    <derivirana_varijabla naziv="DomainObject.Oznaka_1">St-955/2002-48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2003.</izvorni_sadrzaj>
    <derivirana_varijabla naziv="DomainObject.Predmet.DatumOsnivanja_1">24.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St-955/2002</izvorni_sadrzaj>
    <derivirana_varijabla naziv="DomainObject.Predmet.OznakaBroj_1">St-955/2002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MEDIELEKTRONIK-ZAGREB d.o.o.</izvorni_sadrzaj>
    <derivirana_varijabla naziv="DomainObject.Predmet.ProtustrankaFormated_1">  MEDIELEKTRONIK-ZAGREB d.o.o.</derivirana_varijabla>
  </DomainObject.Predmet.ProtustrankaFormated>
  <DomainObject.Predmet.ProtustrankaFormatedOIB>
    <izvorni_sadrzaj>  MEDIELEKTRONIK-ZAGREB d.o.o.</izvorni_sadrzaj>
    <derivirana_varijabla naziv="DomainObject.Predmet.ProtustrankaFormatedOIB_1">  MEDIELEKTRONIK-ZAGREB d.o.o.</derivirana_varijabla>
  </DomainObject.Predmet.ProtustrankaFormatedOIB>
  <DomainObject.Predmet.ProtustrankaFormatedWithAdress>
    <izvorni_sadrzaj> MEDIELEKTRONIK-ZAGREB d.o.o., Kanalska 2 G, Lučko</izvorni_sadrzaj>
    <derivirana_varijabla naziv="DomainObject.Predmet.ProtustrankaFormatedWithAdress_1"> MEDIELEKTRONIK-ZAGREB d.o.o., Kanalska 2 G, Lučko</derivirana_varijabla>
  </DomainObject.Predmet.ProtustrankaFormatedWithAdress>
  <DomainObject.Predmet.ProtustrankaFormatedWithAdressOIB>
    <izvorni_sadrzaj> MEDIELEKTRONIK-ZAGREB d.o.o., Kanalska 2 G, Lučko</izvorni_sadrzaj>
    <derivirana_varijabla naziv="DomainObject.Predmet.ProtustrankaFormatedWithAdressOIB_1"> MEDIELEKTRONIK-ZAGREB d.o.o., Kanalska 2 G, Lučko</derivirana_varijabla>
  </DomainObject.Predmet.ProtustrankaFormatedWithAdressOIB>
  <DomainObject.Predmet.ProtustrankaWithAdress>
    <izvorni_sadrzaj>MEDIELEKTRONIK-ZAGREB d.o.o. Kanalska 2 G, Lučko</izvorni_sadrzaj>
    <derivirana_varijabla naziv="DomainObject.Predmet.ProtustrankaWithAdress_1">MEDIELEKTRONIK-ZAGREB d.o.o. Kanalska 2 G, Lučko</derivirana_varijabla>
  </DomainObject.Predmet.ProtustrankaWithAdress>
  <DomainObject.Predmet.ProtustrankaWithAdressOIB>
    <izvorni_sadrzaj>MEDIELEKTRONIK-ZAGREB d.o.o., Kanalska 2 G, Lučko</izvorni_sadrzaj>
    <derivirana_varijabla naziv="DomainObject.Predmet.ProtustrankaWithAdressOIB_1">MEDIELEKTRONIK-ZAGREB d.o.o., Kanalska 2 G, Lučko</derivirana_varijabla>
  </DomainObject.Predmet.ProtustrankaWithAdressOIB>
  <DomainObject.Predmet.ProtustrankaNazivFormated>
    <izvorni_sadrzaj>MEDIELEKTRONIK-ZAGREB d.o.o.</izvorni_sadrzaj>
    <derivirana_varijabla naziv="DomainObject.Predmet.ProtustrankaNazivFormated_1">MEDIELEKTRONIK-ZAGREB d.o.o.</derivirana_varijabla>
  </DomainObject.Predmet.ProtustrankaNazivFormated>
  <DomainObject.Predmet.ProtustrankaNazivFormatedOIB>
    <izvorni_sadrzaj>MEDIELEKTRONIK-ZAGREB d.o.o.</izvorni_sadrzaj>
    <derivirana_varijabla naziv="DomainObject.Predmet.ProtustrankaNazivFormatedOIB_1">MEDIELEKTRONIK-ZAGREB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KOVAČIĆ I ANA VAĐIĆ / - LIDIJA KOVAČIĆ I ANA VAĐIĆ</izvorni_sadrzaj>
    <derivirana_varijabla naziv="DomainObject.Predmet.StrankaFormated_1">  LIDIJA KOVAČIĆ I ANA VAĐIĆ / - LIDIJA KOVAČIĆ I ANA VAĐIĆ</derivirana_varijabla>
  </DomainObject.Predmet.StrankaFormated>
  <DomainObject.Predmet.StrankaFormatedOIB>
    <izvorni_sadrzaj>  LIDIJA KOVAČIĆ I ANA VAĐIĆ / - LIDIJA KOVAČIĆ I ANA VAĐIĆ</izvorni_sadrzaj>
    <derivirana_varijabla naziv="DomainObject.Predmet.StrankaFormatedOIB_1">  LIDIJA KOVAČIĆ I ANA VAĐIĆ / - LIDIJA KOVAČIĆ I ANA VAĐIĆ</derivirana_varijabla>
  </DomainObject.Predmet.StrankaFormatedOIB>
  <DomainObject.Predmet.StrankaFormatedWithAdress>
    <izvorni_sadrzaj> LIDIJA KOVAČIĆ I ANA VAĐIĆ / - LIDIJA KOVAČIĆ I ANA VAĐIĆ, Bolnička 64,Zagreb i Donjostupnička 53,Stupnik, 10000 Zagreb</izvorni_sadrzaj>
    <derivirana_varijabla naziv="DomainObject.Predmet.StrankaFormatedWithAdress_1"> LIDIJA KOVAČIĆ I ANA VAĐIĆ / - LIDIJA KOVAČIĆ I ANA VAĐIĆ, Bolnička 64,Zagreb i Donjostupnička 53,Stupnik, 10000 Zagreb</derivirana_varijabla>
  </DomainObject.Predmet.StrankaFormatedWithAdress>
  <DomainObject.Predmet.StrankaFormatedWithAdressOIB>
    <izvorni_sadrzaj> LIDIJA KOVAČIĆ I ANA VAĐIĆ / - LIDIJA KOVAČIĆ I ANA VAĐIĆ, Bolnička 64,Zagreb i Donjostupnička 53,Stupnik, 10000 Zagreb</izvorni_sadrzaj>
    <derivirana_varijabla naziv="DomainObject.Predmet.StrankaFormatedWithAdressOIB_1"> LIDIJA KOVAČIĆ I ANA VAĐIĆ / - LIDIJA KOVAČIĆ I ANA VAĐIĆ, Bolnička 64,Zagreb i Donjostupnička 53,Stupnik, 10000 Zagreb</derivirana_varijabla>
  </DomainObject.Predmet.StrankaFormatedWithAdressOIB>
  <DomainObject.Predmet.StrankaWithAdress>
    <izvorni_sadrzaj>LIDIJA KOVAČIĆ I ANA VAĐIĆ / - LIDIJA KOVAČIĆ I ANA VAĐIĆ Bolnička 64,Zagreb i Donjostupnička 53,Stupnik,10000 Zagreb</izvorni_sadrzaj>
    <derivirana_varijabla naziv="DomainObject.Predmet.StrankaWithAdress_1">LIDIJA KOVAČIĆ I ANA VAĐIĆ / - LIDIJA KOVAČIĆ I ANA VAĐIĆ Bolnička 64,Zagreb i Donjostupnička 53,Stupnik,10000 Zagreb</derivirana_varijabla>
  </DomainObject.Predmet.StrankaWithAdress>
  <DomainObject.Predmet.StrankaWithAdressOIB>
    <izvorni_sadrzaj>LIDIJA KOVAČIĆ I ANA VAĐIĆ / - LIDIJA KOVAČIĆ I ANA VAĐIĆ, Bolnička 64,Zagreb i Donjostupnička 53,Stupnik,10000 Zagreb</izvorni_sadrzaj>
    <derivirana_varijabla naziv="DomainObject.Predmet.StrankaWithAdressOIB_1">LIDIJA KOVAČIĆ I ANA VAĐIĆ / - LIDIJA KOVAČIĆ I ANA VAĐIĆ, Bolnička 64,Zagreb i Donjostupnička 53,Stupnik,10000 Zagreb</derivirana_varijabla>
  </DomainObject.Predmet.StrankaWithAdressOIB>
  <DomainObject.Predmet.StrankaNazivFormated>
    <izvorni_sadrzaj>LIDIJA KOVAČIĆ I ANA VAĐIĆ / - LIDIJA KOVAČIĆ I ANA VAĐIĆ</izvorni_sadrzaj>
    <derivirana_varijabla naziv="DomainObject.Predmet.StrankaNazivFormated_1">LIDIJA KOVAČIĆ I ANA VAĐIĆ / - LIDIJA KOVAČIĆ I ANA VAĐIĆ</derivirana_varijabla>
  </DomainObject.Predmet.StrankaNazivFormated>
  <DomainObject.Predmet.StrankaNazivFormatedOIB>
    <izvorni_sadrzaj>LIDIJA KOVAČIĆ I ANA VAĐIĆ / - LIDIJA KOVAČIĆ I ANA VAĐIĆ</izvorni_sadrzaj>
    <derivirana_varijabla naziv="DomainObject.Predmet.StrankaNazivFormatedOIB_1">LIDIJA KOVAČIĆ I ANA VAĐIĆ / - LIDIJA KOVAČIĆ I ANA VAĐIĆ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LIDIJA KOVAČIĆ I ANA VAĐIĆ / - LIDIJA KOVAČIĆ I ANA VAĐIĆ</item>
    </izvorni_sadrzaj>
    <derivirana_varijabla naziv="DomainObject.Predmet.StrankaListFormated_1">
      <item>LIDIJA KOVAČIĆ I ANA VAĐIĆ / - LIDIJA KOVAČIĆ I ANA VAĐIĆ</item>
    </derivirana_varijabla>
  </DomainObject.Predmet.StrankaListFormated>
  <DomainObject.Predmet.StrankaListFormatedOIB>
    <izvorni_sadrzaj>
      <item>LIDIJA KOVAČIĆ I ANA VAĐIĆ / - LIDIJA KOVAČIĆ I ANA VAĐIĆ</item>
    </izvorni_sadrzaj>
    <derivirana_varijabla naziv="DomainObject.Predmet.StrankaListFormatedOIB_1">
      <item>LIDIJA KOVAČIĆ I ANA VAĐIĆ / - LIDIJA KOVAČIĆ I ANA VAĐIĆ</item>
    </derivirana_varijabla>
  </DomainObject.Predmet.StrankaListFormatedOIB>
  <DomainObject.Predmet.StrankaListFormatedWithAdress>
    <izvorni_sadrzaj>
      <item>LIDIJA KOVAČIĆ I ANA VAĐIĆ / - LIDIJA KOVAČIĆ I ANA VAĐIĆ, Bolnička 64,Zagreb i Donjostupnička 53,Stupnik, 10000 Zagreb</item>
    </izvorni_sadrzaj>
    <derivirana_varijabla naziv="DomainObject.Predmet.StrankaListFormatedWithAdress_1">
      <item>LIDIJA KOVAČIĆ I ANA VAĐIĆ / - LIDIJA KOVAČIĆ I ANA VAĐIĆ, Bolnička 64,Zagreb i Donjostupnička 53,Stupnik, 10000 Zagreb</item>
    </derivirana_varijabla>
  </DomainObject.Predmet.StrankaListFormatedWithAdress>
  <DomainObject.Predmet.StrankaListFormatedWithAdressOIB>
    <izvorni_sadrzaj>
      <item>LIDIJA KOVAČIĆ I ANA VAĐIĆ / - LIDIJA KOVAČIĆ I ANA VAĐIĆ, Bolnička 64,Zagreb i Donjostupnička 53,Stupnik, 10000 Zagreb</item>
    </izvorni_sadrzaj>
    <derivirana_varijabla naziv="DomainObject.Predmet.StrankaListFormatedWithAdressOIB_1">
      <item>LIDIJA KOVAČIĆ I ANA VAĐIĆ / - LIDIJA KOVAČIĆ I ANA VAĐIĆ, Bolnička 64,Zagreb i Donjostupnička 53,Stupnik, 10000 Zagreb</item>
    </derivirana_varijabla>
  </DomainObject.Predmet.StrankaListFormatedWithAdressOIB>
  <DomainObject.Predmet.StrankaListNazivFormated>
    <izvorni_sadrzaj>
      <item>LIDIJA KOVAČIĆ I ANA VAĐIĆ / - LIDIJA KOVAČIĆ I ANA VAĐIĆ</item>
    </izvorni_sadrzaj>
    <derivirana_varijabla naziv="DomainObject.Predmet.StrankaListNazivFormated_1">
      <item>LIDIJA KOVAČIĆ I ANA VAĐIĆ / - LIDIJA KOVAČIĆ I ANA VAĐIĆ</item>
    </derivirana_varijabla>
  </DomainObject.Predmet.StrankaListNazivFormated>
  <DomainObject.Predmet.StrankaListNazivFormatedOIB>
    <izvorni_sadrzaj>
      <item>LIDIJA KOVAČIĆ I ANA VAĐIĆ / - LIDIJA KOVAČIĆ I ANA VAĐIĆ</item>
    </izvorni_sadrzaj>
    <derivirana_varijabla naziv="DomainObject.Predmet.StrankaListNazivFormatedOIB_1">
      <item>LIDIJA KOVAČIĆ I ANA VAĐIĆ / - LIDIJA KOVAČIĆ I ANA VAĐIĆ</item>
    </derivirana_varijabla>
  </DomainObject.Predmet.StrankaListNazivFormatedOIB>
  <DomainObject.Predmet.ProtuStrankaListFormated>
    <izvorni_sadrzaj>
      <item>MEDIELEKTRONIK-ZAGREB d.o.o.</item>
    </izvorni_sadrzaj>
    <derivirana_varijabla naziv="DomainObject.Predmet.ProtuStrankaListFormated_1">
      <item>MEDIELEKTRONIK-ZAGREB d.o.o.</item>
    </derivirana_varijabla>
  </DomainObject.Predmet.ProtuStrankaListFormated>
  <DomainObject.Predmet.ProtuStrankaListFormatedOIB>
    <izvorni_sadrzaj>
      <item>MEDIELEKTRONIK-ZAGREB d.o.o.</item>
    </izvorni_sadrzaj>
    <derivirana_varijabla naziv="DomainObject.Predmet.ProtuStrankaListFormatedOIB_1">
      <item>MEDIELEKTRONIK-ZAGREB d.o.o.</item>
    </derivirana_varijabla>
  </DomainObject.Predmet.ProtuStrankaListFormatedOIB>
  <DomainObject.Predmet.ProtuStrankaListFormatedWithAdress>
    <izvorni_sadrzaj>
      <item>MEDIELEKTRONIK-ZAGREB d.o.o., Kanalska 2 G, Lučko</item>
    </izvorni_sadrzaj>
    <derivirana_varijabla naziv="DomainObject.Predmet.ProtuStrankaListFormatedWithAdress_1">
      <item>MEDIELEKTRONIK-ZAGREB d.o.o., Kanalska 2 G, Lučko</item>
    </derivirana_varijabla>
  </DomainObject.Predmet.ProtuStrankaListFormatedWithAdress>
  <DomainObject.Predmet.ProtuStrankaListFormatedWithAdressOIB>
    <izvorni_sadrzaj>
      <item>MEDIELEKTRONIK-ZAGREB d.o.o., Kanalska 2 G, Lučko</item>
    </izvorni_sadrzaj>
    <derivirana_varijabla naziv="DomainObject.Predmet.ProtuStrankaListFormatedWithAdressOIB_1">
      <item>MEDIELEKTRONIK-ZAGREB d.o.o., Kanalska 2 G, Lučko</item>
    </derivirana_varijabla>
  </DomainObject.Predmet.ProtuStrankaListFormatedWithAdressOIB>
  <DomainObject.Predmet.ProtuStrankaListNazivFormated>
    <izvorni_sadrzaj>
      <item>MEDIELEKTRONIK-ZAGREB d.o.o.</item>
    </izvorni_sadrzaj>
    <derivirana_varijabla naziv="DomainObject.Predmet.ProtuStrankaListNazivFormated_1">
      <item>MEDIELEKTRONIK-ZAGREB d.o.o.</item>
    </derivirana_varijabla>
  </DomainObject.Predmet.ProtuStrankaListNazivFormated>
  <DomainObject.Predmet.ProtuStrankaListNazivFormatedOIB>
    <izvorni_sadrzaj>
      <item>MEDIELEKTRONIK-ZAGREB d.o.o.</item>
    </izvorni_sadrzaj>
    <derivirana_varijabla naziv="DomainObject.Predmet.ProtuStrankaListNazivFormatedOIB_1">
      <item>MEDIELEKTRONIK-ZAGREB d.o.o.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St-955/2002-48</izvorni_sadrzaj>
    <derivirana_varijabla naziv="DomainObject.PoslovniBrojDokumenta_1">St-955/2002-48</derivirana_varijabla>
  </DomainObject.PoslovniBrojDokumenta>
  <DomainObject.Predmet.StrankaIDrugi>
    <izvorni_sadrzaj>LIDIJA KOVAČIĆ I ANA VAĐIĆ / - LIDIJA KOVAČIĆ I ANA VAĐIĆ</izvorni_sadrzaj>
    <derivirana_varijabla naziv="DomainObject.Predmet.StrankaIDrugi_1">LIDIJA KOVAČIĆ I ANA VAĐIĆ / - LIDIJA KOVAČIĆ I ANA VAĐIĆ</derivirana_varijabla>
  </DomainObject.Predmet.StrankaIDrugi>
  <DomainObject.Predmet.ProtustrankaIDrugi>
    <izvorni_sadrzaj>MEDIELEKTRONIK-ZAGREB d.o.o.</izvorni_sadrzaj>
    <derivirana_varijabla naziv="DomainObject.Predmet.ProtustrankaIDrugi_1">MEDIELEKTRONIK-ZAGREB d.o.o.</derivirana_varijabla>
  </DomainObject.Predmet.ProtustrankaIDrugi>
  <DomainObject.Predmet.StrankaIDrugiAdressOIB>
    <izvorni_sadrzaj>LIDIJA KOVAČIĆ I ANA VAĐIĆ / - LIDIJA KOVAČIĆ I ANA VAĐIĆ, Bolnička 64,Zagreb i Donjostupnička 53,Stupnik, 10000 Zagreb</izvorni_sadrzaj>
    <derivirana_varijabla naziv="DomainObject.Predmet.StrankaIDrugiAdressOIB_1">LIDIJA KOVAČIĆ I ANA VAĐIĆ / - LIDIJA KOVAČIĆ I ANA VAĐIĆ, Bolnička 64,Zagreb i Donjostupnička 53,Stupnik, 10000 Zagreb</derivirana_varijabla>
  </DomainObject.Predmet.StrankaIDrugiAdressOIB>
  <DomainObject.Predmet.ProtustrankaIDrugiAdressOIB>
    <izvorni_sadrzaj>MEDIELEKTRONIK-ZAGREB d.o.o., Kanalska 2 G, Lučko</izvorni_sadrzaj>
    <derivirana_varijabla naziv="DomainObject.Predmet.ProtustrankaIDrugiAdressOIB_1">MEDIELEKTRONIK-ZAGREB d.o.o., Kanalska 2 G,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KOVAČIĆ I ANA VAĐIĆ / - LIDIJA KOVAČIĆ I ANA VAĐIĆ</item>
      <item>MEDIELEKTRONIK-ZAGREB d.o.o.</item>
      <item>Davorka Huljev</item>
    </izvorni_sadrzaj>
    <derivirana_varijabla naziv="DomainObject.Predmet.SudioniciListNaziv_1">
      <item>LIDIJA KOVAČIĆ I ANA VAĐIĆ / - LIDIJA KOVAČIĆ I ANA VAĐIĆ</item>
      <item>MEDIELEKTRONIK-ZAGREB d.o.o.</item>
      <item>Davorka Huljev</item>
    </derivirana_varijabla>
  </DomainObject.Predmet.SudioniciListNaziv>
  <DomainObject.Predmet.SudioniciListAdressOIB>
    <izvorni_sadrzaj>
      <item>LIDIJA KOVAČIĆ I ANA VAĐIĆ / - LIDIJA KOVAČIĆ I ANA VAĐIĆ, Bolnička 64,Zagreb i Donjostupnička 53,Stupnik,10000 Zagreb</item>
      <item>MEDIELEKTRONIK-ZAGREB d.o.o., Kanalska 2 G,Lučko</item>
      <item>Davorka Huljev, OIB 34743014377, Miramarska 13 D,10000 Zagreb</item>
    </izvorni_sadrzaj>
    <derivirana_varijabla naziv="DomainObject.Predmet.SudioniciListAdressOIB_1">
      <item>LIDIJA KOVAČIĆ I ANA VAĐIĆ / - LIDIJA KOVAČIĆ I ANA VAĐIĆ, Bolnička 64,Zagreb i Donjostupnička 53,Stupnik,10000 Zagreb</item>
      <item>MEDIELEKTRONIK-ZAGREB d.o.o., Kanalska 2 G,Lučko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34743014377</item>
    </izvorni_sadrzaj>
    <derivirana_varijabla naziv="DomainObject.Predmet.SudioniciListNazivOIB_1"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170</properties:Words>
  <properties:Characters>837</properties:Characters>
  <properties:Lines>39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2015-11-05T11:04:00Z</dcterms:created>
  <dc:creator>RH-TDU</dc:creator>
  <cp:lastModifiedBy>Ivana Stampf</cp:lastModifiedBy>
  <cp:lastPrinted>2012-10-31T09:33:00Z</cp:lastPrinted>
  <dcterms:modified xmlns:xsi="http://www.w3.org/2001/XMLSchema-instance" xsi:type="dcterms:W3CDTF">2015-11-05T11:51:00Z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St-955/2002-48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