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5cb8" w14:paraId="0f25cb8" w:rsidRDefault="004C503F" w:rsidP="00E67D40" w:rsidR="00AE649C" w:rsidRPr="004C503F">
      <w:pPr>
        <w:pStyle w:val="SudNaziv"/>
        <w15:collapsed w:val="false"/>
        <w:rPr>
          <w:i/>
        </w:rPr>
      </w:pPr>
      <w:r w:rsidRPr="004C503F">
        <w:rPr>
          <w:i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649C" w:rsidP="00E67D40" w:rsidR="00AE649C">
      <w:pPr>
        <w:pStyle w:val="SudSjedite"/>
      </w:pPr>
    </w:p>
    <w:p w:rsidRDefault="004C503F" w:rsidP="00E67D40" w:rsidR="004C503F">
      <w:pPr>
        <w:pStyle w:val="SudSjedite"/>
      </w:pPr>
      <w:r>
        <w:t>REPUBLIKA HRVATSKA</w:t>
      </w:r>
    </w:p>
    <w:p w:rsidRDefault="004C503F" w:rsidP="00E67D40" w:rsidR="004C503F">
      <w:pPr>
        <w:pStyle w:val="SudSjedite"/>
      </w:pPr>
      <w:r>
        <w:t>TRGOVAČKI SUD U VARAŽDINU</w:t>
      </w:r>
    </w:p>
    <w:p w:rsidRDefault="004C503F" w:rsidP="00E67D40" w:rsidR="004C503F">
      <w:pPr>
        <w:pStyle w:val="SudSjedite"/>
      </w:pPr>
      <w:r>
        <w:t>Ul. braće Radić 2, 42000 Varaždin</w:t>
      </w:r>
    </w:p>
    <w:p w:rsidRDefault="004C503F" w:rsidP="00E67D40" w:rsidR="004C503F">
      <w:pPr>
        <w:pStyle w:val="SudSjedite"/>
      </w:pPr>
    </w:p>
    <w:p w:rsidRDefault="004C503F" w:rsidP="00964056" w:rsidR="004C503F">
      <w:pPr>
        <w:spacing w:after="0"/>
        <w:jc w:val="center"/>
      </w:pPr>
      <w:r>
        <w:t xml:space="preserve"> R E P U B L I K A    H R V A T S K A</w:t>
      </w:r>
    </w:p>
    <w:p w:rsidRDefault="004C503F" w:rsidP="00964056" w:rsidR="004C503F">
      <w:pPr>
        <w:spacing w:after="0"/>
        <w:jc w:val="center"/>
      </w:pPr>
      <w:r>
        <w:t>R J E Š E NJ E</w:t>
      </w:r>
    </w:p>
    <w:p w:rsidRDefault="004C503F" w:rsidP="00964056" w:rsidR="004C503F">
      <w:pPr>
        <w:spacing w:after="0"/>
        <w:jc w:val="both"/>
      </w:pPr>
    </w:p>
    <w:p w:rsidRDefault="004C503F" w:rsidP="00964056" w:rsidR="004C503F">
      <w:pPr>
        <w:spacing w:after="0"/>
        <w:jc w:val="both"/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VIKTORIJA TRGOVINA d.o.o., MBS 070091995, OIB 72016901028, Slanje, Franje </w:t>
      </w:r>
      <w:proofErr w:type="spellStart"/>
      <w:r>
        <w:t>Lesara</w:t>
      </w:r>
      <w:proofErr w:type="spellEnd"/>
      <w:r>
        <w:t xml:space="preserve"> 2, dana 29. prosinca 2015. </w:t>
      </w:r>
    </w:p>
    <w:p w:rsidRDefault="004C503F" w:rsidP="00964056" w:rsidR="004C503F">
      <w:pPr>
        <w:spacing w:after="0"/>
        <w:jc w:val="both"/>
      </w:pPr>
    </w:p>
    <w:p w:rsidRDefault="004C503F" w:rsidP="00964056" w:rsidR="004C503F">
      <w:pPr>
        <w:spacing w:after="0"/>
        <w:jc w:val="center"/>
      </w:pPr>
      <w:r>
        <w:t>r i j e š i o  j e</w:t>
      </w:r>
    </w:p>
    <w:p w:rsidRDefault="004C503F" w:rsidP="00964056" w:rsidR="004C503F">
      <w:pPr>
        <w:spacing w:after="0"/>
      </w:pPr>
    </w:p>
    <w:p w:rsidRDefault="004C503F" w:rsidP="00964056" w:rsidR="004C503F">
      <w:pPr>
        <w:spacing w:after="0"/>
        <w:jc w:val="both"/>
      </w:pPr>
      <w:r>
        <w:tab/>
        <w:t xml:space="preserve">I Otvara se stečajni postupak nad stečajnim dužnikom </w:t>
      </w:r>
      <w:r>
        <w:t xml:space="preserve">VIKTORIJA TRGOVINA d.o.o., MBS 070091995, OIB 72016901028, Slanje, Franje </w:t>
      </w:r>
      <w:proofErr w:type="spellStart"/>
      <w:r>
        <w:t>Lesara</w:t>
      </w:r>
      <w:proofErr w:type="spellEnd"/>
      <w:r>
        <w:t xml:space="preserve"> 2</w:t>
      </w:r>
      <w:r>
        <w:t>, s danom 29. prosinca 2015. u 14,00 sati.</w:t>
      </w:r>
    </w:p>
    <w:p w:rsidRDefault="004C503F" w:rsidP="00964056" w:rsidR="004C503F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>
        <w:t xml:space="preserve">VIKTORIJA TRGOVINA d.o.o., MBS 070091995, OIB 72016901028, Slanje, Franje </w:t>
      </w:r>
      <w:proofErr w:type="spellStart"/>
      <w:r>
        <w:t>Lesara</w:t>
      </w:r>
      <w:proofErr w:type="spellEnd"/>
      <w:r>
        <w:t xml:space="preserve"> 2</w:t>
      </w:r>
      <w:r>
        <w:t>.</w:t>
      </w:r>
    </w:p>
    <w:p w:rsidRDefault="004C503F" w:rsidP="00964056" w:rsidR="004C503F">
      <w:pPr>
        <w:spacing w:after="0"/>
        <w:jc w:val="both"/>
      </w:pPr>
      <w:r>
        <w:tab/>
        <w:t xml:space="preserve">III Za stečajnog upravitelja imenuje se Lidija </w:t>
      </w:r>
      <w:proofErr w:type="spellStart"/>
      <w:r>
        <w:t>Lesar</w:t>
      </w:r>
      <w:proofErr w:type="spellEnd"/>
      <w:r>
        <w:t>, OIB 29389899347, iz Čakovca, Travnička 26.</w:t>
      </w:r>
    </w:p>
    <w:p w:rsidRDefault="004C503F" w:rsidP="00964056" w:rsidR="004C503F">
      <w:pPr>
        <w:spacing w:after="0"/>
        <w:jc w:val="both"/>
      </w:pPr>
      <w:r>
        <w:tab/>
        <w:t>IV Ovo rješenje objavit će se na e-Oglasnoj ploči suda.</w:t>
      </w:r>
    </w:p>
    <w:p w:rsidRDefault="004C503F" w:rsidP="00964056" w:rsidR="004C503F">
      <w:pPr>
        <w:spacing w:after="0"/>
        <w:jc w:val="both"/>
      </w:pPr>
      <w:r>
        <w:tab/>
        <w:t xml:space="preserve">V Po pravomoćnosti ovoga rješenja stečajni dužnik </w:t>
      </w:r>
      <w:r>
        <w:t xml:space="preserve">VIKTORIJA TRGOVINA d.o.o., MBS 070091995, OIB 72016901028, Slanje, Franje </w:t>
      </w:r>
      <w:proofErr w:type="spellStart"/>
      <w:r>
        <w:t>Lesara</w:t>
      </w:r>
      <w:proofErr w:type="spellEnd"/>
      <w:r>
        <w:t xml:space="preserve"> 2</w:t>
      </w:r>
      <w:r>
        <w:t>, bit će brisan iz sudskog registra.</w:t>
      </w:r>
    </w:p>
    <w:p w:rsidRDefault="004C503F" w:rsidP="00964056" w:rsidR="004C503F">
      <w:pPr>
        <w:spacing w:after="0"/>
        <w:jc w:val="center"/>
      </w:pPr>
      <w:r>
        <w:t>Obrazloženje</w:t>
      </w:r>
    </w:p>
    <w:p w:rsidRDefault="004C503F" w:rsidP="00964056" w:rsidR="004C503F">
      <w:pPr>
        <w:spacing w:after="0"/>
      </w:pPr>
    </w:p>
    <w:p w:rsidRDefault="004C503F" w:rsidP="00964056" w:rsidR="004C503F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4C503F" w:rsidP="00964056" w:rsidR="004C503F">
      <w:pPr>
        <w:spacing w:after="0"/>
      </w:pPr>
    </w:p>
    <w:p w:rsidRDefault="004C503F" w:rsidP="00964056" w:rsidR="004C503F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4C503F" w:rsidP="00964056" w:rsidR="004C503F">
      <w:pPr>
        <w:spacing w:after="0"/>
        <w:jc w:val="center"/>
      </w:pPr>
      <w:r>
        <w:t>U Varaždinu 29. prosinca 2015.</w:t>
      </w:r>
    </w:p>
    <w:p w:rsidRDefault="004C503F" w:rsidP="00964056" w:rsidR="004C503F">
      <w:pPr>
        <w:spacing w:after="0"/>
        <w:jc w:val="center"/>
      </w:pPr>
    </w:p>
    <w:p w:rsidRDefault="004C503F" w:rsidP="00964056" w:rsidR="004C503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4C503F" w:rsidP="00964056" w:rsidR="004C503F">
      <w:pPr>
        <w:spacing w:after="0"/>
      </w:pPr>
    </w:p>
    <w:p w:rsidRDefault="004C503F" w:rsidP="00964056" w:rsidR="004C503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Lekić, v.r.</w:t>
      </w:r>
    </w:p>
    <w:p w:rsidRDefault="004C503F" w:rsidP="00964056" w:rsidR="004C503F">
      <w:pPr>
        <w:spacing w:after="0"/>
      </w:pPr>
      <w:r>
        <w:lastRenderedPageBreak/>
        <w:tab/>
        <w:t>Uputa o pravnom lijeku:</w:t>
      </w:r>
    </w:p>
    <w:p w:rsidRDefault="004C503F" w:rsidP="00964056" w:rsidR="004C503F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C503F" w:rsidP="00964056" w:rsidR="004C503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C503F" w:rsidP="00964056" w:rsidR="004C503F">
      <w:pPr>
        <w:spacing w:after="0"/>
      </w:pPr>
    </w:p>
    <w:p w:rsidRDefault="004C503F" w:rsidP="00964056" w:rsidR="004C503F">
      <w:pPr>
        <w:spacing w:after="0"/>
      </w:pPr>
      <w:r>
        <w:t>DNA:</w:t>
      </w:r>
    </w:p>
    <w:p w:rsidRDefault="004C503F" w:rsidP="004C503F" w:rsidR="004C503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</w:t>
      </w:r>
    </w:p>
    <w:p w:rsidRDefault="004C503F" w:rsidP="004C503F" w:rsidR="004C503F">
      <w:pPr>
        <w:numPr>
          <w:ilvl w:val="0"/>
          <w:numId w:val="47"/>
        </w:numPr>
        <w:spacing w:after="0"/>
      </w:pPr>
      <w:r>
        <w:t xml:space="preserve">Stečajni dužnik </w:t>
      </w:r>
    </w:p>
    <w:p w:rsidRDefault="004C503F" w:rsidP="004C503F" w:rsidR="004C503F">
      <w:pPr>
        <w:numPr>
          <w:ilvl w:val="0"/>
          <w:numId w:val="47"/>
        </w:numPr>
        <w:spacing w:after="0"/>
      </w:pPr>
      <w:r>
        <w:t>Županijsko državno odvjetništvo u Varaždinu</w:t>
      </w:r>
    </w:p>
    <w:p w:rsidRDefault="004C503F" w:rsidP="004C503F" w:rsidR="004C503F">
      <w:pPr>
        <w:numPr>
          <w:ilvl w:val="0"/>
          <w:numId w:val="47"/>
        </w:numPr>
        <w:spacing w:after="0"/>
      </w:pPr>
      <w:r>
        <w:t>Osobama ovlaštenim za zastupanje dužnika</w:t>
      </w:r>
    </w:p>
    <w:p w:rsidRDefault="004C503F" w:rsidP="004C503F" w:rsidR="004C503F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4C503F" w:rsidP="004C503F" w:rsidR="004C503F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4C503F" w:rsidP="004C503F" w:rsidR="004C503F">
      <w:pPr>
        <w:numPr>
          <w:ilvl w:val="0"/>
          <w:numId w:val="47"/>
        </w:numPr>
        <w:spacing w:after="0"/>
      </w:pPr>
      <w:r>
        <w:t xml:space="preserve">Stečajni upravitelj </w:t>
      </w:r>
    </w:p>
    <w:p w:rsidRDefault="004C503F" w:rsidP="004C503F" w:rsidR="004C503F">
      <w:pPr>
        <w:numPr>
          <w:ilvl w:val="0"/>
          <w:numId w:val="47"/>
        </w:numPr>
        <w:spacing w:after="0"/>
      </w:pPr>
      <w:r>
        <w:t>Objaviti na e-Oglasna ploča sudova RH</w:t>
      </w:r>
    </w:p>
    <w:p w:rsidRDefault="004C503F" w:rsidP="004C503F" w:rsidR="004C503F">
      <w:pPr>
        <w:spacing w:after="0"/>
      </w:pPr>
    </w:p>
    <w:p w:rsidRDefault="004C503F" w:rsidP="004C503F" w:rsidR="004C503F">
      <w:pPr>
        <w:spacing w:after="0"/>
      </w:pPr>
    </w:p>
    <w:sectPr w:rsidSect="004C503F" w:rsidR="004C503F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03F" w:rsidR="008333A9">
    <w:pPr>
      <w:pStyle w:val="Zaglavlje"/>
    </w:pPr>
    <w:r>
      <w:rPr>
        <w:rStyle w:val="PozadinaSvijetloCrvena"/>
        <w:shd w:fill="auto" w:color="auto" w:val="clear"/>
      </w:rPr>
      <w:t>Poslovni broj: ST-495/15-5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03F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St-495/2015-5</izvorni_sadrzaj>
    <derivirana_varijabla naziv="DomainObject.Oznaka_1">St-495/2015-5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VIKTORIJA TRGOVINA društvo s ograničenom odgovornošću za proizvodnju, trgovinu i usluge</izvorni_sadrzaj>
    <derivirana_varijabla naziv="DomainObject.Predmet.ProtustrankaFormated_1">  VIKTORIJA TRGOVINA društvo s ograničenom odgovornošću za proizvodnju, trgovinu i usluge</derivirana_varijabla>
  </DomainObject.Predmet.ProtustrankaFormated>
  <DomainObject.Predmet.ProtustrankaFormatedOIB>
    <izvorni_sadrzaj>  VIKTORIJA TRGOVINA društvo s ograničenom odgovornošću za proizvodnju, trgovinu i usluge, OIB 72016901028</izvorni_sadrzaj>
    <derivirana_varijabla naziv="DomainObject.Predmet.ProtustrankaFormatedOIB_1">  VIKTORIJA TRGOVINA društvo s ograničenom odgovornošću za proizvodnju, trgovinu i usluge, OIB 72016901028</derivirana_varijabla>
  </DomainObject.Predmet.ProtustrankaFormatedOIB>
  <DomainObject.Predmet.ProtustrankaFormatedWithAdress>
    <izvorni_sadrzaj> VIKTORIJA TRGOVINA društvo s ograničenom odgovornošću za proizvodnju, trgovinu i usluge, Franje Lesara 2, 42230 Slanje</izvorni_sadrzaj>
    <derivirana_varijabla naziv="DomainObject.Predmet.ProtustrankaFormatedWithAdress_1"> VIKTORIJA TRGOVINA društvo s ograničenom odgovornošću za proizvodnju, trgovinu i usluge, Franje Lesara 2, 42230 Slanje</derivirana_varijabla>
  </DomainObject.Predmet.ProtustrankaFormatedWithAdress>
  <DomainObject.Predmet.ProtustrankaFormatedWithAdressOIB>
    <izvorni_sadrzaj> VIKTORIJA TRGOVINA društvo s ograničenom odgovornošću za proizvodnju, trgovinu i usluge, OIB 72016901028, Franje Lesara 2, 42230 Slanje</izvorni_sadrzaj>
    <derivirana_varijabla naziv="DomainObject.Predmet.ProtustrankaFormatedWithAdressOIB_1"> VIKTORIJA TRGOVINA društvo s ograničenom odgovornošću za proizvodnju, trgovinu i usluge, OIB 72016901028, Franje Lesara 2, 42230 Slanje</derivirana_varijabla>
  </DomainObject.Predmet.ProtustrankaFormatedWithAdressOIB>
  <DomainObject.Predmet.ProtustrankaWithAdress>
    <izvorni_sadrzaj>VIKTORIJA TRGOVINA društvo s ograničenom odgovornošću za proizvodnju, trgovinu i usluge Franje Lesara 2, 42230 Slanje</izvorni_sadrzaj>
    <derivirana_varijabla naziv="DomainObject.Predmet.ProtustrankaWithAdress_1">VIKTORIJA TRGOVINA društvo s ograničenom odgovornošću za proizvodnju, trgovinu i usluge Franje Lesara 2, 42230 Slanje</derivirana_varijabla>
  </DomainObject.Predmet.ProtustrankaWithAdress>
  <DomainObject.Predmet.ProtustrankaWithAdressOIB>
    <izvorni_sadrzaj>VIKTORIJA TRGOVINA društvo s ograničenom odgovornošću za proizvodnju, trgovinu i usluge, OIB 72016901028, Franje Lesara 2, 42230 Slanje</izvorni_sadrzaj>
    <derivirana_varijabla naziv="DomainObject.Predmet.ProtustrankaWithAdressOIB_1">VIKTORIJA TRGOVINA društvo s ograničenom odgovornošću za proizvodnju, trgovinu i usluge, OIB 72016901028, Franje Lesara 2, 42230 Slanje</derivirana_varijabla>
  </DomainObject.Predmet.ProtustrankaWithAdressOIB>
  <DomainObject.Predmet.ProtustrankaNazivFormated>
    <izvorni_sadrzaj>VIKTORIJA TRGOVINA društvo s ograničenom odgovornošću za proizvodnju, trgovinu i usluge</izvorni_sadrzaj>
    <derivirana_varijabla naziv="DomainObject.Predmet.ProtustrankaNazivFormated_1">VIKTORIJA TRGOVINA društvo s ograničenom odgovornošću za proizvodnju, trgovinu i usluge</derivirana_varijabla>
  </DomainObject.Predmet.ProtustrankaNazivFormated>
  <DomainObject.Predmet.ProtustrankaNazivFormatedOIB>
    <izvorni_sadrzaj>VIKTORIJA TRGOVINA društvo s ograničenom odgovornošću za proizvodnju, trgovinu i usluge, OIB 72016901028</izvorni_sadrzaj>
    <derivirana_varijabla naziv="DomainObject.Predmet.ProtustrankaNazivFormatedOIB_1">VIKTORIJA TRGOVINA društvo s ograničenom odgovornošću za proizvodnju, trgovinu i usluge, OIB 72016901028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1261246.32</izvorni_sadrzaj>
    <derivirana_varijabla naziv="DomainObject.Predmet.TrenutnaVrijednost_1">1261246.32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VIKTORIJA TRGOVINA društvo s ograničenom odgovornošću za proizvodnju, trgovinu i usluge</item>
    </izvorni_sadrzaj>
    <derivirana_varijabla naziv="DomainObject.Predmet.ProtuStrankaListFormated_1">
      <item>VIKTORIJA TRGOVINA društvo s ograničenom odgovornošću za proizvodnju, trgovinu i usluge</item>
    </derivirana_varijabla>
  </DomainObject.Predmet.ProtuStrankaListFormated>
  <DomainObject.Predmet.ProtuStrankaListFormatedOIB>
    <izvorni_sadrzaj>
      <item>VIKTORIJA TRGOVINA društvo s ograničenom odgovornošću za proizvodnju, trgovinu i usluge, OIB 72016901028</item>
    </izvorni_sadrzaj>
    <derivirana_varijabla naziv="DomainObject.Predmet.ProtuStrankaListFormatedOIB_1">
      <item>VIKTORIJA TRGOVINA društvo s ograničenom odgovornošću za proizvodnju, trgovinu i usluge, OIB 72016901028</item>
    </derivirana_varijabla>
  </DomainObject.Predmet.ProtuStrankaListFormatedOIB>
  <DomainObject.Predmet.ProtuStrankaListFormatedWithAdress>
    <izvorni_sadrzaj>
      <item>VIKTORIJA TRGOVINA društvo s ograničenom odgovornošću za proizvodnju, trgovinu i usluge, Franje Lesara 2, 42230 Slanje</item>
    </izvorni_sadrzaj>
    <derivirana_varijabla naziv="DomainObject.Predmet.ProtuStrankaListFormatedWithAdress_1">
      <item>VIKTORIJA TRGOVINA društvo s ograničenom odgovornošću za proizvodnju, trgovinu i usluge, Franje Lesara 2, 42230 Slanje</item>
    </derivirana_varijabla>
  </DomainObject.Predmet.ProtuStrankaListFormatedWithAdress>
  <DomainObject.Predmet.ProtuStrankaListFormatedWithAdressOIB>
    <izvorni_sadrzaj>
      <item>VIKTORIJA TRGOVINA društvo s ograničenom odgovornošću za proizvodnju, trgovinu i usluge, OIB 72016901028, Franje Lesara 2, 42230 Slanje</item>
    </izvorni_sadrzaj>
    <derivirana_varijabla naziv="DomainObject.Predmet.ProtuStrankaListFormatedWithAdressOIB_1">
      <item>VIKTORIJA TRGOVINA društvo s ograničenom odgovornošću za proizvodnju, trgovinu i usluge, OIB 72016901028, Franje Lesara 2, 42230 Slanje</item>
    </derivirana_varijabla>
  </DomainObject.Predmet.ProtuStrankaListFormatedWithAdressOIB>
  <DomainObject.Predmet.ProtuStrankaListNazivFormated>
    <izvorni_sadrzaj>
      <item>VIKTORIJA TRGOVINA društvo s ograničenom odgovornošću za proizvodnju, trgovinu i usluge</item>
    </izvorni_sadrzaj>
    <derivirana_varijabla naziv="DomainObject.Predmet.ProtuStrankaListNazivFormated_1">
      <item>VIKTORIJA TRGOVINA društvo s ograničenom odgovornošću za proizvodnju, trgovinu i usluge</item>
    </derivirana_varijabla>
  </DomainObject.Predmet.ProtuStrankaListNazivFormated>
  <DomainObject.Predmet.ProtuStrankaListNazivFormatedOIB>
    <izvorni_sadrzaj>
      <item>VIKTORIJA TRGOVINA društvo s ograničenom odgovornošću za proizvodnju, trgovinu i usluge, OIB 72016901028</item>
    </izvorni_sadrzaj>
    <derivirana_varijabla naziv="DomainObject.Predmet.ProtuStrankaListNazivFormatedOIB_1">
      <item>VIKTORIJA TRGOVINA društvo s ograničenom odgovornošću za proizvodnju, trgovinu i usluge, OIB 72016901028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St-495/2015-5</izvorni_sadrzaj>
    <derivirana_varijabla naziv="DomainObject.PoslovniBrojDokumenta_1">St-495/2015-5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VIKTORIJA TRGOVINA društvo s ograničenom odgovornošću za proizvodnju, trgovinu i usluge</izvorni_sadrzaj>
    <derivirana_varijabla naziv="DomainObject.Predmet.ProtustrankaIDrugi_1">VIKTORIJA TRGOVINA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VIKTORIJA TRGOVINA društvo s ograničenom odgovornošću za proizvodnju, trgovinu i usluge, OIB 72016901028, Franje Lesara 2, 42230 Slanje</izvorni_sadrzaj>
    <derivirana_varijabla naziv="DomainObject.Predmet.ProtustrankaIDrugiAdressOIB_1">VIKTORIJA TRGOVINA društvo s ograničenom odgovornošću za proizvodnju, trgovinu i usluge, OIB 72016901028, Franje Lesara 2, 42230 Slanje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VIKTORIJA TRGOVINA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VIKTORIJA TRGOVINA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VIKTORIJA TRGOVINA društvo s ograničenom odgovornošću za proizvodnju, trgovinu i usluge, OIB 72016901028, Franje Lesara 2,42230 Slanje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VIKTORIJA TRGOVINA društvo s ograničenom odgovornošću za proizvodnju, trgovinu i usluge, OIB 72016901028, Franje Lesara 2,42230 Slanje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2F315-0ED2-4134-A2AA-9AE5D0C0F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2603</properties:Characters>
  <properties:Lines>68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2015-12-29T08:39:00Z</cp:lastPrinted>
  <dcterms:modified xmlns:xsi="http://www.w3.org/2001/XMLSchema-instance" xsi:type="dcterms:W3CDTF">2015-12-29T08:39:00Z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