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755c7" w14:paraId="75755c7" w:rsidRDefault="00AA6905" w:rsidP="00910611" w:rsidR="00AA6905">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A6905" w:rsidP="00910611" w:rsidR="00AA6905">
      <w:r>
        <w:rPr>
          <w:rFonts w:eastAsia="MS Mincho"/>
        </w:rPr>
        <w:t>REPUBLIKA HRVATSKA</w:t>
      </w:r>
    </w:p>
    <w:p w:rsidRDefault="00AA6905" w:rsidP="00910611" w:rsidR="00AA6905">
      <w:r>
        <w:rPr>
          <w:rFonts w:eastAsia="MS Mincho"/>
        </w:rPr>
        <w:t>TRGOVAČKI SUD U RIJECI</w:t>
      </w:r>
    </w:p>
    <w:p w:rsidRDefault="00AA6905" w:rsidR="00AA6905" w:rsidRPr="00910611">
      <w:pPr>
        <w:rPr>
          <w:rFonts w:eastAsia="MS Mincho"/>
        </w:rPr>
      </w:pPr>
      <w:r>
        <w:rPr>
          <w:rFonts w:eastAsia="MS Mincho"/>
        </w:rPr>
        <w:t xml:space="preserve">      Rijeka, Zadarska 1 i 3</w:t>
      </w:r>
    </w:p>
    <w:p w:rsidRDefault="00A5388D" w:rsidP="00944901" w:rsidR="00A5388D" w:rsidRPr="00800BA9">
      <w:pPr>
        <w:jc w:val="center"/>
      </w:pPr>
    </w:p>
    <w:p w:rsidRDefault="006E61EE" w:rsidP="00944901" w:rsidR="006E61EE" w:rsidRPr="00800BA9">
      <w:pPr>
        <w:jc w:val="center"/>
        <w:rPr>
          <w:bCs/>
        </w:rPr>
      </w:pPr>
    </w:p>
    <w:p w:rsidRDefault="00800BA9" w:rsidP="00944901" w:rsidR="00834FCC" w:rsidRPr="00800BA9">
      <w:pPr>
        <w:jc w:val="center"/>
        <w:rPr>
          <w:bCs/>
        </w:rPr>
      </w:pPr>
      <w:r w:rsidRPr="00800BA9">
        <w:rPr>
          <w:bCs/>
        </w:rPr>
        <w:t>R E P U B L I K A    H R V A T S K A</w:t>
      </w:r>
    </w:p>
    <w:p w:rsidRDefault="00944901" w:rsidP="00944901" w:rsidR="00944901" w:rsidRPr="00800BA9">
      <w:pPr>
        <w:jc w:val="center"/>
        <w:rPr>
          <w:bCs/>
        </w:rPr>
      </w:pPr>
      <w:r w:rsidRPr="00800BA9">
        <w:rPr>
          <w:bCs/>
        </w:rPr>
        <w:t>R</w:t>
      </w:r>
      <w:r w:rsidR="004150F2" w:rsidRPr="00800BA9">
        <w:rPr>
          <w:bCs/>
        </w:rPr>
        <w:t xml:space="preserve"> </w:t>
      </w:r>
      <w:r w:rsidRPr="00800BA9">
        <w:rPr>
          <w:bCs/>
        </w:rPr>
        <w:t>J</w:t>
      </w:r>
      <w:r w:rsidR="004150F2" w:rsidRPr="00800BA9">
        <w:rPr>
          <w:bCs/>
        </w:rPr>
        <w:t xml:space="preserve"> </w:t>
      </w:r>
      <w:r w:rsidRPr="00800BA9">
        <w:rPr>
          <w:bCs/>
        </w:rPr>
        <w:t>E</w:t>
      </w:r>
      <w:r w:rsidR="004150F2" w:rsidRPr="00800BA9">
        <w:rPr>
          <w:bCs/>
        </w:rPr>
        <w:t xml:space="preserve"> </w:t>
      </w:r>
      <w:r w:rsidRPr="00800BA9">
        <w:rPr>
          <w:bCs/>
        </w:rPr>
        <w:t>Š</w:t>
      </w:r>
      <w:r w:rsidR="004150F2" w:rsidRPr="00800BA9">
        <w:rPr>
          <w:bCs/>
        </w:rPr>
        <w:t xml:space="preserve"> </w:t>
      </w:r>
      <w:r w:rsidRPr="00800BA9">
        <w:rPr>
          <w:bCs/>
        </w:rPr>
        <w:t>E</w:t>
      </w:r>
      <w:r w:rsidR="004150F2" w:rsidRPr="00800BA9">
        <w:rPr>
          <w:bCs/>
        </w:rPr>
        <w:t xml:space="preserve"> </w:t>
      </w:r>
      <w:r w:rsidRPr="00800BA9">
        <w:rPr>
          <w:bCs/>
        </w:rPr>
        <w:t>N</w:t>
      </w:r>
      <w:r w:rsidR="004150F2" w:rsidRPr="00800BA9">
        <w:rPr>
          <w:bCs/>
        </w:rPr>
        <w:t xml:space="preserve"> </w:t>
      </w:r>
      <w:r w:rsidRPr="00800BA9">
        <w:rPr>
          <w:bCs/>
        </w:rPr>
        <w:t>J</w:t>
      </w:r>
      <w:r w:rsidR="004150F2" w:rsidRPr="00800BA9">
        <w:rPr>
          <w:bCs/>
        </w:rPr>
        <w:t xml:space="preserve"> </w:t>
      </w:r>
      <w:r w:rsidRPr="00800BA9">
        <w:rPr>
          <w:bCs/>
        </w:rPr>
        <w:t>E</w:t>
      </w:r>
    </w:p>
    <w:p w:rsidRDefault="00B1732C" w:rsidP="00944901" w:rsidR="00B1732C">
      <w:pPr>
        <w:jc w:val="center"/>
      </w:pPr>
    </w:p>
    <w:p w:rsidRDefault="003C46EA" w:rsidP="00944901" w:rsidR="003C46EA" w:rsidRPr="00800BA9">
      <w:pPr>
        <w:jc w:val="center"/>
      </w:pPr>
    </w:p>
    <w:p w:rsidRDefault="00DE1AD4" w:rsidP="00DE1AD4" w:rsidR="00DE1AD4" w:rsidRPr="00800BA9">
      <w:pPr>
        <w:jc w:val="both"/>
        <w:rPr>
          <w:color w:val="003366"/>
        </w:rPr>
      </w:pPr>
      <w:r w:rsidRPr="00800BA9">
        <w:tab/>
      </w:r>
      <w:r w:rsidRPr="00800BA9">
        <w:tab/>
        <w:t xml:space="preserve">Trgovački sud u Rijeci po stečajnom sucu Veri Jelenović, u postupku nad dužnikom </w:t>
      </w:r>
      <w:r w:rsidR="00800BA9">
        <w:rPr>
          <w:color w:val="000000"/>
        </w:rPr>
        <w:t>JADRAN, dioničko društvo za hotelijerstvo i turizam Crikvenica, Bana Jelačića 16, OIB 56994999963</w:t>
      </w:r>
      <w:r w:rsidRPr="00800BA9">
        <w:t xml:space="preserve">, dana </w:t>
      </w:r>
      <w:r w:rsidR="00800BA9">
        <w:t>2</w:t>
      </w:r>
      <w:r w:rsidR="008D08A1">
        <w:t>1</w:t>
      </w:r>
      <w:r w:rsidR="00800BA9">
        <w:t>. veljače 2017</w:t>
      </w:r>
      <w:r w:rsidRPr="00800BA9">
        <w:t xml:space="preserve">. godine </w:t>
      </w:r>
    </w:p>
    <w:p w:rsidRDefault="00DD70C3" w:rsidP="00944901" w:rsidR="00DD70C3" w:rsidRPr="00800BA9">
      <w:pPr>
        <w:jc w:val="both"/>
      </w:pPr>
    </w:p>
    <w:p w:rsidRDefault="00944901" w:rsidP="00944901" w:rsidR="00944901" w:rsidRPr="00800BA9">
      <w:pPr>
        <w:jc w:val="center"/>
      </w:pPr>
      <w:r w:rsidRPr="00800BA9">
        <w:t>r i j e š i o  j e</w:t>
      </w:r>
    </w:p>
    <w:p w:rsidRDefault="00944901" w:rsidP="00944901" w:rsidR="00944901" w:rsidRPr="00800BA9">
      <w:pPr>
        <w:jc w:val="both"/>
      </w:pPr>
    </w:p>
    <w:p w:rsidRDefault="00761A87" w:rsidP="00944901" w:rsidR="00761A87" w:rsidRPr="00800BA9">
      <w:pPr>
        <w:jc w:val="both"/>
      </w:pPr>
      <w:r w:rsidRPr="00800BA9">
        <w:tab/>
      </w:r>
      <w:r w:rsidRPr="00800BA9">
        <w:tab/>
        <w:t>I. Ukida se nadzor nad ispunjenjem obveza nositelja plana koji je obavljao stečajni upravitelj, Odbor vjerovnika i stečajni sudac.</w:t>
      </w:r>
    </w:p>
    <w:p w:rsidRDefault="00761A87" w:rsidP="00944901" w:rsidR="00761A87" w:rsidRPr="00800BA9">
      <w:pPr>
        <w:jc w:val="both"/>
      </w:pPr>
      <w:r w:rsidRPr="00800BA9">
        <w:tab/>
      </w:r>
      <w:r w:rsidRPr="00800BA9">
        <w:tab/>
        <w:t>II. U sudskom registru će se po pravomoćnosti ovog rješenja brisati zabilježba nadzora nad ispunjenjm obveza nositelja plana.</w:t>
      </w:r>
    </w:p>
    <w:p w:rsidRDefault="00761A87" w:rsidP="00944901" w:rsidR="00761A87" w:rsidRPr="00800BA9">
      <w:pPr>
        <w:jc w:val="both"/>
      </w:pPr>
      <w:r w:rsidRPr="00800BA9">
        <w:tab/>
      </w:r>
      <w:r w:rsidRPr="00800BA9">
        <w:tab/>
        <w:t xml:space="preserve">III. </w:t>
      </w:r>
      <w:r w:rsidR="00D61084" w:rsidRPr="00800BA9">
        <w:t>Rješenje o ukidanju nadzora</w:t>
      </w:r>
      <w:r w:rsidRPr="00800BA9">
        <w:t xml:space="preserve"> objaviti</w:t>
      </w:r>
      <w:r w:rsidR="00D61084" w:rsidRPr="00800BA9">
        <w:t xml:space="preserve"> će se</w:t>
      </w:r>
      <w:r w:rsidRPr="00800BA9">
        <w:t xml:space="preserve"> </w:t>
      </w:r>
      <w:r w:rsidR="00800BA9" w:rsidRPr="00800BA9">
        <w:t>na mrežnoj stranici e-Oglasna ploča sudova</w:t>
      </w:r>
      <w:r w:rsidRPr="00800BA9">
        <w:t>.</w:t>
      </w:r>
    </w:p>
    <w:p w:rsidRDefault="00D61084" w:rsidP="00D61084" w:rsidR="00B1732C" w:rsidRPr="00800BA9">
      <w:pPr>
        <w:autoSpaceDE w:val="false"/>
        <w:autoSpaceDN w:val="false"/>
        <w:adjustRightInd w:val="false"/>
        <w:ind w:firstLine="1440"/>
        <w:jc w:val="both"/>
      </w:pPr>
      <w:r w:rsidRPr="00800BA9">
        <w:t xml:space="preserve">IV. Stečajnom upravitelju </w:t>
      </w:r>
      <w:r w:rsidR="008D08A1">
        <w:t xml:space="preserve">Mariji Ružić, OIB: 72695335756, </w:t>
      </w:r>
      <w:r w:rsidR="008D08A1" w:rsidRPr="00C05745">
        <w:t>Vrh Čavje 9, Čavle</w:t>
      </w:r>
      <w:r w:rsidRPr="00800BA9">
        <w:t xml:space="preserve"> određuje se nagrada za obavlj</w:t>
      </w:r>
      <w:r w:rsidR="00DB0BB7" w:rsidRPr="00800BA9">
        <w:t>a</w:t>
      </w:r>
      <w:r w:rsidRPr="00800BA9">
        <w:t>nje poslov</w:t>
      </w:r>
      <w:r w:rsidR="00DB0BB7" w:rsidRPr="00800BA9">
        <w:t>a</w:t>
      </w:r>
      <w:r w:rsidRPr="00800BA9">
        <w:t xml:space="preserve"> nadzora nad ispunjenjem stečajnog plana u iznosu od 10.000,00 kn neto.</w:t>
      </w:r>
    </w:p>
    <w:p w:rsidRDefault="00D61084" w:rsidP="00D61084" w:rsidR="00D61084" w:rsidRPr="00800BA9">
      <w:pPr>
        <w:autoSpaceDE w:val="false"/>
        <w:autoSpaceDN w:val="false"/>
        <w:adjustRightInd w:val="false"/>
        <w:ind w:firstLine="1440"/>
        <w:jc w:val="both"/>
      </w:pPr>
      <w:r w:rsidRPr="00800BA9">
        <w:t xml:space="preserve">V. Nalaže se </w:t>
      </w:r>
      <w:r w:rsidR="00800BA9">
        <w:rPr>
          <w:color w:val="000000"/>
        </w:rPr>
        <w:t xml:space="preserve">JADRAN, dioničko društvo za hotelijerstvo i turizam Crikvenica, Bana Jelačića 16, OIB 56994999963 </w:t>
      </w:r>
      <w:r w:rsidRPr="00800BA9">
        <w:t xml:space="preserve">da u roku od 8 dana isplati stečajnom upravitelju </w:t>
      </w:r>
      <w:r w:rsidR="00EC455A">
        <w:t>Mariji Ružić</w:t>
      </w:r>
      <w:r w:rsidR="008D08A1">
        <w:t xml:space="preserve">, OIB: 72695335756, </w:t>
      </w:r>
      <w:r w:rsidR="008D08A1" w:rsidRPr="00C05745">
        <w:t>Vrh Čavje 9, Čavle</w:t>
      </w:r>
      <w:r w:rsidR="00EC455A">
        <w:t xml:space="preserve">, </w:t>
      </w:r>
      <w:r w:rsidRPr="00800BA9">
        <w:t>nagradu iz točke IV. ovog rješenja.</w:t>
      </w:r>
    </w:p>
    <w:p w:rsidRDefault="00D61084" w:rsidP="00D61084" w:rsidR="00D61084" w:rsidRPr="00800BA9">
      <w:pPr>
        <w:autoSpaceDE w:val="false"/>
        <w:autoSpaceDN w:val="false"/>
        <w:adjustRightInd w:val="false"/>
        <w:ind w:firstLine="1440"/>
        <w:jc w:val="both"/>
      </w:pPr>
    </w:p>
    <w:p w:rsidRDefault="00D61084" w:rsidP="00D61084" w:rsidR="00D61084" w:rsidRPr="00800BA9">
      <w:pPr>
        <w:autoSpaceDE w:val="false"/>
        <w:autoSpaceDN w:val="false"/>
        <w:adjustRightInd w:val="false"/>
        <w:ind w:firstLine="1440"/>
        <w:jc w:val="both"/>
      </w:pPr>
    </w:p>
    <w:p w:rsidRDefault="00944901" w:rsidP="00944901" w:rsidR="00944901" w:rsidRPr="00800BA9">
      <w:pPr>
        <w:pStyle w:val="Naslov2"/>
        <w:rPr>
          <w:bCs/>
          <w:sz w:val="24"/>
        </w:rPr>
      </w:pPr>
      <w:r w:rsidRPr="00800BA9">
        <w:rPr>
          <w:bCs/>
          <w:sz w:val="24"/>
        </w:rPr>
        <w:t>Obrazloženje</w:t>
      </w:r>
    </w:p>
    <w:p w:rsidRDefault="00944901" w:rsidP="00BB024D" w:rsidR="00BB024D" w:rsidRPr="00800BA9">
      <w:pPr>
        <w:jc w:val="both"/>
      </w:pPr>
      <w:r w:rsidRPr="00800BA9">
        <w:tab/>
      </w:r>
      <w:r w:rsidRPr="00800BA9">
        <w:tab/>
        <w:t xml:space="preserve">Rješenjem ovog suda poslovni broj </w:t>
      </w:r>
      <w:r w:rsidR="00710ABC" w:rsidRPr="00800BA9">
        <w:t>14 St-</w:t>
      </w:r>
      <w:r w:rsidR="00800BA9">
        <w:t>52/2010</w:t>
      </w:r>
      <w:r w:rsidR="00710ABC" w:rsidRPr="00800BA9">
        <w:t xml:space="preserve"> od </w:t>
      </w:r>
      <w:r w:rsidR="00800BA9">
        <w:rPr>
          <w:color w:val="000000"/>
        </w:rPr>
        <w:t>24. prosinca 2013</w:t>
      </w:r>
      <w:r w:rsidR="00710ABC" w:rsidRPr="00800BA9">
        <w:t>. godine</w:t>
      </w:r>
      <w:r w:rsidR="00975368" w:rsidRPr="00800BA9">
        <w:rPr>
          <w:bCs/>
        </w:rPr>
        <w:t xml:space="preserve"> </w:t>
      </w:r>
      <w:r w:rsidR="00D61084" w:rsidRPr="00800BA9">
        <w:rPr>
          <w:bCs/>
        </w:rPr>
        <w:t xml:space="preserve">(pravomoćno dana </w:t>
      </w:r>
      <w:r w:rsidR="008D08A1">
        <w:rPr>
          <w:bCs/>
        </w:rPr>
        <w:t>21. siječnja 2014</w:t>
      </w:r>
      <w:r w:rsidR="00D61084" w:rsidRPr="00800BA9">
        <w:rPr>
          <w:bCs/>
        </w:rPr>
        <w:t xml:space="preserve">. godine) </w:t>
      </w:r>
      <w:r w:rsidR="00710ABC" w:rsidRPr="00800BA9">
        <w:rPr>
          <w:bCs/>
        </w:rPr>
        <w:t xml:space="preserve">je nakon </w:t>
      </w:r>
      <w:r w:rsidR="00710ABC" w:rsidRPr="00800BA9">
        <w:t xml:space="preserve">pravomoćnosti rješenja o potvrdi stečajnog plana zaključen stečajni postupak nad dužnikom </w:t>
      </w:r>
      <w:r w:rsidR="00800BA9">
        <w:rPr>
          <w:color w:val="000000"/>
        </w:rPr>
        <w:t>JADRAN, dioničko društvo za hotelijerstvo i turizam u stečaju Crikvenica, Bana Jelačića 16, OIB 56994999963</w:t>
      </w:r>
      <w:r w:rsidR="00710ABC" w:rsidRPr="00800BA9">
        <w:t xml:space="preserve">. </w:t>
      </w:r>
      <w:r w:rsidR="00710ABC" w:rsidRPr="00800BA9">
        <w:rPr>
          <w:bCs/>
        </w:rPr>
        <w:t xml:space="preserve">Istim je rješenjem određeno kako će nadzor </w:t>
      </w:r>
      <w:r w:rsidR="00710ABC" w:rsidRPr="00800BA9">
        <w:t>nad ispunjenjem obveza nositelja plana obavljati stečajni upravitelj</w:t>
      </w:r>
      <w:r w:rsidR="008D08A1">
        <w:t xml:space="preserve"> Marija Ružić iz Čavala, Čavle 43, OIB: 72695335756 (sad na adresi: </w:t>
      </w:r>
      <w:r w:rsidR="008D08A1" w:rsidRPr="00C05745">
        <w:t>Vrh Čavje 9, Čavle</w:t>
      </w:r>
      <w:r w:rsidR="008D08A1">
        <w:t>)</w:t>
      </w:r>
      <w:r w:rsidR="00B55139" w:rsidRPr="00800BA9">
        <w:t>.</w:t>
      </w:r>
    </w:p>
    <w:p w:rsidRDefault="00B55139" w:rsidP="00BB024D" w:rsidR="00B55139" w:rsidRPr="00800BA9">
      <w:pPr>
        <w:jc w:val="both"/>
        <w:rPr>
          <w:bCs/>
        </w:rPr>
      </w:pPr>
      <w:r w:rsidRPr="00800BA9">
        <w:rPr>
          <w:bCs/>
        </w:rPr>
        <w:tab/>
      </w:r>
      <w:r w:rsidRPr="00800BA9">
        <w:rPr>
          <w:bCs/>
        </w:rPr>
        <w:tab/>
        <w:t>Odredbom članka 264. stavak 1. točka 2. Stečajnog zakona (objavljen u NN 44/96, 29/99, 129/00, 123/03, 82/06, 116/10, 25/12</w:t>
      </w:r>
      <w:r w:rsidR="00800BA9">
        <w:rPr>
          <w:bCs/>
        </w:rPr>
        <w:t xml:space="preserve">, </w:t>
      </w:r>
      <w:r w:rsidRPr="00800BA9">
        <w:rPr>
          <w:bCs/>
        </w:rPr>
        <w:t>133/12</w:t>
      </w:r>
      <w:r w:rsidR="00800BA9">
        <w:rPr>
          <w:bCs/>
        </w:rPr>
        <w:t xml:space="preserve"> i 71/15</w:t>
      </w:r>
      <w:r w:rsidRPr="00800BA9">
        <w:rPr>
          <w:bCs/>
        </w:rPr>
        <w:t>) propisano je da će stečajni sudac donijeti rješenje o ukidanju nadzora ako je od zaključenja stečajnoga postupka prošlo tri godine, a nije podnesen prijedlog za otvaranje novoga stečajnoga postupka.</w:t>
      </w:r>
    </w:p>
    <w:p w:rsidRDefault="00D61084" w:rsidP="00BB024D" w:rsidR="00D61084" w:rsidRPr="00800BA9">
      <w:pPr>
        <w:jc w:val="both"/>
        <w:rPr>
          <w:bCs/>
        </w:rPr>
      </w:pPr>
      <w:r w:rsidRPr="00800BA9">
        <w:rPr>
          <w:bCs/>
        </w:rPr>
        <w:tab/>
      </w:r>
      <w:r w:rsidRPr="00800BA9">
        <w:rPr>
          <w:bCs/>
        </w:rPr>
        <w:tab/>
        <w:t>Budući da je od zaključenja stečajnog postupka prošlo tri godine, a nije podnesen prijedlog za otvaranje novoga stečajnoga postupka</w:t>
      </w:r>
      <w:r w:rsidR="00D93585" w:rsidRPr="00800BA9">
        <w:rPr>
          <w:bCs/>
        </w:rPr>
        <w:t xml:space="preserve"> nad ovom pravnom osobom, valjalo je na temelju citirane zakonske odredbe i stavka 2. članka 264. Stečajnog zakona odlučiti kao točki I., II. i III. izreke ovog rješenja.</w:t>
      </w:r>
    </w:p>
    <w:p w:rsidRDefault="00D93585" w:rsidP="00BB024D" w:rsidR="00D93585" w:rsidRPr="00800BA9">
      <w:pPr>
        <w:jc w:val="both"/>
        <w:rPr>
          <w:bCs/>
        </w:rPr>
      </w:pPr>
      <w:r w:rsidRPr="00800BA9">
        <w:rPr>
          <w:bCs/>
        </w:rPr>
        <w:tab/>
      </w:r>
      <w:r w:rsidRPr="00800BA9">
        <w:rPr>
          <w:bCs/>
        </w:rPr>
        <w:tab/>
        <w:t xml:space="preserve">Kako služba stečajnog upravitelja nije prestala zaključenjem stečajnog postupka zbog određenog nadzora nad ispunjenjem stečajnog plana, valjalo je stečajnom </w:t>
      </w:r>
      <w:r w:rsidRPr="00800BA9">
        <w:rPr>
          <w:bCs/>
        </w:rPr>
        <w:lastRenderedPageBreak/>
        <w:t>upravitelju za njezin trogodišnji rad u nadzoru tijekom kojeg je podnosila izvještaje o ispunjenju stečajnog plana stečajnom sucu i Odboru vjerovnika u ovom postupku u skladu sa člankom 257. Stečajnog zakona u svezi sa člankom 44. stavak 2. točka 1. i članka 29. Stečajnog zakona</w:t>
      </w:r>
      <w:r w:rsidR="005B663D" w:rsidRPr="00800BA9">
        <w:rPr>
          <w:bCs/>
        </w:rPr>
        <w:t xml:space="preserve"> odrediti nagradu i </w:t>
      </w:r>
      <w:r w:rsidRPr="00800BA9">
        <w:rPr>
          <w:bCs/>
        </w:rPr>
        <w:t xml:space="preserve">odlučiti kao u točki </w:t>
      </w:r>
      <w:r w:rsidR="005B663D" w:rsidRPr="00800BA9">
        <w:rPr>
          <w:bCs/>
        </w:rPr>
        <w:t>IV. izreke ovog rješenja. Prema članku 265. Stečajnog zakona, troškove ovog nadzora snosi</w:t>
      </w:r>
      <w:r w:rsidR="00800BA9">
        <w:rPr>
          <w:bCs/>
        </w:rPr>
        <w:t xml:space="preserve"> </w:t>
      </w:r>
      <w:r w:rsidR="00800BA9">
        <w:rPr>
          <w:color w:val="000000"/>
        </w:rPr>
        <w:t>JADRAN, dioničko društvo za hotelijerstvo i turizam Crikvenica, Bana Jelačića 16, OIB 56994999963</w:t>
      </w:r>
      <w:r w:rsidR="005B663D" w:rsidRPr="00800BA9">
        <w:t>.</w:t>
      </w:r>
    </w:p>
    <w:p w:rsidRDefault="004D2604" w:rsidP="00CF1B4F" w:rsidR="00944901" w:rsidRPr="00800BA9">
      <w:pPr>
        <w:jc w:val="center"/>
      </w:pPr>
      <w:r w:rsidRPr="00800BA9">
        <w:t>Rijeka,</w:t>
      </w:r>
      <w:r w:rsidR="00646F3B" w:rsidRPr="00800BA9">
        <w:t xml:space="preserve"> </w:t>
      </w:r>
      <w:r w:rsidR="008D08A1">
        <w:t>21. veljače 2017</w:t>
      </w:r>
      <w:r w:rsidR="00944901" w:rsidRPr="00800BA9">
        <w:t>. godine</w:t>
      </w:r>
    </w:p>
    <w:p w:rsidRDefault="00B1732C" w:rsidP="00944901" w:rsidR="00B1732C" w:rsidRPr="00800BA9">
      <w:pPr>
        <w:jc w:val="both"/>
      </w:pPr>
      <w:r w:rsidRPr="00800BA9">
        <w:t xml:space="preserve"> </w:t>
      </w:r>
    </w:p>
    <w:p w:rsidRDefault="006E61EE" w:rsidP="00944901" w:rsidR="006E61EE" w:rsidRPr="00800BA9">
      <w:pPr>
        <w:jc w:val="both"/>
      </w:pPr>
    </w:p>
    <w:p w:rsidRDefault="00944901" w:rsidP="00944901" w:rsidR="00944901" w:rsidRPr="00800BA9">
      <w:pPr>
        <w:ind w:firstLine="672" w:left="2868"/>
        <w:jc w:val="both"/>
      </w:pPr>
      <w:r w:rsidRPr="00800BA9">
        <w:tab/>
      </w:r>
      <w:r w:rsidRPr="00800BA9">
        <w:tab/>
      </w:r>
      <w:r w:rsidRPr="00800BA9">
        <w:tab/>
      </w:r>
      <w:r w:rsidR="00B65A8F" w:rsidRPr="00800BA9">
        <w:t xml:space="preserve">   </w:t>
      </w:r>
      <w:r w:rsidRPr="00800BA9">
        <w:t xml:space="preserve">          Stečajni sudac</w:t>
      </w:r>
    </w:p>
    <w:p w:rsidRDefault="00944901" w:rsidP="00944901" w:rsidR="00944901" w:rsidRPr="00800BA9">
      <w:pPr>
        <w:ind w:left="2160"/>
        <w:jc w:val="both"/>
      </w:pPr>
      <w:r w:rsidRPr="00800BA9">
        <w:t xml:space="preserve">                               </w:t>
      </w:r>
      <w:r w:rsidRPr="00800BA9">
        <w:tab/>
      </w:r>
      <w:r w:rsidRPr="00800BA9">
        <w:tab/>
        <w:t xml:space="preserve">      </w:t>
      </w:r>
      <w:r w:rsidR="00072A90" w:rsidRPr="00800BA9">
        <w:t xml:space="preserve">      </w:t>
      </w:r>
      <w:r w:rsidRPr="00800BA9">
        <w:t xml:space="preserve"> </w:t>
      </w:r>
      <w:r w:rsidR="004D2604" w:rsidRPr="00800BA9">
        <w:t xml:space="preserve">Vera Jelenović </w:t>
      </w:r>
    </w:p>
    <w:p w:rsidRDefault="006E61EE" w:rsidP="00944901" w:rsidR="006E61EE" w:rsidRPr="00800BA9">
      <w:pPr>
        <w:ind w:left="2160"/>
        <w:jc w:val="both"/>
      </w:pPr>
    </w:p>
    <w:p w:rsidRDefault="00646F3B" w:rsidP="00944901" w:rsidR="00646F3B" w:rsidRPr="00800BA9">
      <w:pPr>
        <w:jc w:val="both"/>
      </w:pPr>
    </w:p>
    <w:p w:rsidRDefault="00944901" w:rsidP="00944901" w:rsidR="00944901" w:rsidRPr="00800BA9">
      <w:pPr>
        <w:jc w:val="both"/>
      </w:pPr>
      <w:r w:rsidRPr="00800BA9">
        <w:t>UPUTA O PRAVNOM LIJEKU:</w:t>
      </w:r>
    </w:p>
    <w:p w:rsidRDefault="00944901" w:rsidP="002423FA" w:rsidR="002423FA" w:rsidRPr="00800BA9">
      <w:pPr>
        <w:jc w:val="both"/>
      </w:pPr>
      <w:r w:rsidRPr="00800BA9">
        <w:tab/>
        <w:t>Protiv  ovog  rješenja nezadovoljna stranka može podnijeti žalbu u roku od 8 dana od   dana primitka istog. Žalba  se podnosi putem ovog  suda u tri  istovjetna primjerka, a o žalbi odlučuje Visoki trgovački sud  Republike  Hrvatske.</w:t>
      </w:r>
    </w:p>
    <w:p w:rsidRDefault="006A5298" w:rsidP="002423FA" w:rsidR="006A5298" w:rsidRPr="00800BA9">
      <w:pPr>
        <w:jc w:val="both"/>
      </w:pPr>
    </w:p>
    <w:p w:rsidRDefault="006A5298" w:rsidP="002423FA" w:rsidR="006A5298" w:rsidRPr="00800BA9">
      <w:pPr>
        <w:jc w:val="both"/>
      </w:pPr>
    </w:p>
    <w:p w:rsidRDefault="006E61EE" w:rsidP="002423FA" w:rsidR="006E61EE" w:rsidRPr="00800BA9">
      <w:pPr>
        <w:jc w:val="both"/>
      </w:pPr>
    </w:p>
    <w:p w:rsidRDefault="006E61EE" w:rsidP="002423FA" w:rsidR="006E61EE" w:rsidRPr="00800BA9">
      <w:pPr>
        <w:jc w:val="both"/>
      </w:pPr>
    </w:p>
    <w:p w:rsidRDefault="006E61EE" w:rsidP="002423FA" w:rsidR="006E61EE" w:rsidRPr="00800BA9">
      <w:pPr>
        <w:jc w:val="both"/>
      </w:pPr>
    </w:p>
    <w:p w:rsidRDefault="006E61EE" w:rsidP="002423FA" w:rsidR="006E61EE" w:rsidRPr="00800BA9">
      <w:pPr>
        <w:jc w:val="both"/>
      </w:pPr>
    </w:p>
    <w:p w:rsidRDefault="006A5298" w:rsidP="002423FA" w:rsidR="006A5298" w:rsidRPr="00800BA9">
      <w:pPr>
        <w:jc w:val="both"/>
      </w:pPr>
    </w:p>
    <w:p w:rsidRDefault="006A5298" w:rsidP="002423FA" w:rsidR="006A5298">
      <w:pPr>
        <w:jc w:val="both"/>
      </w:pPr>
    </w:p>
    <w:p w:rsidRDefault="003C46EA" w:rsidP="002423FA" w:rsidR="003C46EA">
      <w:pPr>
        <w:jc w:val="both"/>
      </w:pPr>
    </w:p>
    <w:p w:rsidRDefault="003C46EA" w:rsidP="002423FA" w:rsidR="003C46EA">
      <w:pPr>
        <w:jc w:val="both"/>
      </w:pPr>
    </w:p>
    <w:p w:rsidRDefault="003C46EA" w:rsidP="002423FA" w:rsidR="003C46EA">
      <w:pPr>
        <w:jc w:val="both"/>
      </w:pPr>
    </w:p>
    <w:p w:rsidRDefault="003C46EA" w:rsidP="002423FA" w:rsidR="003C46EA">
      <w:pPr>
        <w:jc w:val="both"/>
      </w:pPr>
    </w:p>
    <w:p w:rsidRDefault="003C46EA" w:rsidP="002423FA" w:rsidR="003C46EA">
      <w:pPr>
        <w:jc w:val="both"/>
      </w:pPr>
    </w:p>
    <w:p w:rsidRDefault="003C46EA" w:rsidP="002423FA" w:rsidR="003C46EA">
      <w:pPr>
        <w:jc w:val="both"/>
      </w:pPr>
    </w:p>
    <w:p w:rsidRDefault="003C46EA" w:rsidP="002423FA" w:rsidR="003C46EA">
      <w:pPr>
        <w:jc w:val="both"/>
      </w:pPr>
    </w:p>
    <w:p w:rsidRDefault="003C46EA" w:rsidP="002423FA" w:rsidR="003C46EA">
      <w:pPr>
        <w:jc w:val="both"/>
      </w:pPr>
    </w:p>
    <w:p w:rsidRDefault="003C46EA" w:rsidP="002423FA" w:rsidR="003C46EA">
      <w:pPr>
        <w:jc w:val="both"/>
      </w:pPr>
    </w:p>
    <w:p w:rsidRDefault="003C46EA" w:rsidP="002423FA" w:rsidR="003C46EA">
      <w:pPr>
        <w:jc w:val="both"/>
      </w:pPr>
    </w:p>
    <w:p w:rsidRDefault="003C46EA" w:rsidP="002423FA" w:rsidR="003C46EA">
      <w:pPr>
        <w:jc w:val="both"/>
      </w:pPr>
    </w:p>
    <w:p w:rsidRDefault="003C46EA" w:rsidP="002423FA" w:rsidR="003C46EA">
      <w:pPr>
        <w:jc w:val="both"/>
      </w:pPr>
    </w:p>
    <w:p w:rsidRDefault="003C46EA" w:rsidP="002423FA" w:rsidR="003C46EA">
      <w:pPr>
        <w:jc w:val="both"/>
      </w:pPr>
    </w:p>
    <w:p w:rsidRDefault="003C46EA" w:rsidP="002423FA" w:rsidR="003C46EA">
      <w:pPr>
        <w:jc w:val="both"/>
      </w:pPr>
    </w:p>
    <w:p w:rsidRDefault="003C46EA" w:rsidP="002423FA" w:rsidR="003C46EA">
      <w:pPr>
        <w:jc w:val="both"/>
      </w:pPr>
    </w:p>
    <w:p w:rsidRDefault="003C46EA" w:rsidP="002423FA" w:rsidR="003C46EA">
      <w:pPr>
        <w:jc w:val="both"/>
      </w:pPr>
    </w:p>
    <w:p w:rsidRDefault="003C46EA" w:rsidP="002423FA" w:rsidR="003C46EA">
      <w:pPr>
        <w:jc w:val="both"/>
      </w:pPr>
    </w:p>
    <w:p w:rsidRDefault="003C46EA" w:rsidP="002423FA" w:rsidR="003C46EA">
      <w:pPr>
        <w:jc w:val="both"/>
      </w:pPr>
    </w:p>
    <w:p w:rsidRDefault="003C46EA" w:rsidP="002423FA" w:rsidR="003C46EA">
      <w:pPr>
        <w:jc w:val="both"/>
      </w:pPr>
    </w:p>
    <w:p w:rsidRDefault="003C46EA" w:rsidP="002423FA" w:rsidR="003C46EA">
      <w:pPr>
        <w:jc w:val="both"/>
      </w:pPr>
    </w:p>
    <w:p w:rsidRDefault="003C46EA" w:rsidP="002423FA" w:rsidR="003C46EA">
      <w:pPr>
        <w:jc w:val="both"/>
      </w:pPr>
    </w:p>
    <w:p w:rsidRDefault="003C46EA" w:rsidP="002423FA" w:rsidR="003C46EA">
      <w:pPr>
        <w:jc w:val="both"/>
      </w:pPr>
    </w:p>
    <w:p w:rsidRDefault="003C46EA" w:rsidP="002423FA" w:rsidR="003C46EA">
      <w:pPr>
        <w:jc w:val="both"/>
      </w:pPr>
    </w:p>
    <w:p w:rsidRDefault="003C46EA" w:rsidP="002423FA" w:rsidR="003C46EA">
      <w:pPr>
        <w:jc w:val="both"/>
      </w:pPr>
    </w:p>
    <w:p w:rsidRDefault="003C46EA" w:rsidP="002423FA" w:rsidR="003C46EA">
      <w:pPr>
        <w:jc w:val="both"/>
      </w:pPr>
    </w:p>
    <w:p w:rsidRDefault="003C46EA" w:rsidP="002423FA" w:rsidR="003C46EA">
      <w:pPr>
        <w:jc w:val="both"/>
      </w:pPr>
    </w:p>
    <w:p w:rsidRDefault="003C46EA" w:rsidP="002423FA" w:rsidR="003C46EA">
      <w:pPr>
        <w:jc w:val="both"/>
      </w:pPr>
    </w:p>
    <w:p w:rsidRDefault="003C46EA" w:rsidP="002423FA" w:rsidR="003C46EA" w:rsidRPr="00800BA9">
      <w:pPr>
        <w:jc w:val="both"/>
      </w:pPr>
    </w:p>
    <w:p w:rsidRDefault="00B1732C" w:rsidP="002423FA" w:rsidR="00B97465" w:rsidRPr="00800BA9">
      <w:pPr>
        <w:jc w:val="both"/>
      </w:pPr>
      <w:r w:rsidRPr="00800BA9">
        <w:t xml:space="preserve">DNA </w:t>
      </w:r>
    </w:p>
    <w:p w:rsidRDefault="00194484" w:rsidP="00194484" w:rsidR="00194484" w:rsidRPr="00800BA9">
      <w:pPr>
        <w:numPr>
          <w:ilvl w:val="0"/>
          <w:numId w:val="1"/>
        </w:numPr>
      </w:pPr>
      <w:r w:rsidRPr="00800BA9">
        <w:t xml:space="preserve">stečajnom upravitelju </w:t>
      </w:r>
      <w:r w:rsidR="008D08A1">
        <w:t>Mariji Ružić</w:t>
      </w:r>
    </w:p>
    <w:p w:rsidRDefault="001C206F" w:rsidP="00194484" w:rsidR="00194484" w:rsidRPr="00800BA9">
      <w:pPr>
        <w:numPr>
          <w:ilvl w:val="0"/>
          <w:numId w:val="1"/>
        </w:numPr>
      </w:pPr>
      <w:r w:rsidRPr="00800BA9">
        <w:t>članovima OV</w:t>
      </w:r>
    </w:p>
    <w:p w:rsidRDefault="008D08A1" w:rsidP="00194484" w:rsidR="00194484" w:rsidRPr="00800BA9">
      <w:pPr>
        <w:numPr>
          <w:ilvl w:val="0"/>
          <w:numId w:val="1"/>
        </w:numPr>
      </w:pPr>
      <w:r>
        <w:rPr>
          <w:color w:val="000000"/>
        </w:rPr>
        <w:t>JADRAN, dioničko društvo za hotelijerstvo i turizam u stečaju Crikvenica, Bana Jelačića 16, OIB 56994999963</w:t>
      </w:r>
    </w:p>
    <w:p w:rsidRDefault="008D08A1" w:rsidP="001C206F" w:rsidR="001C206F" w:rsidRPr="00800BA9">
      <w:pPr>
        <w:numPr>
          <w:ilvl w:val="0"/>
          <w:numId w:val="1"/>
        </w:numPr>
      </w:pPr>
      <w:r>
        <w:t>e-Oglasna ploča sudova</w:t>
      </w:r>
    </w:p>
    <w:p w:rsidRDefault="001C206F" w:rsidP="001C206F" w:rsidR="00B41771" w:rsidRPr="00800BA9">
      <w:pPr>
        <w:numPr>
          <w:ilvl w:val="0"/>
          <w:numId w:val="1"/>
        </w:numPr>
      </w:pPr>
      <w:r w:rsidRPr="00800BA9">
        <w:t>po pravomoćnosti sudskom registru uz potvrdu pravomoćnosti</w:t>
      </w:r>
    </w:p>
    <w:p w:rsidRDefault="008318D6" w:rsidP="008318D6" w:rsidR="008318D6" w:rsidRPr="00800BA9"/>
    <w:p w:rsidRDefault="004C736A" w:rsidP="00B1732C" w:rsidR="00B1732C" w:rsidRPr="00800BA9">
      <w:r w:rsidRPr="00800BA9">
        <w:t xml:space="preserve">Rijeka, </w:t>
      </w:r>
      <w:r w:rsidR="008D08A1">
        <w:t>21. veljače 2017</w:t>
      </w:r>
      <w:r w:rsidR="00B1732C" w:rsidRPr="00800BA9">
        <w:t>.g.</w:t>
      </w:r>
    </w:p>
    <w:p w:rsidRDefault="00B97465" w:rsidR="00B97465" w:rsidRPr="00800BA9"/>
    <w:p w:rsidRDefault="008D08A1" w:rsidR="008D08A1" w:rsidRPr="006875A2">
      <w:pPr>
        <w:jc w:val="both"/>
      </w:pPr>
      <w:r w:rsidRPr="006875A2">
        <w:t xml:space="preserve">                                                                                                 Stečajni sudac</w:t>
      </w:r>
    </w:p>
    <w:p w:rsidRDefault="008D08A1" w:rsidR="008D08A1" w:rsidRPr="006875A2">
      <w:pPr>
        <w:jc w:val="both"/>
      </w:pPr>
      <w:r w:rsidRPr="006875A2">
        <w:t xml:space="preserve">                                                                                                 Vera Jelenović </w:t>
      </w:r>
    </w:p>
    <w:p w:rsidRDefault="008D08A1" w:rsidR="008D08A1" w:rsidRPr="006875A2">
      <w:pPr>
        <w:jc w:val="both"/>
      </w:pPr>
    </w:p>
    <w:p w:rsidRDefault="00B1732C" w:rsidR="00B1732C" w:rsidRPr="00800BA9">
      <w:pPr>
        <w:jc w:val="both"/>
      </w:pPr>
    </w:p>
    <w:sectPr w:rsidR="00B1732C" w:rsidRPr="00800BA9">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7BD8" w:rsidR="00B17BD8">
      <w:r>
        <w:separator/>
      </w:r>
    </w:p>
  </w:endnote>
  <w:endnote w:id="0" w:type="continuationSeparator">
    <w:p w:rsidRDefault="00B17BD8" w:rsidR="00B17B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1FD9" w:rsidR="00E01FD9">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01FD9" w:rsidR="00E01FD9">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1FD9" w:rsidR="00E01FD9">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A6905">
      <w:rPr>
        <w:rStyle w:val="Brojstranice"/>
        <w:noProof/>
      </w:rPr>
      <w:t>3</w:t>
    </w:r>
    <w:r>
      <w:rPr>
        <w:rStyle w:val="Brojstranice"/>
      </w:rPr>
      <w:fldChar w:fldCharType="end"/>
    </w:r>
  </w:p>
  <w:p w:rsidRDefault="00E01FD9" w:rsidR="00E01FD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7BD8" w:rsidR="00B17BD8">
      <w:r>
        <w:separator/>
      </w:r>
    </w:p>
  </w:footnote>
  <w:footnote w:id="0" w:type="continuationSeparator">
    <w:p w:rsidRDefault="00B17BD8" w:rsidR="00B17B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1FD9" w:rsidP="006E61EE" w:rsidR="00E01FD9" w:rsidRPr="008D08A1">
    <w:pPr>
      <w:jc w:val="right"/>
    </w:pPr>
    <w:r>
      <w:rPr>
        <w:rFonts w:cs="Arial" w:hAnsi="Arial" w:ascii="Arial"/>
        <w:b/>
      </w:rPr>
      <w:tab/>
    </w:r>
    <w:r>
      <w:rPr>
        <w:rFonts w:cs="Arial" w:hAnsi="Arial" w:ascii="Arial"/>
        <w:b/>
      </w:rPr>
      <w:tab/>
    </w:r>
    <w:r>
      <w:rPr>
        <w:rFonts w:cs="Arial" w:hAnsi="Arial" w:ascii="Arial"/>
        <w:b/>
      </w:rPr>
      <w:tab/>
    </w:r>
    <w:r>
      <w:rPr>
        <w:rFonts w:cs="Arial" w:hAnsi="Arial" w:ascii="Arial"/>
        <w:b/>
      </w:rPr>
      <w:tab/>
    </w:r>
    <w:r>
      <w:rPr>
        <w:rFonts w:cs="Arial" w:hAnsi="Arial" w:ascii="Arial"/>
        <w:b/>
      </w:rPr>
      <w:tab/>
    </w:r>
    <w:r>
      <w:rPr>
        <w:rFonts w:cs="Arial" w:hAnsi="Arial" w:ascii="Arial"/>
        <w:b/>
      </w:rPr>
      <w:tab/>
    </w:r>
    <w:r>
      <w:rPr>
        <w:rFonts w:cs="Arial" w:hAnsi="Arial" w:ascii="Arial"/>
        <w:b/>
      </w:rPr>
      <w:tab/>
    </w:r>
    <w:r>
      <w:rPr>
        <w:rFonts w:cs="Arial" w:hAnsi="Arial" w:ascii="Arial"/>
        <w:b/>
      </w:rPr>
      <w:tab/>
    </w:r>
    <w:r w:rsidRPr="008D08A1">
      <w:t>Posl.br. 14 St-</w:t>
    </w:r>
    <w:r w:rsidR="008D08A1">
      <w:t>52/2010</w:t>
    </w:r>
    <w:r w:rsidR="003C46EA">
      <w:t>-1266</w:t>
    </w:r>
  </w:p>
  <w:p w:rsidRDefault="00E01FD9" w:rsidP="006E61EE" w:rsidR="00E01FD9">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5851DFC"/>
    <w:multiLevelType w:val="hybridMultilevel"/>
    <w:tmpl w:val="2F121210"/>
    <w:lvl w:tplc="24FAD198"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6CC"/>
    <w:rsid w:val="00003D1C"/>
    <w:rsid w:val="00007012"/>
    <w:rsid w:val="000071B0"/>
    <w:rsid w:val="00010D23"/>
    <w:rsid w:val="0001155C"/>
    <w:rsid w:val="000117F8"/>
    <w:rsid w:val="00011D2C"/>
    <w:rsid w:val="00013DEE"/>
    <w:rsid w:val="000167C8"/>
    <w:rsid w:val="00017D8C"/>
    <w:rsid w:val="000219BB"/>
    <w:rsid w:val="00022408"/>
    <w:rsid w:val="00027126"/>
    <w:rsid w:val="000275F6"/>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2A90"/>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47"/>
    <w:rsid w:val="000D586D"/>
    <w:rsid w:val="000D653A"/>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56D9"/>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1CF8"/>
    <w:rsid w:val="001651DF"/>
    <w:rsid w:val="00170CA0"/>
    <w:rsid w:val="0017227E"/>
    <w:rsid w:val="001722A3"/>
    <w:rsid w:val="00173F82"/>
    <w:rsid w:val="00175232"/>
    <w:rsid w:val="001759C1"/>
    <w:rsid w:val="001763A2"/>
    <w:rsid w:val="00177D92"/>
    <w:rsid w:val="00180CB0"/>
    <w:rsid w:val="00183060"/>
    <w:rsid w:val="00185E59"/>
    <w:rsid w:val="00186DF1"/>
    <w:rsid w:val="00187526"/>
    <w:rsid w:val="00190582"/>
    <w:rsid w:val="00193182"/>
    <w:rsid w:val="00193962"/>
    <w:rsid w:val="00194484"/>
    <w:rsid w:val="00196AC6"/>
    <w:rsid w:val="001974DA"/>
    <w:rsid w:val="001A1D02"/>
    <w:rsid w:val="001A1D78"/>
    <w:rsid w:val="001A24FD"/>
    <w:rsid w:val="001A39E4"/>
    <w:rsid w:val="001A479E"/>
    <w:rsid w:val="001A521A"/>
    <w:rsid w:val="001A7EAB"/>
    <w:rsid w:val="001A7EB1"/>
    <w:rsid w:val="001B09D5"/>
    <w:rsid w:val="001B63CC"/>
    <w:rsid w:val="001C206F"/>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259A"/>
    <w:rsid w:val="001E33C9"/>
    <w:rsid w:val="001E33E9"/>
    <w:rsid w:val="001E73E9"/>
    <w:rsid w:val="001F0A6D"/>
    <w:rsid w:val="001F166A"/>
    <w:rsid w:val="001F4907"/>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3FA"/>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5089"/>
    <w:rsid w:val="002676AC"/>
    <w:rsid w:val="00271F2D"/>
    <w:rsid w:val="0027438E"/>
    <w:rsid w:val="002747B0"/>
    <w:rsid w:val="00275C92"/>
    <w:rsid w:val="00276AC5"/>
    <w:rsid w:val="00276B57"/>
    <w:rsid w:val="00276D87"/>
    <w:rsid w:val="0028132D"/>
    <w:rsid w:val="00281F29"/>
    <w:rsid w:val="00285AE2"/>
    <w:rsid w:val="002865DF"/>
    <w:rsid w:val="00290042"/>
    <w:rsid w:val="00290468"/>
    <w:rsid w:val="002915FD"/>
    <w:rsid w:val="00291CD7"/>
    <w:rsid w:val="002926E9"/>
    <w:rsid w:val="002935F8"/>
    <w:rsid w:val="00293AE9"/>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17C5"/>
    <w:rsid w:val="002C240E"/>
    <w:rsid w:val="002C2434"/>
    <w:rsid w:val="002C404B"/>
    <w:rsid w:val="002D0AB4"/>
    <w:rsid w:val="002D47E7"/>
    <w:rsid w:val="002D59EA"/>
    <w:rsid w:val="002E162B"/>
    <w:rsid w:val="002E1B70"/>
    <w:rsid w:val="002E2354"/>
    <w:rsid w:val="002E2612"/>
    <w:rsid w:val="002E381E"/>
    <w:rsid w:val="002E3FE4"/>
    <w:rsid w:val="002E51A6"/>
    <w:rsid w:val="002E6400"/>
    <w:rsid w:val="002F03BD"/>
    <w:rsid w:val="002F0DA4"/>
    <w:rsid w:val="002F1954"/>
    <w:rsid w:val="002F2077"/>
    <w:rsid w:val="002F312A"/>
    <w:rsid w:val="002F396E"/>
    <w:rsid w:val="002F7C86"/>
    <w:rsid w:val="00300144"/>
    <w:rsid w:val="003004B2"/>
    <w:rsid w:val="00300DA2"/>
    <w:rsid w:val="00301105"/>
    <w:rsid w:val="0030601D"/>
    <w:rsid w:val="003060AB"/>
    <w:rsid w:val="00306D29"/>
    <w:rsid w:val="00307C7B"/>
    <w:rsid w:val="00310E88"/>
    <w:rsid w:val="003125C4"/>
    <w:rsid w:val="00312E78"/>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72961"/>
    <w:rsid w:val="003766B9"/>
    <w:rsid w:val="00376734"/>
    <w:rsid w:val="0037682A"/>
    <w:rsid w:val="00377936"/>
    <w:rsid w:val="003817E1"/>
    <w:rsid w:val="003834C4"/>
    <w:rsid w:val="003851BE"/>
    <w:rsid w:val="003861FC"/>
    <w:rsid w:val="00386A43"/>
    <w:rsid w:val="0039003C"/>
    <w:rsid w:val="00396724"/>
    <w:rsid w:val="00396B35"/>
    <w:rsid w:val="00396B82"/>
    <w:rsid w:val="00397128"/>
    <w:rsid w:val="003A2DDD"/>
    <w:rsid w:val="003A3819"/>
    <w:rsid w:val="003A5B74"/>
    <w:rsid w:val="003A6F1A"/>
    <w:rsid w:val="003A758E"/>
    <w:rsid w:val="003B1F63"/>
    <w:rsid w:val="003B421F"/>
    <w:rsid w:val="003B46D0"/>
    <w:rsid w:val="003C0E07"/>
    <w:rsid w:val="003C13BD"/>
    <w:rsid w:val="003C1625"/>
    <w:rsid w:val="003C21CC"/>
    <w:rsid w:val="003C316F"/>
    <w:rsid w:val="003C4012"/>
    <w:rsid w:val="003C46EA"/>
    <w:rsid w:val="003C4BB6"/>
    <w:rsid w:val="003C5486"/>
    <w:rsid w:val="003C60BC"/>
    <w:rsid w:val="003C69FE"/>
    <w:rsid w:val="003D4329"/>
    <w:rsid w:val="003D5BDE"/>
    <w:rsid w:val="003D6A26"/>
    <w:rsid w:val="003E3737"/>
    <w:rsid w:val="003E5377"/>
    <w:rsid w:val="003E6357"/>
    <w:rsid w:val="003F0440"/>
    <w:rsid w:val="003F17A0"/>
    <w:rsid w:val="003F2FF2"/>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150F2"/>
    <w:rsid w:val="004201BC"/>
    <w:rsid w:val="00420333"/>
    <w:rsid w:val="00421BF8"/>
    <w:rsid w:val="00423B77"/>
    <w:rsid w:val="00424275"/>
    <w:rsid w:val="0042737B"/>
    <w:rsid w:val="004315CC"/>
    <w:rsid w:val="00431A4A"/>
    <w:rsid w:val="004343F7"/>
    <w:rsid w:val="004346D2"/>
    <w:rsid w:val="004348E8"/>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72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7B1"/>
    <w:rsid w:val="004B09D5"/>
    <w:rsid w:val="004B2367"/>
    <w:rsid w:val="004B4CCC"/>
    <w:rsid w:val="004B4E51"/>
    <w:rsid w:val="004C1DFB"/>
    <w:rsid w:val="004C1FBA"/>
    <w:rsid w:val="004C264B"/>
    <w:rsid w:val="004C2A5F"/>
    <w:rsid w:val="004C3098"/>
    <w:rsid w:val="004C39AF"/>
    <w:rsid w:val="004C736A"/>
    <w:rsid w:val="004D2097"/>
    <w:rsid w:val="004D2604"/>
    <w:rsid w:val="004D3466"/>
    <w:rsid w:val="004D3DE7"/>
    <w:rsid w:val="004D653B"/>
    <w:rsid w:val="004E3D47"/>
    <w:rsid w:val="004E6F3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0865"/>
    <w:rsid w:val="00531D40"/>
    <w:rsid w:val="00533DA6"/>
    <w:rsid w:val="00535781"/>
    <w:rsid w:val="005418AE"/>
    <w:rsid w:val="00544BCC"/>
    <w:rsid w:val="00551C39"/>
    <w:rsid w:val="00552297"/>
    <w:rsid w:val="00553778"/>
    <w:rsid w:val="00560A8E"/>
    <w:rsid w:val="00560C4B"/>
    <w:rsid w:val="0056239C"/>
    <w:rsid w:val="00563815"/>
    <w:rsid w:val="005644F6"/>
    <w:rsid w:val="0056475A"/>
    <w:rsid w:val="00564C9C"/>
    <w:rsid w:val="00565492"/>
    <w:rsid w:val="00567D63"/>
    <w:rsid w:val="00572404"/>
    <w:rsid w:val="0057285D"/>
    <w:rsid w:val="00572921"/>
    <w:rsid w:val="00573261"/>
    <w:rsid w:val="0057432D"/>
    <w:rsid w:val="00575C7E"/>
    <w:rsid w:val="00576C00"/>
    <w:rsid w:val="00584FFF"/>
    <w:rsid w:val="00587439"/>
    <w:rsid w:val="00590E59"/>
    <w:rsid w:val="00591741"/>
    <w:rsid w:val="005928A1"/>
    <w:rsid w:val="005974CD"/>
    <w:rsid w:val="005A0453"/>
    <w:rsid w:val="005A15D5"/>
    <w:rsid w:val="005A3FD7"/>
    <w:rsid w:val="005A49AC"/>
    <w:rsid w:val="005B236F"/>
    <w:rsid w:val="005B65A4"/>
    <w:rsid w:val="005B663D"/>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601454"/>
    <w:rsid w:val="006021E3"/>
    <w:rsid w:val="00602CDA"/>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885"/>
    <w:rsid w:val="00633D30"/>
    <w:rsid w:val="00635862"/>
    <w:rsid w:val="006372A3"/>
    <w:rsid w:val="00641109"/>
    <w:rsid w:val="00641E82"/>
    <w:rsid w:val="0064637E"/>
    <w:rsid w:val="00646F3B"/>
    <w:rsid w:val="00654D4E"/>
    <w:rsid w:val="006556F8"/>
    <w:rsid w:val="00656331"/>
    <w:rsid w:val="00657C00"/>
    <w:rsid w:val="00660B55"/>
    <w:rsid w:val="0066264A"/>
    <w:rsid w:val="00662B31"/>
    <w:rsid w:val="00662BC5"/>
    <w:rsid w:val="00662C33"/>
    <w:rsid w:val="006655CA"/>
    <w:rsid w:val="00665D31"/>
    <w:rsid w:val="006662AC"/>
    <w:rsid w:val="00666544"/>
    <w:rsid w:val="00666EC5"/>
    <w:rsid w:val="00673195"/>
    <w:rsid w:val="00676E46"/>
    <w:rsid w:val="00677738"/>
    <w:rsid w:val="0068001D"/>
    <w:rsid w:val="00686925"/>
    <w:rsid w:val="0068766D"/>
    <w:rsid w:val="00691A3B"/>
    <w:rsid w:val="00694D45"/>
    <w:rsid w:val="006A1085"/>
    <w:rsid w:val="006A339A"/>
    <w:rsid w:val="006A3D66"/>
    <w:rsid w:val="006A5298"/>
    <w:rsid w:val="006A52AD"/>
    <w:rsid w:val="006A5D29"/>
    <w:rsid w:val="006A7848"/>
    <w:rsid w:val="006B0AF5"/>
    <w:rsid w:val="006B0F67"/>
    <w:rsid w:val="006B152E"/>
    <w:rsid w:val="006B1C75"/>
    <w:rsid w:val="006B2670"/>
    <w:rsid w:val="006B395C"/>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61EE"/>
    <w:rsid w:val="006E7C2C"/>
    <w:rsid w:val="0070173B"/>
    <w:rsid w:val="00701D02"/>
    <w:rsid w:val="0070215D"/>
    <w:rsid w:val="007046AB"/>
    <w:rsid w:val="00704F48"/>
    <w:rsid w:val="00705F66"/>
    <w:rsid w:val="0070688C"/>
    <w:rsid w:val="00706F2C"/>
    <w:rsid w:val="007106B6"/>
    <w:rsid w:val="00710ABC"/>
    <w:rsid w:val="00711C0C"/>
    <w:rsid w:val="0071214C"/>
    <w:rsid w:val="00717E94"/>
    <w:rsid w:val="007219A8"/>
    <w:rsid w:val="00723330"/>
    <w:rsid w:val="00724074"/>
    <w:rsid w:val="00725136"/>
    <w:rsid w:val="00726CAE"/>
    <w:rsid w:val="00727E87"/>
    <w:rsid w:val="007322E3"/>
    <w:rsid w:val="00735874"/>
    <w:rsid w:val="00740B19"/>
    <w:rsid w:val="00741476"/>
    <w:rsid w:val="00743A94"/>
    <w:rsid w:val="00743AEF"/>
    <w:rsid w:val="00744389"/>
    <w:rsid w:val="00744FC5"/>
    <w:rsid w:val="00745F15"/>
    <w:rsid w:val="007516D4"/>
    <w:rsid w:val="0075260D"/>
    <w:rsid w:val="00754A0E"/>
    <w:rsid w:val="007608AE"/>
    <w:rsid w:val="00761A87"/>
    <w:rsid w:val="00761D50"/>
    <w:rsid w:val="00762388"/>
    <w:rsid w:val="00762B8D"/>
    <w:rsid w:val="00763BD3"/>
    <w:rsid w:val="0076542E"/>
    <w:rsid w:val="007664BF"/>
    <w:rsid w:val="00767A19"/>
    <w:rsid w:val="007704D8"/>
    <w:rsid w:val="007708A8"/>
    <w:rsid w:val="00773B2B"/>
    <w:rsid w:val="0077432B"/>
    <w:rsid w:val="00775492"/>
    <w:rsid w:val="0077632A"/>
    <w:rsid w:val="007769B4"/>
    <w:rsid w:val="0077751D"/>
    <w:rsid w:val="0078054F"/>
    <w:rsid w:val="00781CA8"/>
    <w:rsid w:val="00782C8E"/>
    <w:rsid w:val="00784E95"/>
    <w:rsid w:val="0079264E"/>
    <w:rsid w:val="00792FEC"/>
    <w:rsid w:val="0079452F"/>
    <w:rsid w:val="0079542F"/>
    <w:rsid w:val="00795A9B"/>
    <w:rsid w:val="007970F5"/>
    <w:rsid w:val="00797987"/>
    <w:rsid w:val="007A11DA"/>
    <w:rsid w:val="007A1987"/>
    <w:rsid w:val="007A20CC"/>
    <w:rsid w:val="007A2AEE"/>
    <w:rsid w:val="007A32F2"/>
    <w:rsid w:val="007A3A63"/>
    <w:rsid w:val="007A54C5"/>
    <w:rsid w:val="007A7EFA"/>
    <w:rsid w:val="007B1551"/>
    <w:rsid w:val="007B3441"/>
    <w:rsid w:val="007B461A"/>
    <w:rsid w:val="007B5AFF"/>
    <w:rsid w:val="007B5C92"/>
    <w:rsid w:val="007B6E50"/>
    <w:rsid w:val="007B793F"/>
    <w:rsid w:val="007C08E0"/>
    <w:rsid w:val="007C270E"/>
    <w:rsid w:val="007C4F3B"/>
    <w:rsid w:val="007C4F9A"/>
    <w:rsid w:val="007C6B0F"/>
    <w:rsid w:val="007D3856"/>
    <w:rsid w:val="007D42C7"/>
    <w:rsid w:val="007D5D2B"/>
    <w:rsid w:val="007E033A"/>
    <w:rsid w:val="007E03CD"/>
    <w:rsid w:val="007E0C43"/>
    <w:rsid w:val="007E0F7D"/>
    <w:rsid w:val="007E288D"/>
    <w:rsid w:val="007E3A8F"/>
    <w:rsid w:val="007E4D7B"/>
    <w:rsid w:val="007E65B7"/>
    <w:rsid w:val="007E7F5F"/>
    <w:rsid w:val="007F0B05"/>
    <w:rsid w:val="007F1BE3"/>
    <w:rsid w:val="007F4358"/>
    <w:rsid w:val="007F4401"/>
    <w:rsid w:val="007F791D"/>
    <w:rsid w:val="00800BA9"/>
    <w:rsid w:val="00800D3D"/>
    <w:rsid w:val="00802877"/>
    <w:rsid w:val="00802918"/>
    <w:rsid w:val="008030E5"/>
    <w:rsid w:val="00803565"/>
    <w:rsid w:val="008035EE"/>
    <w:rsid w:val="0080404E"/>
    <w:rsid w:val="008043A8"/>
    <w:rsid w:val="008057E0"/>
    <w:rsid w:val="008066E9"/>
    <w:rsid w:val="00807AA5"/>
    <w:rsid w:val="00810BB4"/>
    <w:rsid w:val="00811620"/>
    <w:rsid w:val="00811E6A"/>
    <w:rsid w:val="00814A5C"/>
    <w:rsid w:val="00815601"/>
    <w:rsid w:val="00816084"/>
    <w:rsid w:val="00816441"/>
    <w:rsid w:val="0081677D"/>
    <w:rsid w:val="00821EB1"/>
    <w:rsid w:val="00823FA9"/>
    <w:rsid w:val="00826543"/>
    <w:rsid w:val="0082671F"/>
    <w:rsid w:val="00830288"/>
    <w:rsid w:val="00830F98"/>
    <w:rsid w:val="008316CE"/>
    <w:rsid w:val="008318D6"/>
    <w:rsid w:val="00832E4B"/>
    <w:rsid w:val="00834FCC"/>
    <w:rsid w:val="008350F5"/>
    <w:rsid w:val="00840607"/>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6CC2"/>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6023"/>
    <w:rsid w:val="008C2659"/>
    <w:rsid w:val="008C2E2E"/>
    <w:rsid w:val="008C4A6E"/>
    <w:rsid w:val="008C58DC"/>
    <w:rsid w:val="008C5AC4"/>
    <w:rsid w:val="008D08A1"/>
    <w:rsid w:val="008D0E75"/>
    <w:rsid w:val="008D13A3"/>
    <w:rsid w:val="008D1FCC"/>
    <w:rsid w:val="008D3259"/>
    <w:rsid w:val="008E1213"/>
    <w:rsid w:val="008E4430"/>
    <w:rsid w:val="008E4568"/>
    <w:rsid w:val="008E4896"/>
    <w:rsid w:val="008E6BF1"/>
    <w:rsid w:val="008F10EA"/>
    <w:rsid w:val="008F11FB"/>
    <w:rsid w:val="008F30C1"/>
    <w:rsid w:val="008F349C"/>
    <w:rsid w:val="008F4216"/>
    <w:rsid w:val="008F4E2E"/>
    <w:rsid w:val="008F7ADE"/>
    <w:rsid w:val="009010F1"/>
    <w:rsid w:val="00901D18"/>
    <w:rsid w:val="0090288D"/>
    <w:rsid w:val="009030C7"/>
    <w:rsid w:val="00903994"/>
    <w:rsid w:val="00903A5B"/>
    <w:rsid w:val="00905743"/>
    <w:rsid w:val="009058D0"/>
    <w:rsid w:val="00911F95"/>
    <w:rsid w:val="00913C24"/>
    <w:rsid w:val="00913C67"/>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A69"/>
    <w:rsid w:val="00936BA6"/>
    <w:rsid w:val="00936C83"/>
    <w:rsid w:val="009410EF"/>
    <w:rsid w:val="009441BC"/>
    <w:rsid w:val="00944901"/>
    <w:rsid w:val="00946A9E"/>
    <w:rsid w:val="00955D90"/>
    <w:rsid w:val="00956FDE"/>
    <w:rsid w:val="0096032A"/>
    <w:rsid w:val="00964F9B"/>
    <w:rsid w:val="009666BF"/>
    <w:rsid w:val="00967042"/>
    <w:rsid w:val="009673A1"/>
    <w:rsid w:val="009705FB"/>
    <w:rsid w:val="00970884"/>
    <w:rsid w:val="00972130"/>
    <w:rsid w:val="0097414C"/>
    <w:rsid w:val="00975267"/>
    <w:rsid w:val="00975368"/>
    <w:rsid w:val="00975585"/>
    <w:rsid w:val="00975B6C"/>
    <w:rsid w:val="00976540"/>
    <w:rsid w:val="00977E3C"/>
    <w:rsid w:val="00977F24"/>
    <w:rsid w:val="00977FFD"/>
    <w:rsid w:val="00980829"/>
    <w:rsid w:val="00981AF8"/>
    <w:rsid w:val="009833A4"/>
    <w:rsid w:val="0098457C"/>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388D"/>
    <w:rsid w:val="00A54A92"/>
    <w:rsid w:val="00A56572"/>
    <w:rsid w:val="00A62740"/>
    <w:rsid w:val="00A62C1E"/>
    <w:rsid w:val="00A63236"/>
    <w:rsid w:val="00A64A24"/>
    <w:rsid w:val="00A65E24"/>
    <w:rsid w:val="00A65E26"/>
    <w:rsid w:val="00A71752"/>
    <w:rsid w:val="00A74A17"/>
    <w:rsid w:val="00A7562A"/>
    <w:rsid w:val="00A763C1"/>
    <w:rsid w:val="00A81A0D"/>
    <w:rsid w:val="00A83B13"/>
    <w:rsid w:val="00A8598B"/>
    <w:rsid w:val="00A859F7"/>
    <w:rsid w:val="00A85B53"/>
    <w:rsid w:val="00A9584D"/>
    <w:rsid w:val="00A96D04"/>
    <w:rsid w:val="00AA204D"/>
    <w:rsid w:val="00AA23B3"/>
    <w:rsid w:val="00AA34E0"/>
    <w:rsid w:val="00AA4EB9"/>
    <w:rsid w:val="00AA5666"/>
    <w:rsid w:val="00AA6905"/>
    <w:rsid w:val="00AA706F"/>
    <w:rsid w:val="00AA73FA"/>
    <w:rsid w:val="00AA763D"/>
    <w:rsid w:val="00AB17EF"/>
    <w:rsid w:val="00AB3183"/>
    <w:rsid w:val="00AB32A8"/>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5EF9"/>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1732C"/>
    <w:rsid w:val="00B17BD8"/>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1771"/>
    <w:rsid w:val="00B4305A"/>
    <w:rsid w:val="00B43BD6"/>
    <w:rsid w:val="00B50A8B"/>
    <w:rsid w:val="00B50E26"/>
    <w:rsid w:val="00B51EBB"/>
    <w:rsid w:val="00B5363B"/>
    <w:rsid w:val="00B55014"/>
    <w:rsid w:val="00B55139"/>
    <w:rsid w:val="00B56E90"/>
    <w:rsid w:val="00B57248"/>
    <w:rsid w:val="00B60DF6"/>
    <w:rsid w:val="00B618B9"/>
    <w:rsid w:val="00B64704"/>
    <w:rsid w:val="00B65A8F"/>
    <w:rsid w:val="00B67782"/>
    <w:rsid w:val="00B67B78"/>
    <w:rsid w:val="00B711E5"/>
    <w:rsid w:val="00B7246A"/>
    <w:rsid w:val="00B73290"/>
    <w:rsid w:val="00B74247"/>
    <w:rsid w:val="00B75CD5"/>
    <w:rsid w:val="00B770E6"/>
    <w:rsid w:val="00B805C5"/>
    <w:rsid w:val="00B8191B"/>
    <w:rsid w:val="00B84C5E"/>
    <w:rsid w:val="00B85D8A"/>
    <w:rsid w:val="00B91CD0"/>
    <w:rsid w:val="00B93B6D"/>
    <w:rsid w:val="00B94BBE"/>
    <w:rsid w:val="00B9523C"/>
    <w:rsid w:val="00B96F99"/>
    <w:rsid w:val="00B97465"/>
    <w:rsid w:val="00BA2420"/>
    <w:rsid w:val="00BA2B49"/>
    <w:rsid w:val="00BA3710"/>
    <w:rsid w:val="00BA4308"/>
    <w:rsid w:val="00BA4E78"/>
    <w:rsid w:val="00BA70D0"/>
    <w:rsid w:val="00BA77A5"/>
    <w:rsid w:val="00BB024D"/>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37AB"/>
    <w:rsid w:val="00BD48E2"/>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64EC9"/>
    <w:rsid w:val="00C738E5"/>
    <w:rsid w:val="00C750C5"/>
    <w:rsid w:val="00C76812"/>
    <w:rsid w:val="00C8479A"/>
    <w:rsid w:val="00C85271"/>
    <w:rsid w:val="00C863DD"/>
    <w:rsid w:val="00C875C5"/>
    <w:rsid w:val="00C91739"/>
    <w:rsid w:val="00C92EF1"/>
    <w:rsid w:val="00C94360"/>
    <w:rsid w:val="00C94CF0"/>
    <w:rsid w:val="00C95B90"/>
    <w:rsid w:val="00C9639A"/>
    <w:rsid w:val="00C96C71"/>
    <w:rsid w:val="00CA087B"/>
    <w:rsid w:val="00CA5618"/>
    <w:rsid w:val="00CB0D60"/>
    <w:rsid w:val="00CB1A4A"/>
    <w:rsid w:val="00CB1D19"/>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30CC"/>
    <w:rsid w:val="00CD4F57"/>
    <w:rsid w:val="00CD739C"/>
    <w:rsid w:val="00CE2188"/>
    <w:rsid w:val="00CE3004"/>
    <w:rsid w:val="00CE316B"/>
    <w:rsid w:val="00CE3A5C"/>
    <w:rsid w:val="00CE5999"/>
    <w:rsid w:val="00CF1A65"/>
    <w:rsid w:val="00CF1B4F"/>
    <w:rsid w:val="00CF3B48"/>
    <w:rsid w:val="00CF4545"/>
    <w:rsid w:val="00CF457A"/>
    <w:rsid w:val="00CF5545"/>
    <w:rsid w:val="00CF5854"/>
    <w:rsid w:val="00CF64C1"/>
    <w:rsid w:val="00CF7CFC"/>
    <w:rsid w:val="00D01971"/>
    <w:rsid w:val="00D02D2C"/>
    <w:rsid w:val="00D047C7"/>
    <w:rsid w:val="00D0584F"/>
    <w:rsid w:val="00D0611F"/>
    <w:rsid w:val="00D06B8D"/>
    <w:rsid w:val="00D10149"/>
    <w:rsid w:val="00D10158"/>
    <w:rsid w:val="00D14437"/>
    <w:rsid w:val="00D15239"/>
    <w:rsid w:val="00D1594F"/>
    <w:rsid w:val="00D22666"/>
    <w:rsid w:val="00D2484B"/>
    <w:rsid w:val="00D24F86"/>
    <w:rsid w:val="00D26665"/>
    <w:rsid w:val="00D30401"/>
    <w:rsid w:val="00D30FE5"/>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5D7"/>
    <w:rsid w:val="00D5569F"/>
    <w:rsid w:val="00D60DA5"/>
    <w:rsid w:val="00D61084"/>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3585"/>
    <w:rsid w:val="00D946A1"/>
    <w:rsid w:val="00D95E34"/>
    <w:rsid w:val="00DA1317"/>
    <w:rsid w:val="00DA24E6"/>
    <w:rsid w:val="00DA25C4"/>
    <w:rsid w:val="00DA3D2C"/>
    <w:rsid w:val="00DA49DA"/>
    <w:rsid w:val="00DB0BB7"/>
    <w:rsid w:val="00DB120E"/>
    <w:rsid w:val="00DB1639"/>
    <w:rsid w:val="00DB21E8"/>
    <w:rsid w:val="00DB33A3"/>
    <w:rsid w:val="00DB5C26"/>
    <w:rsid w:val="00DB685B"/>
    <w:rsid w:val="00DC143B"/>
    <w:rsid w:val="00DC4FB1"/>
    <w:rsid w:val="00DC59E9"/>
    <w:rsid w:val="00DC73CF"/>
    <w:rsid w:val="00DD05A6"/>
    <w:rsid w:val="00DD299E"/>
    <w:rsid w:val="00DD50DF"/>
    <w:rsid w:val="00DD70C3"/>
    <w:rsid w:val="00DE017E"/>
    <w:rsid w:val="00DE1AD4"/>
    <w:rsid w:val="00DE343D"/>
    <w:rsid w:val="00DE3F53"/>
    <w:rsid w:val="00DE41CB"/>
    <w:rsid w:val="00DE4D96"/>
    <w:rsid w:val="00DE6D5B"/>
    <w:rsid w:val="00DE7FEF"/>
    <w:rsid w:val="00DF2BE3"/>
    <w:rsid w:val="00DF31D7"/>
    <w:rsid w:val="00DF333D"/>
    <w:rsid w:val="00DF43D8"/>
    <w:rsid w:val="00DF47BE"/>
    <w:rsid w:val="00E006C0"/>
    <w:rsid w:val="00E01FD9"/>
    <w:rsid w:val="00E027EE"/>
    <w:rsid w:val="00E030B7"/>
    <w:rsid w:val="00E044C0"/>
    <w:rsid w:val="00E065D0"/>
    <w:rsid w:val="00E06884"/>
    <w:rsid w:val="00E06EA7"/>
    <w:rsid w:val="00E06F11"/>
    <w:rsid w:val="00E07190"/>
    <w:rsid w:val="00E07E12"/>
    <w:rsid w:val="00E1716B"/>
    <w:rsid w:val="00E20B22"/>
    <w:rsid w:val="00E20BE6"/>
    <w:rsid w:val="00E21439"/>
    <w:rsid w:val="00E21EA7"/>
    <w:rsid w:val="00E25A91"/>
    <w:rsid w:val="00E2671E"/>
    <w:rsid w:val="00E27BB8"/>
    <w:rsid w:val="00E31869"/>
    <w:rsid w:val="00E40B8B"/>
    <w:rsid w:val="00E41B91"/>
    <w:rsid w:val="00E42560"/>
    <w:rsid w:val="00E45E58"/>
    <w:rsid w:val="00E47ED0"/>
    <w:rsid w:val="00E50695"/>
    <w:rsid w:val="00E5157A"/>
    <w:rsid w:val="00E519AD"/>
    <w:rsid w:val="00E56413"/>
    <w:rsid w:val="00E575A5"/>
    <w:rsid w:val="00E6244B"/>
    <w:rsid w:val="00E65BEA"/>
    <w:rsid w:val="00E71932"/>
    <w:rsid w:val="00E71BEC"/>
    <w:rsid w:val="00E72741"/>
    <w:rsid w:val="00E73AED"/>
    <w:rsid w:val="00E77BB5"/>
    <w:rsid w:val="00E77F0A"/>
    <w:rsid w:val="00E81208"/>
    <w:rsid w:val="00E830DB"/>
    <w:rsid w:val="00E8386D"/>
    <w:rsid w:val="00E83FF6"/>
    <w:rsid w:val="00E853BC"/>
    <w:rsid w:val="00E85593"/>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55A"/>
    <w:rsid w:val="00EC48A1"/>
    <w:rsid w:val="00EC4FAB"/>
    <w:rsid w:val="00ED3CC2"/>
    <w:rsid w:val="00ED3D09"/>
    <w:rsid w:val="00ED5741"/>
    <w:rsid w:val="00EE1BB9"/>
    <w:rsid w:val="00EE3552"/>
    <w:rsid w:val="00EE3578"/>
    <w:rsid w:val="00EE4D7A"/>
    <w:rsid w:val="00EE4ED3"/>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1253"/>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A60AF"/>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CF8"/>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D70C3"/>
    <w:rPr>
      <w:sz w:val="24"/>
      <w:szCs w:val="24"/>
    </w:rPr>
  </w:style>
  <w:style w:styleId="Naslov2" w:type="paragraph">
    <w:name w:val="heading 2"/>
    <w:basedOn w:val="Normal"/>
    <w:next w:val="Normal"/>
    <w:qFormat/>
    <w:rsid w:val="00944901"/>
    <w:pPr>
      <w:keepNext/>
      <w:jc w:val="center"/>
      <w:outlineLvl w:val="1"/>
    </w:pPr>
    <w:rPr>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944901"/>
    <w:pPr>
      <w:tabs>
        <w:tab w:pos="4536" w:val="center"/>
        <w:tab w:pos="9072" w:val="right"/>
      </w:tabs>
    </w:pPr>
  </w:style>
  <w:style w:styleId="Brojstranice" w:type="character">
    <w:name w:val="page number"/>
    <w:basedOn w:val="Zadanifontodlomka"/>
    <w:rsid w:val="00944901"/>
  </w:style>
  <w:style w:styleId="Tekstbalonia" w:type="paragraph">
    <w:name w:val="Balloon Text"/>
    <w:basedOn w:val="Normal"/>
    <w:semiHidden/>
    <w:rsid w:val="00F31253"/>
    <w:rPr>
      <w:rFonts w:cs="Tahoma" w:hAnsi="Tahoma" w:ascii="Tahoma"/>
      <w:sz w:val="16"/>
      <w:szCs w:val="16"/>
    </w:rPr>
  </w:style>
  <w:style w:customStyle="true" w:styleId="tabletextfield" w:type="character">
    <w:name w:val="table_text_field"/>
    <w:basedOn w:val="Zadanifontodlomka"/>
    <w:rsid w:val="00975368"/>
  </w:style>
  <w:style w:styleId="Tekstkrajnjebiljeke" w:type="paragraph">
    <w:name w:val="endnote text"/>
    <w:basedOn w:val="Normal"/>
    <w:semiHidden/>
    <w:rsid w:val="005974CD"/>
    <w:rPr>
      <w:sz w:val="20"/>
      <w:szCs w:val="20"/>
      <w:lang w:val="en-US"/>
    </w:rPr>
  </w:style>
  <w:style w:styleId="Zaglavlje" w:type="paragraph">
    <w:name w:val="header"/>
    <w:basedOn w:val="Normal"/>
    <w:rsid w:val="006E61EE"/>
    <w:pPr>
      <w:tabs>
        <w:tab w:pos="4536" w:val="center"/>
        <w:tab w:pos="9072" w:val="right"/>
      </w:tabs>
    </w:pPr>
  </w:style>
  <w:style w:styleId="Tekstrezerviranogmjesta" w:type="character">
    <w:name w:val="Placeholder Text"/>
    <w:basedOn w:val="Zadanifontodlomka"/>
    <w:uiPriority w:val="99"/>
    <w:semiHidden/>
    <w:rsid w:val="00AA6905"/>
    <w:rPr>
      <w:color w:val="808080"/>
      <w:bdr w:space="0" w:sz="0" w:color="auto" w:val="none"/>
      <w:shd w:fill="auto" w:color="auto" w:val="clear"/>
    </w:rPr>
  </w:style>
  <w:style w:customStyle="true" w:styleId="eSPISCCParagraphDefaultFont" w:type="character">
    <w:name w:val="eSPIS_CC_Paragraph Default Font"/>
    <w:basedOn w:val="Zadanifontodlomka"/>
    <w:rsid w:val="00AA69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6905"/>
    <w:rPr>
      <w:bdr w:space="0" w:sz="0" w:color="auto" w:val="none"/>
      <w:shd w:fill="FFFFCC" w:color="auto" w:val="clear"/>
      <w:lang w:val="hr-HR"/>
    </w:rPr>
  </w:style>
  <w:style w:customStyle="true" w:styleId="PozadinaSvijetloCrvena" w:type="character">
    <w:name w:val="Pozadina_SvijetloCrvena"/>
    <w:basedOn w:val="eSPISCCParagraphDefaultFont"/>
    <w:rsid w:val="00AA69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69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D70C3"/>
    <w:rPr>
      <w:sz w:val="24"/>
      <w:szCs w:val="24"/>
    </w:rPr>
  </w:style>
  <w:style w:styleId="Naslov2" w:type="paragraph">
    <w:name w:val="heading 2"/>
    <w:basedOn w:val="Normal"/>
    <w:next w:val="Normal"/>
    <w:qFormat/>
    <w:rsid w:val="00944901"/>
    <w:pPr>
      <w:keepNext/>
      <w:jc w:val="center"/>
      <w:outlineLvl w:val="1"/>
    </w:pPr>
    <w:rPr>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944901"/>
    <w:pPr>
      <w:tabs>
        <w:tab w:pos="4536" w:val="center"/>
        <w:tab w:pos="9072" w:val="right"/>
      </w:tabs>
    </w:pPr>
  </w:style>
  <w:style w:styleId="Brojstranice" w:type="character">
    <w:name w:val="page number"/>
    <w:basedOn w:val="Zadanifontodlomka"/>
    <w:rsid w:val="00944901"/>
  </w:style>
  <w:style w:styleId="Tekstbalonia" w:type="paragraph">
    <w:name w:val="Balloon Text"/>
    <w:basedOn w:val="Normal"/>
    <w:semiHidden/>
    <w:rsid w:val="00F31253"/>
    <w:rPr>
      <w:rFonts w:ascii="Tahoma" w:cs="Tahoma" w:hAnsi="Tahoma"/>
      <w:sz w:val="16"/>
      <w:szCs w:val="16"/>
    </w:rPr>
  </w:style>
  <w:style w:customStyle="1" w:styleId="tabletextfield" w:type="character">
    <w:name w:val="table_text_field"/>
    <w:basedOn w:val="Zadanifontodlomka"/>
    <w:rsid w:val="00975368"/>
  </w:style>
  <w:style w:styleId="Tekstkrajnjebiljeke" w:type="paragraph">
    <w:name w:val="endnote text"/>
    <w:basedOn w:val="Normal"/>
    <w:semiHidden/>
    <w:rsid w:val="005974CD"/>
    <w:rPr>
      <w:sz w:val="20"/>
      <w:szCs w:val="20"/>
      <w:lang w:val="en-US"/>
    </w:rPr>
  </w:style>
  <w:style w:styleId="Zaglavlje" w:type="paragraph">
    <w:name w:val="header"/>
    <w:basedOn w:val="Normal"/>
    <w:rsid w:val="006E61EE"/>
    <w:pPr>
      <w:tabs>
        <w:tab w:pos="4536" w:val="center"/>
        <w:tab w:pos="9072" w:val="right"/>
      </w:tabs>
    </w:pPr>
  </w:style>
  <w:style w:styleId="Tekstrezerviranogmjesta" w:type="character">
    <w:name w:val="Placeholder Text"/>
    <w:basedOn w:val="Zadanifontodlomka"/>
    <w:uiPriority w:val="99"/>
    <w:semiHidden/>
    <w:rsid w:val="00AA6905"/>
    <w:rPr>
      <w:color w:val="808080"/>
      <w:bdr w:color="auto" w:space="0" w:sz="0" w:val="none"/>
      <w:shd w:color="auto" w:fill="auto" w:val="clear"/>
    </w:rPr>
  </w:style>
  <w:style w:customStyle="1" w:styleId="eSPISCCParagraphDefaultFont" w:type="character">
    <w:name w:val="eSPIS_CC_Paragraph Default Font"/>
    <w:basedOn w:val="Zadanifontodlomka"/>
    <w:rsid w:val="00AA69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6905"/>
    <w:rPr>
      <w:bdr w:color="auto" w:space="0" w:sz="0" w:val="none"/>
      <w:shd w:color="auto" w:fill="FFFFCC" w:val="clear"/>
      <w:lang w:val="hr-HR"/>
    </w:rPr>
  </w:style>
  <w:style w:customStyle="1" w:styleId="PozadinaSvijetloCrvena" w:type="character">
    <w:name w:val="Pozadina_SvijetloCrvena"/>
    <w:basedOn w:val="eSPISCCParagraphDefaultFont"/>
    <w:rsid w:val="00AA69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69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91892811">
      <w:bodyDiv w:val="true"/>
      <w:marLeft w:val="83"/>
      <w:marRight w:val="83"/>
      <w:marTop w:val="83"/>
      <w:marBottom w:val="83"/>
      <w:divBdr>
        <w:top w:space="0" w:sz="0" w:color="auto" w:val="none"/>
        <w:left w:space="0" w:sz="0" w:color="auto" w:val="none"/>
        <w:bottom w:space="0" w:sz="0" w:color="auto" w:val="none"/>
        <w:right w:space="0" w:sz="0" w:color="auto" w:val="none"/>
      </w:divBdr>
      <w:divsChild>
        <w:div w:id="1793480402">
          <w:marLeft w:val="0"/>
          <w:marRight w:val="0"/>
          <w:marTop w:val="42"/>
          <w:marBottom w:val="0"/>
          <w:divBdr>
            <w:top w:space="0" w:sz="0" w:color="auto" w:val="none"/>
            <w:left w:space="0" w:sz="0" w:color="auto" w:val="none"/>
            <w:bottom w:space="0" w:sz="0" w:color="auto" w:val="none"/>
            <w:right w:space="0" w:sz="0" w:color="auto" w:val="none"/>
          </w:divBdr>
          <w:divsChild>
            <w:div w:id="1549797106">
              <w:marLeft w:val="0"/>
              <w:marRight w:val="0"/>
              <w:marTop w:val="0"/>
              <w:marBottom w:val="0"/>
              <w:divBdr>
                <w:top w:space="0" w:sz="0" w:color="auto" w:val="none"/>
                <w:left w:space="0" w:sz="0" w:color="auto" w:val="none"/>
                <w:bottom w:space="0" w:sz="0" w:color="auto" w:val="none"/>
                <w:right w:space="0" w:sz="0" w:color="auto" w:val="none"/>
              </w:divBdr>
              <w:divsChild>
                <w:div w:id="1539704728">
                  <w:marLeft w:val="2609"/>
                  <w:marRight w:val="0"/>
                  <w:marTop w:val="0"/>
                  <w:marBottom w:val="209"/>
                  <w:divBdr>
                    <w:top w:space="0" w:sz="0" w:color="auto" w:val="none"/>
                    <w:left w:space="0" w:sz="0" w:color="auto" w:val="none"/>
                    <w:bottom w:space="0" w:sz="0" w:color="auto" w:val="none"/>
                    <w:right w:space="0" w:sz="0" w:color="auto" w:val="none"/>
                  </w:divBdr>
                  <w:divsChild>
                    <w:div w:id="579558272">
                      <w:marLeft w:val="0"/>
                      <w:marRight w:val="0"/>
                      <w:marTop w:val="0"/>
                      <w:marBottom w:val="0"/>
                      <w:divBdr>
                        <w:top w:space="0" w:sz="0" w:color="auto" w:val="none"/>
                        <w:left w:space="0" w:sz="0" w:color="auto" w:val="none"/>
                        <w:bottom w:space="0" w:sz="0" w:color="auto" w:val="none"/>
                        <w:right w:space="0" w:sz="0" w:color="auto" w:val="none"/>
                      </w:divBdr>
                      <w:divsChild>
                        <w:div w:id="356545675">
                          <w:marLeft w:val="0"/>
                          <w:marRight w:val="0"/>
                          <w:marTop w:val="0"/>
                          <w:marBottom w:val="0"/>
                          <w:divBdr>
                            <w:top w:space="0" w:sz="0" w:color="auto" w:val="none"/>
                            <w:left w:space="0" w:sz="0" w:color="auto" w:val="none"/>
                            <w:bottom w:space="0" w:sz="0" w:color="auto" w:val="none"/>
                            <w:right w:space="0" w:sz="0" w:color="auto" w:val="none"/>
                          </w:divBdr>
                          <w:divsChild>
                            <w:div w:id="1514108650">
                              <w:marLeft w:val="0"/>
                              <w:marRight w:val="0"/>
                              <w:marTop w:val="0"/>
                              <w:marBottom w:val="0"/>
                              <w:divBdr>
                                <w:top w:space="0" w:sz="0" w:color="auto" w:val="none"/>
                                <w:left w:space="0" w:sz="0" w:color="auto" w:val="none"/>
                                <w:bottom w:space="0" w:sz="0" w:color="auto" w:val="none"/>
                                <w:right w:space="0" w:sz="0" w:color="auto" w:val="none"/>
                              </w:divBdr>
                              <w:divsChild>
                                <w:div w:id="2000890074">
                                  <w:marLeft w:val="0"/>
                                  <w:marRight w:val="0"/>
                                  <w:marTop w:val="0"/>
                                  <w:marBottom w:val="0"/>
                                  <w:divBdr>
                                    <w:top w:space="0" w:sz="0" w:color="auto" w:val="none"/>
                                    <w:left w:space="0" w:sz="0" w:color="auto" w:val="none"/>
                                    <w:bottom w:space="0" w:sz="0" w:color="auto" w:val="none"/>
                                    <w:right w:space="0" w:sz="0" w:color="auto" w:val="none"/>
                                  </w:divBdr>
                                  <w:divsChild>
                                    <w:div w:id="55394642">
                                      <w:marLeft w:val="0"/>
                                      <w:marRight w:val="0"/>
                                      <w:marTop w:val="0"/>
                                      <w:marBottom w:val="0"/>
                                      <w:divBdr>
                                        <w:top w:space="0" w:sz="0" w:color="auto" w:val="none"/>
                                        <w:left w:space="0" w:sz="0" w:color="auto" w:val="none"/>
                                        <w:bottom w:space="0" w:sz="0" w:color="auto" w:val="none"/>
                                        <w:right w:space="0" w:sz="0" w:color="auto" w:val="none"/>
                                      </w:divBdr>
                                      <w:divsChild>
                                        <w:div w:id="655308073">
                                          <w:marLeft w:val="0"/>
                                          <w:marRight w:val="0"/>
                                          <w:marTop w:val="0"/>
                                          <w:marBottom w:val="0"/>
                                          <w:divBdr>
                                            <w:top w:space="0" w:sz="0" w:color="auto" w:val="none"/>
                                            <w:left w:space="0" w:sz="0" w:color="auto" w:val="none"/>
                                            <w:bottom w:space="0" w:sz="0" w:color="auto" w:val="none"/>
                                            <w:right w:space="0" w:sz="0" w:color="auto" w:val="none"/>
                                          </w:divBdr>
                                          <w:divsChild>
                                            <w:div w:id="797144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veljače 2017.</izvorni_sadrzaj>
    <derivirana_varijabla naziv="DomainObject.DatumDonosenjaOdluke_1">21.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2010.</izvorni_sadrzaj>
    <derivirana_varijabla naziv="DomainObject.Predmet.DatumOsnivanja_1">19. travnja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27. prosinca 2013.</izvorni_sadrzaj>
    <derivirana_varijabla naziv="DomainObject.Predmet.DatumRjesavanja_1">27. prosinca 2013.</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St-52/2010</izvorni_sadrzaj>
    <derivirana_varijabla naziv="DomainObject.Predmet.OznakaBroj_1">St-52/2010</derivirana_varijabla>
  </DomainObject.Predmet.OznakaBroj>
  <DomainObject.Predmet.OznakaBrojOptuznogAkta>
    <izvorni_sadrzaj/>
    <derivirana_varijabla naziv="DomainObject.Predmet.OznakaBrojOptuznogAkta_1"/>
  </DomainObject.Predmet.OznakaBrojOptuznogAkta>
  <DomainObject.Predmet.PredmetRijesio.Ime>
    <izvorni_sadrzaj>Vera</izvorni_sadrzaj>
    <derivirana_varijabla naziv="DomainObject.Predmet.PredmetRijesio.Ime_1">Vera</derivirana_varijabla>
  </DomainObject.Predmet.PredmetRijesio.Ime>
  <DomainObject.Predmet.PredmetRijesio.Oib>
    <izvorni_sadrzaj>06614226568</izvorni_sadrzaj>
    <derivirana_varijabla naziv="DomainObject.Predmet.PredmetRijesio.Oib_1">06614226568</derivirana_varijabla>
  </DomainObject.Predmet.PredmetRijesio.Oib>
  <DomainObject.Predmet.PredmetRijesio.Prezime>
    <izvorni_sadrzaj>Jelenović</izvorni_sadrzaj>
    <derivirana_varijabla naziv="DomainObject.Predmet.PredmetRijesio.Prezime_1">Jelenović</derivirana_varijabla>
  </DomainObject.Predmet.PredmetRijesio.Prezime>
  <DomainObject.Predmet.PrimjedbaSuca>
    <izvorni_sadrzaj/>
    <derivirana_varijabla naziv="DomainObject.Predmet.PrimjedbaSuca_1"/>
  </DomainObject.Predmet.PrimjedbaSuca>
  <DomainObject.Predmet.ProtustrankaFormated>
    <izvorni_sadrzaj>  JADRAN d.d. u stečaju CRIKVENICA zastupanog po punomoćniku OD Kovačević i dr. Rijeka</izvorni_sadrzaj>
    <derivirana_varijabla naziv="DomainObject.Predmet.ProtustrankaFormated_1">  JADRAN d.d. u stečaju CRIKVENICA zastupanog po punomoćniku OD Kovačević i dr. Rijeka</derivirana_varijabla>
  </DomainObject.Predmet.ProtustrankaFormated>
  <DomainObject.Predmet.ProtustrankaFormatedOIB>
    <izvorni_sadrzaj>  JADRAN d.d. u stečaju CRIKVENICA, OIB 56994999963 zastupanog po punomoćniku OD Kovačević i dr. Rijeka</izvorni_sadrzaj>
    <derivirana_varijabla naziv="DomainObject.Predmet.ProtustrankaFormatedOIB_1">  JADRAN d.d. u stečaju CRIKVENICA, OIB 56994999963 zastupanog po punomoćniku OD Kovačević i dr. Rijeka</derivirana_varijabla>
  </DomainObject.Predmet.ProtustrankaFormatedOIB>
  <DomainObject.Predmet.ProtustrankaFormatedWithAdress>
    <izvorni_sadrzaj> JADRAN d.d. u stečaju CRIKVENICA, BANA JELAČIĆA 16, Crikvenica zastupanog po punomoćniku OD Kovačević i dr. Rijeka</izvorni_sadrzaj>
    <derivirana_varijabla naziv="DomainObject.Predmet.ProtustrankaFormatedWithAdress_1"> JADRAN d.d. u stečaju CRIKVENICA, BANA JELAČIĆA 16, Crikvenica zastupanog po punomoćniku OD Kovačević i dr. Rijeka</derivirana_varijabla>
  </DomainObject.Predmet.ProtustrankaFormatedWithAdress>
  <DomainObject.Predmet.ProtustrankaFormatedWithAdressOIB>
    <izvorni_sadrzaj> JADRAN d.d. u stečaju CRIKVENICA, OIB 56994999963, BANA JELAČIĆA 16, Crikvenica zastupanog po punomoćniku OD Kovačević i dr. Rijeka</izvorni_sadrzaj>
    <derivirana_varijabla naziv="DomainObject.Predmet.ProtustrankaFormatedWithAdressOIB_1"> JADRAN d.d. u stečaju CRIKVENICA, OIB 56994999963, BANA JELAČIĆA 16, Crikvenica zastupanog po punomoćniku OD Kovačević i dr. Rijeka</derivirana_varijabla>
  </DomainObject.Predmet.ProtustrankaFormatedWithAdressOIB>
  <DomainObject.Predmet.ProtustrankaWithAdress>
    <izvorni_sadrzaj>JADRAN d.d. u stečaju CRIKVENICA BANA JELAČIĆA 16, Crikvenica</izvorni_sadrzaj>
    <derivirana_varijabla naziv="DomainObject.Predmet.ProtustrankaWithAdress_1">JADRAN d.d. u stečaju CRIKVENICA BANA JELAČIĆA 16, Crikvenica</derivirana_varijabla>
  </DomainObject.Predmet.ProtustrankaWithAdress>
  <DomainObject.Predmet.ProtustrankaWithAdressOIB>
    <izvorni_sadrzaj>JADRAN d.d. u stečaju CRIKVENICA, OIB 56994999963, BANA JELAČIĆA 16, Crikvenica</izvorni_sadrzaj>
    <derivirana_varijabla naziv="DomainObject.Predmet.ProtustrankaWithAdressOIB_1">JADRAN d.d. u stečaju CRIKVENICA, OIB 56994999963, BANA JELAČIĆA 16, Crikvenica</derivirana_varijabla>
  </DomainObject.Predmet.ProtustrankaWithAdressOIB>
  <DomainObject.Predmet.ProtustrankaNazivFormated>
    <izvorni_sadrzaj>JADRAN d.d. u stečaju CRIKVENICA</izvorni_sadrzaj>
    <derivirana_varijabla naziv="DomainObject.Predmet.ProtustrankaNazivFormated_1">JADRAN d.d. u stečaju CRIKVENICA</derivirana_varijabla>
  </DomainObject.Predmet.ProtustrankaNazivFormated>
  <DomainObject.Predmet.ProtustrankaNazivFormatedOIB>
    <izvorni_sadrzaj>JADRAN d.d. u stečaju CRIKVENICA, OIB 56994999963</izvorni_sadrzaj>
    <derivirana_varijabla naziv="DomainObject.Predmet.ProtustrankaNazivFormatedOIB_1">JADRAN d.d. u stečaju CRIKVENICA, OIB 56994999963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19. veljače 2014.</izvorni_sadrzaj>
    <derivirana_varijabla naziv="DomainObject.Predmet.SpisIzvanSuda.DatumIzlazaSpisa_1">19. veljače 2014.</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RH VRHOVNI SUD Zagreb</izvorni_sadrzaj>
    <derivirana_varijabla naziv="DomainObject.Predmet.SpisIzvanSuda.LokacijaSpisa_1">RH VRHOVNI SUD Zagreb</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IZVANREDNA REVIZIJA</izvorni_sadrzaj>
    <derivirana_varijabla naziv="DomainObject.Predmet.SpisIzvanSuda.RazlogIzlaskaSpisa_1">IZVANREDNA REVIZIJA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NEVEN JOKIĆ; VERICA FILIĆ; FEHIM ELJAZOVIĆ; INES MAĐAR; KATA BLAŽIĆ; MARICA BRANJAC; DAVOR KALANJ; NADA PERIŠIĆ; BRANKICA URINČIĆ; MAURICO SAMARDŽIJA; ANKICA KATNIĆ; ANKICA ANTIĆ; MILAN TOMIĆ</izvorni_sadrzaj>
    <derivirana_varijabla naziv="DomainObject.Predmet.StrankaFormated_1">  NEVEN JOKIĆ; VERICA FILIĆ; FEHIM ELJAZOVIĆ; INES MAĐAR; KATA BLAŽIĆ; MARICA BRANJAC; DAVOR KALANJ; NADA PERIŠIĆ; BRANKICA URINČIĆ; MAURICO SAMARDŽIJA; ANKICA KATNIĆ; ANKICA ANTIĆ; MILAN TOMIĆ</derivirana_varijabla>
  </DomainObject.Predmet.StrankaFormated>
  <DomainObject.Predmet.StrankaFormatedOIB>
    <izvorni_sadrzaj>  NEVEN JOKIĆ; VERICA FILIĆ; FEHIM ELJAZOVIĆ; INES MAĐAR; KATA BLAŽIĆ; MARICA BRANJAC; DAVOR KALANJ; NADA PERIŠIĆ; BRANKICA URINČIĆ; MAURICO SAMARDŽIJA; ANKICA KATNIĆ; ANKICA ANTIĆ; MILAN TOMIĆ</izvorni_sadrzaj>
    <derivirana_varijabla naziv="DomainObject.Predmet.StrankaFormatedOIB_1">  NEVEN JOKIĆ; VERICA FILIĆ; FEHIM ELJAZOVIĆ; INES MAĐAR; KATA BLAŽIĆ; MARICA BRANJAC; DAVOR KALANJ; NADA PERIŠIĆ; BRANKICA URINČIĆ; MAURICO SAMARDŽIJA; ANKICA KATNIĆ; ANKICA ANTIĆ; MILAN TOMIĆ</derivirana_varijabla>
  </DomainObject.Predmet.StrankaFormatedOIB>
  <DomainObject.Predmet.StrankaFormatedWithAdress>
    <izvorni_sadrzaj> NEVEN JOKIĆ, SAD 6, Crikvenica; VERICA FILIĆ, HOMOLIĆEVO 6, Kraljevica; FEHIM ELJAZOVIĆ, PODŠUPERA 40, Crikvenica; INES MAĐAR, B. BUCHOFFER 3, Crikvenica; KATA BLAŽIĆ, BRAĆE SOBOL 5, Crikvenica; MARICA BRANJAC, LADVIĆ 12, Crikvenica; DAVOR KALANJ, FRANJE CARA 15, Crikvenica; NADA PERIŠIĆ, PODBANJ 5, Kraljevica; BRANKICA URINČIĆ, KALA SV. ANTONA 21, Crikvenica; MAURICO SAMARDŽIJA, BENIĆI 27, CRIKVENICE; ANKICA KATNIĆ, ŠTROSMAJEROVO ŠETALIŠTE 10A, Crikvenica; ANKICA ANTIĆ, ŽIDINE 31, Crikvenica; MILAN TOMIĆ, ŽIDINE 30A, Crikvenica</izvorni_sadrzaj>
    <derivirana_varijabla naziv="DomainObject.Predmet.StrankaFormatedWithAdress_1"> NEVEN JOKIĆ, SAD 6, Crikvenica; VERICA FILIĆ, HOMOLIĆEVO 6, Kraljevica; FEHIM ELJAZOVIĆ, PODŠUPERA 40, Crikvenica; INES MAĐAR, B. BUCHOFFER 3, Crikvenica; KATA BLAŽIĆ, BRAĆE SOBOL 5, Crikvenica; MARICA BRANJAC, LADVIĆ 12, Crikvenica; DAVOR KALANJ, FRANJE CARA 15, Crikvenica; NADA PERIŠIĆ, PODBANJ 5, Kraljevica; BRANKICA URINČIĆ, KALA SV. ANTONA 21, Crikvenica; MAURICO SAMARDŽIJA, BENIĆI 27, CRIKVENICE; ANKICA KATNIĆ, ŠTROSMAJEROVO ŠETALIŠTE 10A, Crikvenica; ANKICA ANTIĆ, ŽIDINE 31, Crikvenica; MILAN TOMIĆ, ŽIDINE 30A, Crikvenica</derivirana_varijabla>
  </DomainObject.Predmet.StrankaFormatedWithAdress>
  <DomainObject.Predmet.StrankaFormatedWithAdressOIB>
    <izvorni_sadrzaj> NEVEN JOKIĆ, SAD 6, Crikvenica; VERICA FILIĆ, HOMOLIĆEVO 6, Kraljevica; FEHIM ELJAZOVIĆ, PODŠUPERA 40, Crikvenica; INES MAĐAR, B. BUCHOFFER 3, Crikvenica; KATA BLAŽIĆ, BRAĆE SOBOL 5, Crikvenica; MARICA BRANJAC, LADVIĆ 12, Crikvenica; DAVOR KALANJ, FRANJE CARA 15, Crikvenica; NADA PERIŠIĆ, PODBANJ 5, Kraljevica; BRANKICA URINČIĆ, KALA SV. ANTONA 21, Crikvenica; MAURICO SAMARDŽIJA, BENIĆI 27, CRIKVENICE; ANKICA KATNIĆ, ŠTROSMAJEROVO ŠETALIŠTE 10A, Crikvenica; ANKICA ANTIĆ, ŽIDINE 31, Crikvenica; MILAN TOMIĆ, ŽIDINE 30A, Crikvenica</izvorni_sadrzaj>
    <derivirana_varijabla naziv="DomainObject.Predmet.StrankaFormatedWithAdressOIB_1"> NEVEN JOKIĆ, SAD 6, Crikvenica; VERICA FILIĆ, HOMOLIĆEVO 6, Kraljevica; FEHIM ELJAZOVIĆ, PODŠUPERA 40, Crikvenica; INES MAĐAR, B. BUCHOFFER 3, Crikvenica; KATA BLAŽIĆ, BRAĆE SOBOL 5, Crikvenica; MARICA BRANJAC, LADVIĆ 12, Crikvenica; DAVOR KALANJ, FRANJE CARA 15, Crikvenica; NADA PERIŠIĆ, PODBANJ 5, Kraljevica; BRANKICA URINČIĆ, KALA SV. ANTONA 21, Crikvenica; MAURICO SAMARDŽIJA, BENIĆI 27, CRIKVENICE; ANKICA KATNIĆ, ŠTROSMAJEROVO ŠETALIŠTE 10A, Crikvenica; ANKICA ANTIĆ, ŽIDINE 31, Crikvenica; MILAN TOMIĆ, ŽIDINE 30A, Crikvenica</derivirana_varijabla>
  </DomainObject.Predmet.StrankaFormatedWithAdressOIB>
  <DomainObject.Predmet.StrankaWithAdress>
    <izvorni_sadrzaj>NEVEN JOKIĆ SAD 6,Crikvenica,VERICA FILIĆ HOMOLIĆEVO 6,Kraljevica,FEHIM ELJAZOVIĆ PODŠUPERA 40,Crikvenica,INES MAĐAR B. BUCHOFFER 3,Crikvenica,KATA BLAŽIĆ BRAĆE SOBOL 5,Crikvenica,MARICA BRANJAC LADVIĆ 12,Crikvenica,DAVOR KALANJ FRANJE CARA 15,Crikvenica,NADA PERIŠIĆ PODBANJ 5,Kraljevica,BRANKICA URINČIĆ KALA SV. ANTONA 21,Crikvenica,MAURICO SAMARDŽIJA BENIĆI 27,CRIKVENICE,ANKICA KATNIĆ ŠTROSMAJEROVO ŠETALIŠTE 10A,Crikvenica,ANKICA ANTIĆ ŽIDINE 31,Crikvenica,MILAN TOMIĆ ŽIDINE 30A,Crikvenica</izvorni_sadrzaj>
    <derivirana_varijabla naziv="DomainObject.Predmet.StrankaWithAdress_1">NEVEN JOKIĆ SAD 6,Crikvenica,VERICA FILIĆ HOMOLIĆEVO 6,Kraljevica,FEHIM ELJAZOVIĆ PODŠUPERA 40,Crikvenica,INES MAĐAR B. BUCHOFFER 3,Crikvenica,KATA BLAŽIĆ BRAĆE SOBOL 5,Crikvenica,MARICA BRANJAC LADVIĆ 12,Crikvenica,DAVOR KALANJ FRANJE CARA 15,Crikvenica,NADA PERIŠIĆ PODBANJ 5,Kraljevica,BRANKICA URINČIĆ KALA SV. ANTONA 21,Crikvenica,MAURICO SAMARDŽIJA BENIĆI 27,CRIKVENICE,ANKICA KATNIĆ ŠTROSMAJEROVO ŠETALIŠTE 10A,Crikvenica,ANKICA ANTIĆ ŽIDINE 31,Crikvenica,MILAN TOMIĆ ŽIDINE 30A,Crikvenica</derivirana_varijabla>
  </DomainObject.Predmet.StrankaWithAdress>
  <DomainObject.Predmet.StrankaWithAdressOIB>
    <izvorni_sadrzaj>NEVEN JOKIĆ, SAD 6,Crikvenica,VERICA FILIĆ, HOMOLIĆEVO 6,Kraljevica,FEHIM ELJAZOVIĆ, PODŠUPERA 40,Crikvenica,INES MAĐAR, B. BUCHOFFER 3,Crikvenica,KATA BLAŽIĆ, BRAĆE SOBOL 5,Crikvenica,MARICA BRANJAC, LADVIĆ 12,Crikvenica,DAVOR KALANJ, FRANJE CARA 15,Crikvenica,NADA PERIŠIĆ, PODBANJ 5,Kraljevica,BRANKICA URINČIĆ, KALA SV. ANTONA 21,Crikvenica,MAURICO SAMARDŽIJA, BENIĆI 27,CRIKVENICE,ANKICA KATNIĆ, ŠTROSMAJEROVO ŠETALIŠTE 10A,Crikvenica,ANKICA ANTIĆ, ŽIDINE 31,Crikvenica,MILAN TOMIĆ, ŽIDINE 30A,Crikvenica</izvorni_sadrzaj>
    <derivirana_varijabla naziv="DomainObject.Predmet.StrankaWithAdressOIB_1">NEVEN JOKIĆ, SAD 6,Crikvenica,VERICA FILIĆ, HOMOLIĆEVO 6,Kraljevica,FEHIM ELJAZOVIĆ, PODŠUPERA 40,Crikvenica,INES MAĐAR, B. BUCHOFFER 3,Crikvenica,KATA BLAŽIĆ, BRAĆE SOBOL 5,Crikvenica,MARICA BRANJAC, LADVIĆ 12,Crikvenica,DAVOR KALANJ, FRANJE CARA 15,Crikvenica,NADA PERIŠIĆ, PODBANJ 5,Kraljevica,BRANKICA URINČIĆ, KALA SV. ANTONA 21,Crikvenica,MAURICO SAMARDŽIJA, BENIĆI 27,CRIKVENICE,ANKICA KATNIĆ, ŠTROSMAJEROVO ŠETALIŠTE 10A,Crikvenica,ANKICA ANTIĆ, ŽIDINE 31,Crikvenica,MILAN TOMIĆ, ŽIDINE 30A,Crikvenica</derivirana_varijabla>
  </DomainObject.Predmet.StrankaWithAdressOIB>
  <DomainObject.Predmet.StrankaNazivFormated>
    <izvorni_sadrzaj>NEVEN JOKIĆ,VERICA FILIĆ,FEHIM ELJAZOVIĆ,INES MAĐAR,KATA BLAŽIĆ,MARICA BRANJAC,DAVOR KALANJ,NADA PERIŠIĆ,BRANKICA URINČIĆ,MAURICO SAMARDŽIJA,ANKICA KATNIĆ,ANKICA ANTIĆ,MILAN TOMIĆ</izvorni_sadrzaj>
    <derivirana_varijabla naziv="DomainObject.Predmet.StrankaNazivFormated_1">NEVEN JOKIĆ,VERICA FILIĆ,FEHIM ELJAZOVIĆ,INES MAĐAR,KATA BLAŽIĆ,MARICA BRANJAC,DAVOR KALANJ,NADA PERIŠIĆ,BRANKICA URINČIĆ,MAURICO SAMARDŽIJA,ANKICA KATNIĆ,ANKICA ANTIĆ,MILAN TOMIĆ</derivirana_varijabla>
  </DomainObject.Predmet.StrankaNazivFormated>
  <DomainObject.Predmet.StrankaNazivFormatedOIB>
    <izvorni_sadrzaj>NEVEN JOKIĆ,VERICA FILIĆ,FEHIM ELJAZOVIĆ,INES MAĐAR,KATA BLAŽIĆ,MARICA BRANJAC,DAVOR KALANJ,NADA PERIŠIĆ,BRANKICA URINČIĆ,MAURICO SAMARDŽIJA,ANKICA KATNIĆ,ANKICA ANTIĆ,MILAN TOMIĆ</izvorni_sadrzaj>
    <derivirana_varijabla naziv="DomainObject.Predmet.StrankaNazivFormatedOIB_1">NEVEN JOKIĆ,VERICA FILIĆ,FEHIM ELJAZOVIĆ,INES MAĐAR,KATA BLAŽIĆ,MARICA BRANJAC,DAVOR KALANJ,NADA PERIŠIĆ,BRANKICA URINČIĆ,MAURICO SAMARDŽIJA,ANKICA KATNIĆ,ANKICA ANTIĆ,MILAN TOMIĆ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NEVEN JOKIĆ</item>
      <item>VERICA FILIĆ</item>
      <item>FEHIM ELJAZOVIĆ</item>
      <item>INES MAĐAR</item>
      <item>KATA BLAŽIĆ</item>
      <item>MARICA BRANJAC</item>
      <item>DAVOR KALANJ</item>
      <item>NADA PERIŠIĆ</item>
      <item>BRANKICA URINČIĆ</item>
      <item>MAURICO SAMARDŽIJA</item>
      <item>ANKICA KATNIĆ</item>
      <item>ANKICA ANTIĆ</item>
      <item>MILAN TOMIĆ</item>
    </izvorni_sadrzaj>
    <derivirana_varijabla naziv="DomainObject.Predmet.StrankaListFormated_1">
      <item>NEVEN JOKIĆ</item>
      <item>VERICA FILIĆ</item>
      <item>FEHIM ELJAZOVIĆ</item>
      <item>INES MAĐAR</item>
      <item>KATA BLAŽIĆ</item>
      <item>MARICA BRANJAC</item>
      <item>DAVOR KALANJ</item>
      <item>NADA PERIŠIĆ</item>
      <item>BRANKICA URINČIĆ</item>
      <item>MAURICO SAMARDŽIJA</item>
      <item>ANKICA KATNIĆ</item>
      <item>ANKICA ANTIĆ</item>
      <item>MILAN TOMIĆ</item>
    </derivirana_varijabla>
  </DomainObject.Predmet.StrankaListFormated>
  <DomainObject.Predmet.StrankaListFormatedOIB>
    <izvorni_sadrzaj>
      <item>NEVEN JOKIĆ</item>
      <item>VERICA FILIĆ</item>
      <item>FEHIM ELJAZOVIĆ</item>
      <item>INES MAĐAR</item>
      <item>KATA BLAŽIĆ</item>
      <item>MARICA BRANJAC</item>
      <item>DAVOR KALANJ</item>
      <item>NADA PERIŠIĆ</item>
      <item>BRANKICA URINČIĆ</item>
      <item>MAURICO SAMARDŽIJA</item>
      <item>ANKICA KATNIĆ</item>
      <item>ANKICA ANTIĆ</item>
      <item>MILAN TOMIĆ</item>
    </izvorni_sadrzaj>
    <derivirana_varijabla naziv="DomainObject.Predmet.StrankaListFormatedOIB_1">
      <item>NEVEN JOKIĆ</item>
      <item>VERICA FILIĆ</item>
      <item>FEHIM ELJAZOVIĆ</item>
      <item>INES MAĐAR</item>
      <item>KATA BLAŽIĆ</item>
      <item>MARICA BRANJAC</item>
      <item>DAVOR KALANJ</item>
      <item>NADA PERIŠIĆ</item>
      <item>BRANKICA URINČIĆ</item>
      <item>MAURICO SAMARDŽIJA</item>
      <item>ANKICA KATNIĆ</item>
      <item>ANKICA ANTIĆ</item>
      <item>MILAN TOMIĆ</item>
    </derivirana_varijabla>
  </DomainObject.Predmet.StrankaListFormatedOIB>
  <DomainObject.Predmet.StrankaListFormatedWithAdress>
    <izvorni_sadrzaj>
      <item>NEVEN JOKIĆ, SAD 6, Crikvenica</item>
      <item>VERICA FILIĆ, HOMOLIĆEVO 6, Kraljevica</item>
      <item>FEHIM ELJAZOVIĆ, PODŠUPERA 40, Crikvenica</item>
      <item>INES MAĐAR, B. BUCHOFFER 3, Crikvenica</item>
      <item>KATA BLAŽIĆ, BRAĆE SOBOL 5, Crikvenica</item>
      <item>MARICA BRANJAC, LADVIĆ 12, Crikvenica</item>
      <item>DAVOR KALANJ, FRANJE CARA 15, Crikvenica</item>
      <item>NADA PERIŠIĆ, PODBANJ 5, Kraljevica</item>
      <item>BRANKICA URINČIĆ, KALA SV. ANTONA 21, Crikvenica</item>
      <item>MAURICO SAMARDŽIJA, BENIĆI 27, CRIKVENICE</item>
      <item>ANKICA KATNIĆ, ŠTROSMAJEROVO ŠETALIŠTE 10A, Crikvenica</item>
      <item>ANKICA ANTIĆ, ŽIDINE 31, Crikvenica</item>
      <item>MILAN TOMIĆ, ŽIDINE 30A, Crikvenica</item>
    </izvorni_sadrzaj>
    <derivirana_varijabla naziv="DomainObject.Predmet.StrankaListFormatedWithAdress_1">
      <item>NEVEN JOKIĆ, SAD 6, Crikvenica</item>
      <item>VERICA FILIĆ, HOMOLIĆEVO 6, Kraljevica</item>
      <item>FEHIM ELJAZOVIĆ, PODŠUPERA 40, Crikvenica</item>
      <item>INES MAĐAR, B. BUCHOFFER 3, Crikvenica</item>
      <item>KATA BLAŽIĆ, BRAĆE SOBOL 5, Crikvenica</item>
      <item>MARICA BRANJAC, LADVIĆ 12, Crikvenica</item>
      <item>DAVOR KALANJ, FRANJE CARA 15, Crikvenica</item>
      <item>NADA PERIŠIĆ, PODBANJ 5, Kraljevica</item>
      <item>BRANKICA URINČIĆ, KALA SV. ANTONA 21, Crikvenica</item>
      <item>MAURICO SAMARDŽIJA, BENIĆI 27, CRIKVENICE</item>
      <item>ANKICA KATNIĆ, ŠTROSMAJEROVO ŠETALIŠTE 10A, Crikvenica</item>
      <item>ANKICA ANTIĆ, ŽIDINE 31, Crikvenica</item>
      <item>MILAN TOMIĆ, ŽIDINE 30A, Crikvenica</item>
    </derivirana_varijabla>
  </DomainObject.Predmet.StrankaListFormatedWithAdress>
  <DomainObject.Predmet.StrankaListFormatedWithAdressOIB>
    <izvorni_sadrzaj>
      <item>NEVEN JOKIĆ, SAD 6, Crikvenica</item>
      <item>VERICA FILIĆ, HOMOLIĆEVO 6, Kraljevica</item>
      <item>FEHIM ELJAZOVIĆ, PODŠUPERA 40, Crikvenica</item>
      <item>INES MAĐAR, B. BUCHOFFER 3, Crikvenica</item>
      <item>KATA BLAŽIĆ, BRAĆE SOBOL 5, Crikvenica</item>
      <item>MARICA BRANJAC, LADVIĆ 12, Crikvenica</item>
      <item>DAVOR KALANJ, FRANJE CARA 15, Crikvenica</item>
      <item>NADA PERIŠIĆ, PODBANJ 5, Kraljevica</item>
      <item>BRANKICA URINČIĆ, KALA SV. ANTONA 21, Crikvenica</item>
      <item>MAURICO SAMARDŽIJA, BENIĆI 27, CRIKVENICE</item>
      <item>ANKICA KATNIĆ, ŠTROSMAJEROVO ŠETALIŠTE 10A, Crikvenica</item>
      <item>ANKICA ANTIĆ, ŽIDINE 31, Crikvenica</item>
      <item>MILAN TOMIĆ, ŽIDINE 30A, Crikvenica</item>
    </izvorni_sadrzaj>
    <derivirana_varijabla naziv="DomainObject.Predmet.StrankaListFormatedWithAdressOIB_1">
      <item>NEVEN JOKIĆ, SAD 6, Crikvenica</item>
      <item>VERICA FILIĆ, HOMOLIĆEVO 6, Kraljevica</item>
      <item>FEHIM ELJAZOVIĆ, PODŠUPERA 40, Crikvenica</item>
      <item>INES MAĐAR, B. BUCHOFFER 3, Crikvenica</item>
      <item>KATA BLAŽIĆ, BRAĆE SOBOL 5, Crikvenica</item>
      <item>MARICA BRANJAC, LADVIĆ 12, Crikvenica</item>
      <item>DAVOR KALANJ, FRANJE CARA 15, Crikvenica</item>
      <item>NADA PERIŠIĆ, PODBANJ 5, Kraljevica</item>
      <item>BRANKICA URINČIĆ, KALA SV. ANTONA 21, Crikvenica</item>
      <item>MAURICO SAMARDŽIJA, BENIĆI 27, CRIKVENICE</item>
      <item>ANKICA KATNIĆ, ŠTROSMAJEROVO ŠETALIŠTE 10A, Crikvenica</item>
      <item>ANKICA ANTIĆ, ŽIDINE 31, Crikvenica</item>
      <item>MILAN TOMIĆ, ŽIDINE 30A, Crikvenica</item>
    </derivirana_varijabla>
  </DomainObject.Predmet.StrankaListFormatedWithAdressOIB>
  <DomainObject.Predmet.StrankaListNazivFormated>
    <izvorni_sadrzaj>
      <item>NEVEN JOKIĆ</item>
      <item>VERICA FILIĆ</item>
      <item>FEHIM ELJAZOVIĆ</item>
      <item>INES MAĐAR</item>
      <item>KATA BLAŽIĆ</item>
      <item>MARICA BRANJAC</item>
      <item>DAVOR KALANJ</item>
      <item>NADA PERIŠIĆ</item>
      <item>BRANKICA URINČIĆ</item>
      <item>MAURICO SAMARDŽIJA</item>
      <item>ANKICA KATNIĆ</item>
      <item>ANKICA ANTIĆ</item>
      <item>MILAN TOMIĆ</item>
    </izvorni_sadrzaj>
    <derivirana_varijabla naziv="DomainObject.Predmet.StrankaListNazivFormated_1">
      <item>NEVEN JOKIĆ</item>
      <item>VERICA FILIĆ</item>
      <item>FEHIM ELJAZOVIĆ</item>
      <item>INES MAĐAR</item>
      <item>KATA BLAŽIĆ</item>
      <item>MARICA BRANJAC</item>
      <item>DAVOR KALANJ</item>
      <item>NADA PERIŠIĆ</item>
      <item>BRANKICA URINČIĆ</item>
      <item>MAURICO SAMARDŽIJA</item>
      <item>ANKICA KATNIĆ</item>
      <item>ANKICA ANTIĆ</item>
      <item>MILAN TOMIĆ</item>
    </derivirana_varijabla>
  </DomainObject.Predmet.StrankaListNazivFormated>
  <DomainObject.Predmet.StrankaListNazivFormatedOIB>
    <izvorni_sadrzaj>
      <item>NEVEN JOKIĆ</item>
      <item>VERICA FILIĆ</item>
      <item>FEHIM ELJAZOVIĆ</item>
      <item>INES MAĐAR</item>
      <item>KATA BLAŽIĆ</item>
      <item>MARICA BRANJAC</item>
      <item>DAVOR KALANJ</item>
      <item>NADA PERIŠIĆ</item>
      <item>BRANKICA URINČIĆ</item>
      <item>MAURICO SAMARDŽIJA</item>
      <item>ANKICA KATNIĆ</item>
      <item>ANKICA ANTIĆ</item>
      <item>MILAN TOMIĆ</item>
    </izvorni_sadrzaj>
    <derivirana_varijabla naziv="DomainObject.Predmet.StrankaListNazivFormatedOIB_1">
      <item>NEVEN JOKIĆ</item>
      <item>VERICA FILIĆ</item>
      <item>FEHIM ELJAZOVIĆ</item>
      <item>INES MAĐAR</item>
      <item>KATA BLAŽIĆ</item>
      <item>MARICA BRANJAC</item>
      <item>DAVOR KALANJ</item>
      <item>NADA PERIŠIĆ</item>
      <item>BRANKICA URINČIĆ</item>
      <item>MAURICO SAMARDŽIJA</item>
      <item>ANKICA KATNIĆ</item>
      <item>ANKICA ANTIĆ</item>
      <item>MILAN TOMIĆ</item>
    </derivirana_varijabla>
  </DomainObject.Predmet.StrankaListNazivFormatedOIB>
  <DomainObject.Predmet.ProtuStrankaListFormated>
    <izvorni_sadrzaj>
      <item>JADRAN d.d. u stečaju CRIKVENICA zastupanog po punomoćniku OD Kovačević i dr. Rijeka</item>
    </izvorni_sadrzaj>
    <derivirana_varijabla naziv="DomainObject.Predmet.ProtuStrankaListFormated_1">
      <item>JADRAN d.d. u stečaju CRIKVENICA zastupanog po punomoćniku OD Kovačević i dr. Rijeka</item>
    </derivirana_varijabla>
  </DomainObject.Predmet.ProtuStrankaListFormated>
  <DomainObject.Predmet.ProtuStrankaListFormatedOIB>
    <izvorni_sadrzaj>
      <item>JADRAN d.d. u stečaju CRIKVENICA, OIB 56994999963 zastupanog po punomoćniku OD Kovačević i dr. Rijeka</item>
    </izvorni_sadrzaj>
    <derivirana_varijabla naziv="DomainObject.Predmet.ProtuStrankaListFormatedOIB_1">
      <item>JADRAN d.d. u stečaju CRIKVENICA, OIB 56994999963 zastupanog po punomoćniku OD Kovačević i dr. Rijeka</item>
    </derivirana_varijabla>
  </DomainObject.Predmet.ProtuStrankaListFormatedOIB>
  <DomainObject.Predmet.ProtuStrankaListFormatedWithAdress>
    <izvorni_sadrzaj>
      <item>JADRAN d.d. u stečaju CRIKVENICA, BANA JELAČIĆA 16, Crikvenica zastupanog po punomoćniku OD Kovačević i dr. Rijeka</item>
    </izvorni_sadrzaj>
    <derivirana_varijabla naziv="DomainObject.Predmet.ProtuStrankaListFormatedWithAdress_1">
      <item>JADRAN d.d. u stečaju CRIKVENICA, BANA JELAČIĆA 16, Crikvenica zastupanog po punomoćniku OD Kovačević i dr. Rijeka</item>
    </derivirana_varijabla>
  </DomainObject.Predmet.ProtuStrankaListFormatedWithAdress>
  <DomainObject.Predmet.ProtuStrankaListFormatedWithAdressOIB>
    <izvorni_sadrzaj>
      <item>JADRAN d.d. u stečaju CRIKVENICA, OIB 56994999963, BANA JELAČIĆA 16, Crikvenica zastupanog po punomoćniku OD Kovačević i dr. Rijeka</item>
    </izvorni_sadrzaj>
    <derivirana_varijabla naziv="DomainObject.Predmet.ProtuStrankaListFormatedWithAdressOIB_1">
      <item>JADRAN d.d. u stečaju CRIKVENICA, OIB 56994999963, BANA JELAČIĆA 16, Crikvenica zastupanog po punomoćniku OD Kovačević i dr. Rijeka</item>
    </derivirana_varijabla>
  </DomainObject.Predmet.ProtuStrankaListFormatedWithAdressOIB>
  <DomainObject.Predmet.ProtuStrankaListNazivFormated>
    <izvorni_sadrzaj>
      <item>JADRAN d.d. u stečaju CRIKVENICA</item>
    </izvorni_sadrzaj>
    <derivirana_varijabla naziv="DomainObject.Predmet.ProtuStrankaListNazivFormated_1">
      <item>JADRAN d.d. u stečaju CRIKVENICA</item>
    </derivirana_varijabla>
  </DomainObject.Predmet.ProtuStrankaListNazivFormated>
  <DomainObject.Predmet.ProtuStrankaListNazivFormatedOIB>
    <izvorni_sadrzaj>
      <item>JADRAN d.d. u stečaju CRIKVENICA, OIB 56994999963</item>
    </izvorni_sadrzaj>
    <derivirana_varijabla naziv="DomainObject.Predmet.ProtuStrankaListNazivFormatedOIB_1">
      <item>JADRAN d.d. u stečaju CRIKVENICA, OIB 56994999963</item>
    </derivirana_varijabla>
  </DomainObject.Predmet.ProtuStrankaListNazivFormatedOIB>
  <DomainObject.Predmet.OstaliListFormated>
    <izvorni_sadrzaj>
      <item>SAVEZ SAMOSTALNIH SINDIKATA HRVATSKE</item>
      <item>registar TS Rijeka</item>
      <item>Narodne novine d.d. Zagreb</item>
      <item>Županijsko državno odvjetništvo Rijeka</item>
      <item>oglasna ploča</item>
      <item>računovodstvo suda</item>
      <item>Julijana Fak</item>
      <item>Marija Ružić</item>
      <item>Erste &amp; S. Bank d.d. Rijeka</item>
      <item>OD Kovačević i dr. Rijeka punomoćnik sudionika u postupku JADRAN d.d. u stečaju CRIKVENICA</item>
      <item>Porezna uprava Rijeka</item>
      <item>Hrvatski fond za privatizaciju Zagreb</item>
      <item>GRAD CRIKVENICA</item>
      <item>Erste &amp; S. Bank d.d. Rijeka</item>
      <item>PAVLOMIR d.o.o. N. Vinodolski</item>
      <item>Marija Buneta</item>
      <item>Nada Barišić</item>
      <item>POREZNA UPRAVA RIJEKA / KSENIJA LUŠTICA</item>
      <item>Slavica Jurić</item>
      <item>Mladenko Crnčić</item>
      <item> Gordana Dežman</item>
      <item>Anita Horvat</item>
      <item>Valentina Jakirčević</item>
      <item>Nedeljko Magaš</item>
      <item>Ivan Sarić</item>
      <item>Antonija Šimić</item>
      <item>Marica Svetić</item>
      <item>Željka Ligatić</item>
      <item>Ivica Lončarić</item>
      <item>Mara Pejaković</item>
      <item>Dragica Kožul</item>
      <item>Ivica Domijan</item>
      <item>Vinka Debelec</item>
      <item>Petar Lončarić</item>
      <item>Josip Kolmanić</item>
      <item>Ankica Cupać</item>
      <item>Enisa Tamarut</item>
      <item>Davorka Buneta</item>
      <item>Josipa Komadina</item>
      <item>Dalibor Antić</item>
      <item>Toma Dražić</item>
      <item>Ivka Hržić</item>
      <item>Savo Kosanović</item>
      <item>Mihovil Tomašić</item>
      <item>Ružica Nećak</item>
      <item>Maria Peričić</item>
      <item>Ines Pristušek</item>
      <item>Daniel Marina</item>
      <item>Sergio Zustović</item>
      <item>Darko Miočić</item>
      <item>Kata Tomić</item>
      <item>Tihana Pobor</item>
      <item>Nevenka Juretić</item>
      <item>Marica Kikić</item>
      <item>Vinka Vukonich</item>
      <item>Vaso Perić</item>
      <item>Astrid Ivančić</item>
      <item>Bernardno Vukušić</item>
      <item>Meri Grubišić</item>
      <item>Ivan Frančišković</item>
      <item>Ljiljana Lučić</item>
      <item>Radojka Ružić</item>
      <item>Mirko Pejić</item>
      <item>Katica Lončarić</item>
      <item>Ivan Peričić</item>
      <item>Sandra Sivčević</item>
      <item>Nada Ježić</item>
      <item>Tomislav Lončarić</item>
      <item>Vladimir Jeličić</item>
      <item>Klaudija Brkljača</item>
      <item>Vjekoslava Peričić</item>
      <item>Zdenka Domijan</item>
      <item>Josip Sokolić</item>
      <item>Lidija Grubišić</item>
      <item>Fehim Eljazović</item>
      <item>Bosiljka Car</item>
      <item>Katica Majetić</item>
      <item>Selma Elezović</item>
      <item>Antica Grozdanić</item>
      <item>Branka Havić</item>
      <item>Mladen Mihelčić</item>
      <item>Đurđica Peričić</item>
      <item>Stjepan Car</item>
      <item>Marta Plavac</item>
      <item>Marijana Mureta</item>
      <item>Zdravko Žarić</item>
      <item>Pava Miličević</item>
      <item>Josipa Šubat</item>
      <item>Albin Domijan</item>
      <item>Nedeljka Jeličić</item>
      <item>Morena Premeru</item>
      <item>Marija Kršul</item>
      <item>Irena Gašparović</item>
      <item>Vjekoslav Lončarić</item>
      <item>Jelena Marošević</item>
      <item>Šime Brkljača</item>
      <item>Gordana Merčnik</item>
      <item>Mato Odžić</item>
      <item>Anica Car</item>
      <item>Branka Pintar</item>
      <item>Tihomir Kršul</item>
      <item>Siniša Tomašić</item>
      <item>Stipan Kovačev</item>
      <item>Martina Štimac</item>
      <item>Dragica Pešić</item>
      <item>Marica Huzjak</item>
      <item>Radmila Šubert</item>
      <item>Maša Manestar</item>
      <item>Franjo Pobor</item>
      <item>Irena Juretić</item>
      <item>Zvjezdana Perhat</item>
      <item>Mara Ilić</item>
      <item>Željko Blažičević</item>
      <item>Ivanka Domijan</item>
      <item>Anton Gabrić</item>
      <item>Oleg Trošelj</item>
      <item>Ruža Soldić</item>
      <item>Milan Stanisavljević</item>
      <item>Juraj Smolčić</item>
      <item>Lydia Jurinčić</item>
      <item>Pejo Prgić</item>
      <item>Danijela Zgombić</item>
      <item>Nataša Rakas</item>
      <item>Đuro Jelovac</item>
      <item>Tatjana Lončarić</item>
      <item>Natalia Marijanić</item>
      <item>Anita Fele</item>
      <item>Živka Kosanović</item>
      <item>Verica Filić</item>
      <item>Vanda Belamarić</item>
      <item>Božica Manestar</item>
      <item>Vjekoslava Lončarić</item>
      <item>Vesna Šnjarić</item>
      <item>Dubravka Šokčević</item>
      <item>Josip Grbčić</item>
      <item>Radmila Lončarić</item>
      <item>Petar Lončarić</item>
      <item>Zdenko Car</item>
      <item>Ljubomir Stojčić</item>
      <item>Jasna Visković</item>
      <item>Gabrijela Miočević</item>
      <item>Ružica Grbeš</item>
      <item>Ivana Milak</item>
      <item>Anka Fugošić</item>
      <item>Dragica Pejić</item>
      <item>Savo Grozdanić</item>
      <item>Elvis Majetić</item>
      <item>Marijan Benić</item>
      <item>Vlado Markovinović</item>
      <item>Nevenka Barović</item>
      <item>Melita Frančišković</item>
      <item>Katica Bujan</item>
      <item>Robert Bengez</item>
      <item>Marina Milković</item>
      <item>Janja Strizić</item>
      <item>Bore Čajić</item>
      <item>Vladimir Brozičević</item>
      <item>Estera Juretić</item>
      <item>Sanja Papić</item>
      <item>Blaženko Bačić</item>
      <item>Marijan Geljić</item>
      <item>Josipa Hrvaćanin</item>
      <item>Rada Danilović</item>
      <item>Silvana Grbčić</item>
      <item>Irmica Car</item>
      <item>Jelena Trutić Božić</item>
      <item>Ana Velker</item>
      <item>Marija Buneta Krišković</item>
      <item>Marija Stojčić</item>
      <item>Drinko Lončarić</item>
      <item>Anamarija Mazzarolli</item>
      <item>Julijana Fak</item>
      <item>Milan Miočić</item>
      <item>Ferdinand Stilin</item>
      <item>Vesna Kalinić</item>
      <item>Mira Kovačić</item>
      <item>Marija Fele</item>
      <item>Ankica Muminagić</item>
      <item>Jasna Čor</item>
      <item> Monika Lončarević</item>
      <item>Tatjana Cvitković</item>
      <item>Ana Filipović</item>
      <item>Dragica Brozović</item>
      <item>Ljiljana Blažina</item>
      <item>Ante Antić</item>
      <item>Kristijan Pobor</item>
      <item>Iva Maria Virag</item>
      <item>Dušanka Vedrić</item>
      <item>Rajko Jurišić</item>
      <item>Dragica Djurić</item>
      <item>Anđela Mlikota</item>
      <item>Ivan Mijić</item>
      <item>Ljiljana Katić</item>
      <item>Slavica Mandić</item>
      <item>Tamara Sučić</item>
      <item>Tomislav Karamarko</item>
      <item>Marija Pobor</item>
      <item>Josip Pobor</item>
      <item>Vladimir Tomljanović</item>
      <item>Branka Žanić</item>
      <item>Marina Car</item>
      <item>Milena Ilić</item>
      <item>Mirko Marić</item>
      <item>Dominik Crnković</item>
      <item>Sanja Kovač</item>
      <item>Marijana Malčić</item>
      <item>Dolores Stojčić</item>
      <item>Ljlilja Ježić</item>
      <item>Ankica Petričević</item>
      <item>Anton Badurina Tomić</item>
      <item>Gordana Klisurić</item>
      <item>Sanja Madvešček</item>
      <item>Dubravka Mavrić</item>
      <item>Ankica Košuljandić</item>
      <item>Ivan Đaković</item>
      <item>Željko Pađen</item>
      <item>Marina Petrinović</item>
      <item>Marija Pavlić</item>
      <item>Juraj Katnić</item>
      <item>Blaženko Kršul</item>
      <item>Dario Car</item>
      <item>Baldo Hreljac</item>
      <item>Ivica Ropac</item>
      <item> Višnja Jelenović</item>
      <item>Marija Lončarić</item>
      <item>Marica Volf</item>
      <item>Nada Perišić</item>
      <item>Snježana Bertović</item>
      <item>Ružica Tonković</item>
      <item>Branka Pilaš</item>
      <item>Goran Jakovac</item>
      <item>Pavica Buovac</item>
      <item>Katarina Vlastelić</item>
      <item>Aleksandra Domijan</item>
      <item>Ivana Babić</item>
      <item>Sanja Plavac</item>
      <item>Vitomir Manestar</item>
      <item>Jelka Mavrić Tomić</item>
      <item>Ivica Perhat</item>
      <item>Ruža Kosanović</item>
      <item>Ivanka Butorac</item>
      <item>Goran Cindrić</item>
      <item>Dario Brkić</item>
      <item>Vinko Pobor</item>
      <item>Tina Perhat</item>
      <item>Kornelija Katalinić</item>
      <item>Marija Galjanić Sovar</item>
      <item>Zrinka Lipičanin</item>
      <item>Hrvoje Zubčić</item>
      <item>Hrvoje Berić</item>
      <item>Ljiljana Aleksić Žunić</item>
      <item>Ajka Sarajlić</item>
      <item>Danijela Kovačić</item>
      <item>Slavica Jurić</item>
      <item>Vlatka Stipeč</item>
      <item>Željko Knežević</item>
      <item>Marijana Komadina</item>
      <item>Biljana Kostić</item>
      <item>Marija Balas</item>
      <item>Ivan Pahlić</item>
      <item>Filip Barišić</item>
      <item>Anđa Šeremet</item>
      <item>Šaćir Skenderi</item>
      <item>Marica Knez</item>
      <item>Vlado Jelenović</item>
      <item>Marija Car</item>
      <item>Franjo Broz</item>
      <item>Sandra Vukelić</item>
      <item>Gordana Piškulić</item>
      <item>Rude Jeličić</item>
      <item>Viktor Lončarić</item>
      <item>Mladenka Blažičević</item>
      <item>Antonija Car</item>
      <item>Josip Jurić</item>
      <item>Mirjana Šamanić</item>
      <item>Sanja Stanišić</item>
      <item>Meri Mavrić</item>
      <item>Nikola Samaržija</item>
      <item>Lidija Babič</item>
      <item>Dušan Jović</item>
      <item>Tomislav Lončarić</item>
      <item>Božena Kombol</item>
      <item>Ivica Bačić</item>
      <item>Marija Jerčinović</item>
      <item>Mirko Mataija</item>
      <item>Biljana Frančišković</item>
      <item>Renata Jeličić</item>
      <item>Željka Veljačić</item>
      <item>Jasminka Knez</item>
      <item>Milanko Subotin</item>
      <item>Dragica Strizić</item>
      <item>Nedeljka Kamenić</item>
      <item>Sandra Zubčić</item>
      <item>Ivanka Iva Lončarić</item>
      <item>Slavica Blagojević</item>
      <item>Marija Slaninka</item>
      <item>Marijan Jurinčić</item>
      <item>Kristijan Antić</item>
      <item>Marija Borbelj</item>
      <item>Višnja Smoljan</item>
      <item>Anka Grbčić</item>
      <item>Branimir Starešina</item>
      <item>Tatjana Španović</item>
      <item>Ilija Tatalović</item>
      <item>Tatjana Perović</item>
      <item>Petra Pajnić</item>
      <item>Emine Mehmeti</item>
      <item>Davor Petrinović</item>
      <item>Trajanka Šarar</item>
      <item>Nikola Šaban</item>
      <item>Stanislav Dunato</item>
      <item>Ivan Car</item>
      <item>Vesna Crnčić</item>
      <item>Tomislav Oršolić</item>
      <item>Zdenka Grbčić</item>
      <item>Boris Pobor</item>
      <item>Snježana Ljubić</item>
      <item>Ines Kreutz Pogoreutz</item>
      <item>Nevenka Drpić</item>
      <item>Antonio Vukelić</item>
      <item>Vejsil Nušinović</item>
      <item>Davor Kalanj</item>
      <item>Marija Žarković Turak</item>
      <item>Janja Antonić</item>
      <item>Dragomir Švast</item>
      <item>Tomislav Marušić</item>
      <item>Larisa Čačić</item>
      <item>Zora Crnić</item>
      <item>Ljiljana Šegulja</item>
      <item>Marijan Stojanović</item>
      <item>Dubravka Kršul</item>
      <item>Marija Simić</item>
      <item>Josip Dešman</item>
      <item>Majda Legac</item>
      <item>Predrag Pešević</item>
      <item>Mirjana Gašparović</item>
      <item>Milana Kosanović</item>
      <item>Vesna Dizdarević</item>
      <item>Dragomir Stajčić</item>
      <item>Marija Špacir</item>
      <item>Predrag Jeličić</item>
      <item>Marija Zekić</item>
      <item>Senad Vukelić</item>
      <item>Kata Miočić</item>
      <item>Ivka Kršul</item>
      <item>Marina Bilić</item>
      <item>Linda Pobor</item>
      <item>Vera Sokolić</item>
      <item> Mladen Gržičić</item>
      <item>Saša Mureta</item>
      <item>Slavica Lazarević</item>
      <item>Duško Katnić</item>
      <item>Biserka Pavlić</item>
      <item>Ijeman Antić</item>
      <item>Slavko Zekić</item>
      <item>Milorad Blažičević</item>
      <item>Natali Manestar Car</item>
      <item>Nevenka Obradović</item>
      <item>Marija Đelagić</item>
      <item>Vesna Parat</item>
      <item>Mirjana Marinić</item>
      <item>Karolina Kolarek</item>
      <item>Spomenko Antonić</item>
      <item>Mirko Lončarić</item>
      <item>Alma Vičević</item>
      <item>Ivanka Jokić</item>
      <item>Željka Grbčić</item>
      <item>Jasmina Vujnović</item>
      <item>Karin Car</item>
      <item>Marijana Miličević</item>
      <item>Karin Krepelnik</item>
      <item>Dušan Pobor</item>
      <item>Tomislava Hržić</item>
      <item>Kristijan Jeličić</item>
      <item>Gordana Vuković</item>
      <item>Sanja Barac</item>
      <item> Domagoj  Starešina</item>
      <item>Zlata Miočić</item>
      <item>Natali Ivančić Majetić</item>
      <item>Vedran Matejčić</item>
      <item>Mirela Šokčević</item>
      <item>Vera Matejčić</item>
      <item>Dragica Novaković</item>
      <item>Josip Dijanić</item>
      <item>Olga Vičić</item>
      <item>Gordana Mataija</item>
      <item>Višnja Sučić</item>
      <item>Branka Kegalj</item>
      <item>Mirjana Đorđević</item>
      <item>Željka Prpić</item>
      <item>Ranka Melkus</item>
      <item>Mira Ljubanović</item>
      <item>Mirjana Briški</item>
      <item>Zdenka Martinuč</item>
      <item>Denis Vlah Car</item>
      <item>Štefanija Malnar</item>
      <item>Ilija Barišić</item>
      <item>Jelena Bubrić</item>
      <item>Mihaela Car</item>
      <item>Tatjana Jovanović</item>
      <item>Sara Rikanović</item>
      <item>Dražen Mihajlović</item>
      <item>Vesna Fejzić</item>
      <item>Mira Veršić</item>
      <item>Mauricio Samaržija</item>
      <item>Stojadin Stojanović</item>
      <item>Ozana Lokmer</item>
      <item>Višnja Šojat</item>
      <item>Sanja Bodalec</item>
      <item>Slavko Morožin</item>
      <item>Ivanka Mataija</item>
      <item>Božo Miočić</item>
      <item>Anđa Lukić</item>
      <item>Jadranka Čandrlić</item>
      <item>Katica Gržac</item>
      <item>Marica Matešić</item>
      <item>Paul Kosanović</item>
      <item>Jelena Bujan</item>
      <item>Zoran Tonković</item>
      <item>Berislav Manestar</item>
      <item>Mirna  Rubčić</item>
      <item>Vlasta Gregorić</item>
      <item>Ana Rubčić</item>
      <item>Anka Pavlović</item>
      <item>Mihaela Dujlović</item>
      <item>Katica Mrvoš</item>
      <item>Verica Pavić</item>
      <item> Marina Župan</item>
      <item>Dean Maričić</item>
      <item>Željko Zbašnik</item>
      <item>Senka Vekić</item>
      <item>Rinaldo Donda</item>
      <item>Dean Švast</item>
      <item>Nada Majetić</item>
      <item>Tihomir Stegne</item>
      <item>Dušan Dotlić</item>
      <item>Terezija Mahulik</item>
      <item>Ankica Stanisavljević</item>
      <item>Marijan Mihajlović</item>
      <item>Elza Njegovan</item>
      <item>Marino Antić</item>
      <item>Ivica Karamarko</item>
      <item>Dako Plavac</item>
      <item>Berislav Jurinčić</item>
      <item>Branka Lončarić</item>
      <item>Jasna Blažević</item>
      <item>Ivica Antić</item>
      <item>Iris Džinović</item>
      <item>Anica Blažičević</item>
      <item>Tanja Jeličić</item>
      <item>Vesna Frković</item>
      <item>Zora Vasilić</item>
      <item> Kazimir Piršić</item>
      <item>Jadranka Saftić</item>
      <item>Ksenija Antić</item>
      <item>Irena Mužević</item>
      <item>Antonija Pešević</item>
      <item>Marija Ahel</item>
      <item>Bosiljka Šegulja</item>
      <item>Slavko Brozović</item>
      <item>Amira Ramić</item>
      <item>Jakob Leskur</item>
      <item>Stjepan Šoštarić</item>
      <item> Jadranka Lončarić</item>
      <item>Rade Drageljević</item>
      <item>Radmila Glad</item>
      <item>Milka Mužević</item>
      <item>Nada Tkalčević</item>
      <item>Lidija Bogeljić</item>
      <item>Veljka Delić Ibukić</item>
      <item>Anka Skočilić</item>
      <item>Matilda Lončarić</item>
      <item>Marija Donda</item>
      <item>Hrvoje Vukšić</item>
      <item>Jasna Grganić</item>
      <item>Mladena Aleksić</item>
      <item>Gospa Đukić</item>
      <item>Petar Stan</item>
      <item>Pelka Tonković</item>
      <item>Maja Križan</item>
      <item>Mira Dumić</item>
      <item>Ana Katnić</item>
      <item>Ivan Štanfelj</item>
      <item>Milan Tomić</item>
      <item>Vojislav Antonić</item>
      <item>Smiljana Delić</item>
      <item>Stjepan Jeličić</item>
      <item>Kristina Smolčić</item>
      <item>Rudolf Kleković</item>
      <item>Marica Fafanđel</item>
      <item>Tatjana Josipović</item>
      <item>Slavica Mudražija Brozović</item>
      <item>Milan Fištrović</item>
      <item>Marica Kafadar</item>
      <item>Damir Matijević</item>
      <item>Josip Cickaj</item>
      <item>Anđela Car</item>
      <item>Momir Pešević</item>
      <item>Ljubinko Antić</item>
      <item>Goran Mužević</item>
      <item>Nadia Janeš</item>
      <item>Ivica Jerčinović</item>
      <item>Paulina Krmpotić</item>
      <item>Milan Cvetinović</item>
      <item>Zdravko Butković</item>
      <item>Sabira Nušinović</item>
      <item>Marijana Kršul</item>
      <item>Jadranka Franić</item>
      <item>Dragica Vukelić</item>
      <item>Ljiljana Marijanović</item>
      <item> Miranda Baić</item>
      <item>Aleksandra Uzelac</item>
      <item>Dušanka Maravić</item>
      <item>Vitomir Manestar</item>
      <item>Cvijeta Jeličić</item>
      <item>Ivana Matijević</item>
      <item>Ana Perhat</item>
      <item>Slavko Jurić</item>
      <item>Natali Travaglia</item>
      <item>Šime Fafanđel</item>
      <item>Blaženka Držaić</item>
      <item>Filip Tratnjak</item>
      <item>Marina Cerović</item>
      <item>Saša Pobor</item>
      <item>Elvira Hreljac</item>
      <item>Josipa Butković</item>
      <item>Helena Juretić</item>
      <item>Ljubica Brkić</item>
      <item>Katarina Brozović</item>
      <item>Marijana Majić</item>
      <item>Ljubica Domijan Blažičević</item>
      <item>Vladimir Zatezalo</item>
      <item>Ivana Matetić</item>
      <item>Ružica Perhat</item>
      <item>Marija Pešušić</item>
      <item>Josip Rubčić</item>
      <item>Višnja Anić</item>
      <item>Štefa Sarić</item>
      <item>Marica Brnjac</item>
      <item>Drinka Kršul</item>
      <item>Marija Zamuda</item>
      <item>Marica Sučić</item>
      <item>Martina Rebić</item>
      <item>Marija Car</item>
      <item>Marko Kikić</item>
      <item>Ankica Katnić</item>
      <item>Marina Kodrnja</item>
      <item>Milorad Barac</item>
      <item>Dario Hreljac</item>
      <item>Duško Spasenić</item>
      <item>Dijana Butorac</item>
      <item>Nikola Alafetić</item>
      <item>Rodoljub Lončarić</item>
      <item>Hedviga Čavrag</item>
      <item>Jelena Kurelac</item>
      <item>Biserka Premeru</item>
      <item>Vilko Antić</item>
      <item>Dražen Uremović</item>
      <item>Stevan Maravić</item>
      <item>Jasminka Babić</item>
      <item>Jasminka Antić</item>
      <item>Vesna Grgurić Pilić</item>
      <item>Vladimir Brozina</item>
      <item>Dijana Hrvaćanin</item>
      <item>Marin Uremović</item>
      <item>Tomislav Delić</item>
      <item>Silvano Baldo</item>
      <item>Iva Krpan</item>
      <item>Anica Prodanović</item>
      <item>Snježana Steinhauser</item>
      <item>Branka Jurčević</item>
      <item>Ivica Samardžija</item>
      <item>Slavko Grozdek</item>
      <item>Kruno Kovač</item>
      <item>Mladenka Maravić</item>
      <item>Milan Nećak</item>
      <item>Mirjana Frković</item>
      <item>Božica Milošević</item>
      <item>Ljerka Hica</item>
      <item>Ivica Komšić</item>
      <item>Ivanka Šnajdar</item>
      <item>Biserka Lončarić</item>
      <item>Anka Kužela</item>
      <item>Božica Krčmar</item>
      <item>Tomislav Jović</item>
      <item>Marija Antić</item>
      <item>Milivoj Romanić</item>
      <item>Snježana Jokić</item>
      <item>Karolina Hunčak</item>
      <item>Ana  Anušić</item>
      <item>Silvija Grbčić</item>
      <item>Božena Renka</item>
      <item>Marijo Šarčević</item>
      <item>Lidija Sunara</item>
      <item>Stjepan Katalinić</item>
      <item>Ivica Pelić</item>
      <item>Svetlana Kostrenčić</item>
      <item>Miljenko Vičić</item>
      <item>Višnja Jelenović</item>
      <item>Ivanka Ćaćić</item>
      <item>Desanka Brozović</item>
      <item>Karmela Tomić</item>
      <item>Dragica Car</item>
      <item>Renata Skomerža</item>
      <item>Katica Car</item>
      <item>Anton Tonković</item>
      <item>Katica Antić</item>
      <item>Mihaela Kossi</item>
      <item>Đurđa Pešević</item>
      <item>Nina Brdar</item>
      <item>Slavko Matejčić</item>
      <item>Đorđo Obrenović</item>
      <item>Valentina Đurina</item>
      <item>Ljiljana Mavrić</item>
      <item>Anton Radil</item>
      <item> Branka Pavlić</item>
      <item>Anka Gabrić</item>
      <item>Vitomir Kršul</item>
      <item>Josip Tijan</item>
      <item>Čedo Knežević</item>
      <item>Marina Domijan Preden</item>
      <item>Marija Matejčić</item>
      <item>Darko Bojin</item>
      <item>Ljiljana Višnić</item>
      <item>Milena Blažić Knez Knez</item>
      <item> Dinko  Buneta</item>
      <item>Dubravko Kralj</item>
      <item>Anka Klanfar</item>
      <item>Snežana Balon</item>
      <item>Aleksa Đokić</item>
      <item>Gordana Domijan</item>
      <item>Vlastimir Lončarić</item>
      <item>Josip Car</item>
      <item>Damnjan Draganić</item>
      <item>Grozdana Tus</item>
      <item>Marica Hajduković</item>
      <item>Marica Kovačević</item>
      <item>Marija Lončar</item>
      <item>Slavko Šupak</item>
      <item>Berislav Ahel</item>
      <item>Dušanka Pobor</item>
      <item>Sanja Baričević</item>
      <item>Gordana Vukelić</item>
      <item>Zoran Komadina</item>
      <item>Tanja Malovoz</item>
      <item>Dolores Pećarina</item>
      <item>Toni Nikčevski</item>
      <item>Ivan Jurinčić</item>
      <item>Ivan Tomić</item>
      <item>Nikola Mulc</item>
      <item>Evelin Krajačić</item>
      <item>Slavica Matošević</item>
      <item>Slavica Smojver</item>
      <item>Mladenka Dundović</item>
      <item>Marijana Klanfar</item>
      <item>Agata Prec</item>
      <item>Igor Antić</item>
      <item>Anita Mataija</item>
      <item>Slavica Mejašić</item>
      <item>Ladislav Borbelj</item>
      <item>Dean Jeličić</item>
      <item>Manda Blažević</item>
      <item>Svetlana Markovinović</item>
      <item>Neven Lilić</item>
      <item>Vitomir Car</item>
      <item>Željka Stilin</item>
      <item>Ivanka Mavrić</item>
      <item>Desanka Jović</item>
      <item>Suzana Benić</item>
      <item>Nino Košuljandić</item>
      <item>Rita Začek</item>
      <item>Franjo Lončarić</item>
      <item>Ivan Lenac</item>
      <item>Mladen Skorić</item>
      <item>Irena Mužević</item>
      <item>Marica Nikčevski</item>
      <item>Manda Gašparović</item>
      <item>Mirijanka Brenc</item>
      <item>Kristina Kršul</item>
      <item>Nada Bobić</item>
      <item>Tihomir Manjkaz</item>
      <item>Vjenceslav Vuković</item>
      <item>Zdenka Švarcmajer</item>
      <item>Radojka Velić</item>
      <item>Edin Behrić</item>
      <item>Ivica Dragoja</item>
      <item>Tatjana Matošić</item>
      <item>Zorica Kolmanić</item>
      <item>Gojko Strizić</item>
      <item>Anka Đikandić</item>
      <item>Josip Antić</item>
      <item>Ivanka Lončarić</item>
      <item>Zdenka Carević</item>
      <item>Stana Katnić</item>
      <item>Ana Albertina Sladić</item>
      <item>Gršo Mataija</item>
      <item>Marijana Gazilj</item>
      <item>Mario Borić</item>
      <item>Vitomir Radović</item>
      <item>Snežana Piljić</item>
      <item>Nikola Cvijanović</item>
      <item>Iva Šejić</item>
      <item>Goranka Gašparović Imširović</item>
      <item>Marinko Peranić</item>
      <item>Blanka Nikolić</item>
      <item>Snježana Laslavić</item>
      <item>Diana Hlača</item>
      <item>Dijana Petrinović</item>
      <item>Ivanka Maravić</item>
      <item>Nikola Krpan</item>
      <item>Vesna Lončarić</item>
      <item>Lidija Jandrić</item>
      <item>Milan Komerički</item>
      <item>Klaudija Kovačev</item>
      <item>Mirjana Babić Markelić</item>
      <item>Ivanka Benić</item>
      <item>Branislav Dimitrijević</item>
      <item>Ksenija Lovrić Baričević</item>
      <item>Arsen Lončarić</item>
      <item>Zlatomir Car</item>
      <item>Gojka Crnković</item>
      <item>Aleksandar Vojnović</item>
      <item>Ostoja Šokčević</item>
      <item>Zdenka Semeš</item>
      <item>Klara Putina Mataija</item>
      <item>Lidija Nekić</item>
      <item>Anka Polić</item>
      <item>Anita Frković</item>
      <item>Mara Vukić</item>
      <item>Ivan Blažević</item>
      <item>Marija Car</item>
      <item>Daniela de Maio</item>
      <item>Branka Pelić</item>
      <item>Blaženka Dunato</item>
      <item>Branka Ivančić</item>
      <item>Jasmina Malatestinić</item>
      <item>Ivica Matošić</item>
      <item>Ines Mađar</item>
      <item>Nada Radojčić</item>
      <item>Robert Radojević</item>
      <item>Damir Prgić</item>
      <item>Goran Blažić</item>
      <item>Albin Pobor</item>
      <item>Marija Leskur</item>
      <item>Marija Brozović</item>
      <item>Jozefa Mišković</item>
      <item>Nadežda Trbović</item>
      <item>Kleofina Grgurić</item>
      <item>Josip Car</item>
      <item>Ana Lošić (Capić)</item>
      <item>Ankica Antić</item>
      <item>Kata Blažić</item>
      <item>Smiljanka Matejčić</item>
      <item>Josip Car</item>
      <item>Ivica Miriam Jurinčić</item>
      <item>Gordana Perković</item>
      <item>Roza Draženović</item>
      <item>Neven Jokić</item>
      <item>Barbara Crnković Domijan</item>
      <item>Damir Katulić</item>
      <item>Vladimir Ivančić</item>
      <item>Ivan Pobor</item>
      <item>Željka Jugović</item>
      <item>Marija Borbelj</item>
      <item>Petar Prvulović</item>
      <item>Marinko Albaneze</item>
      <item>Mladen Butorac</item>
      <item>Anita Pešut</item>
      <item>Ramona Beti</item>
      <item>Vida Lovrić</item>
      <item>Božica Trbović</item>
      <item>Franka Galetić</item>
      <item>Vesna Parat</item>
      <item>Dragan Hreljac</item>
      <item>Željko Veljačić</item>
      <item>Vesna Radočaj</item>
      <item>Biserka Štokić</item>
      <item>Vladimir Manestar</item>
      <item>Zorka Mujadžić</item>
      <item>Đurđa Telesmanić</item>
      <item>Milan Nekić</item>
      <item>Kristina Kovačić</item>
      <item>Antonija Balas</item>
      <item>Josip Fugošić</item>
      <item>Đurđica Mijuk</item>
      <item>Snežana Stan</item>
      <item>Ivica Katnić</item>
      <item>Zelkida Zukić</item>
      <item>Violeta Kahrimanović</item>
      <item>Nada Lončarić</item>
      <item>Ana Bešker</item>
      <item>Božica Seleš</item>
      <item>Marija Antić</item>
      <item>Daniela Klaić</item>
      <item>Ivanka Ilić</item>
      <item>Ivanka Car</item>
      <item>Desanka Holi</item>
      <item>Branimir Manestar</item>
      <item>Josip Žentil</item>
      <item>Stjepan Jurčić</item>
      <item>Marica Jurčić</item>
      <item>Milan Knežević</item>
      <item>Darko Dević</item>
      <item>Ivica Jurčić</item>
      <item>Nedeljka Orešković</item>
      <item>Ivica Poslek</item>
      <item>Dražen Tomašek</item>
      <item>Vesna Turčinov</item>
      <item>Marta Marković</item>
      <item>Ivanka Jurinčić</item>
      <item>Nedjeljka Vranješ</item>
      <item>Josip Matijašić</item>
      <item>Marija Marić</item>
      <item>Mirjana Marijanić</item>
      <item>Mladenka Šekrst</item>
      <item>Rudolf Polić</item>
      <item>Sanja Jurković</item>
      <item>Pamela Car</item>
      <item>Beba Vuzem</item>
      <item>Catarina Antić</item>
      <item>Martina Janković</item>
      <item>Anica Marković</item>
      <item>Robert Grmuša</item>
      <item>Dean Lončarić</item>
      <item>Hrvoje Marina</item>
      <item>Vukosava Vukelić</item>
      <item>Ilinka Barac</item>
      <item>Đuro Marošević</item>
      <item>Vesna Tomić</item>
      <item>Alin Harambašić</item>
      <item>Nikola Car</item>
      <item>Mirjana Kraljić</item>
      <item>Stojan Vidović</item>
      <item>Mira Bašić</item>
      <item>Anica Lenhard</item>
      <item>Štefanija Tonković</item>
      <item>Marija Majstorović</item>
      <item>Valentina Antić</item>
      <item>Marica Barac</item>
      <item>Lidija Parašćak</item>
      <item>Danica Župan</item>
      <item>Mario Vukelić</item>
      <item>Marijan Antić</item>
      <item>Ivica Jelenović</item>
      <item>Dušanka Milošević</item>
      <item>Mirjana Dundović</item>
      <item>Jakov Šokić</item>
      <item>Josip Lončarić</item>
      <item>Andrej Pobor</item>
      <item>Branko Pobor</item>
      <item>Dino Omnić</item>
      <item>Eržebet Jurić</item>
      <item>Brankica Jurinčić</item>
      <item>Zlata Mihajić</item>
      <item>Goran Stanković</item>
      <item> Zoran Stanković</item>
      <item> Ana Mihajić</item>
      <item>Republika Hrvatska, Ministarstvo financija</item>
      <item>Republika Hrvatska, Ministarstvo financija </item>
      <item>Republika Hrvatska, Ministarstvo financija </item>
      <item>Agencija za osiguranje radničkih potraživanja u slučaju stečaja poslodavca</item>
      <item>Republika Hrvatska</item>
      <item>Vještak d.o.o.</item>
      <item>Euro Alfa d.o.o.</item>
      <item> Ecooperativa d.o.o.</item>
      <item>Nastavni zavod za javno zdravstvo PGŽ</item>
      <item>Iskratrade d.o.o. </item>
      <item>Goran Pilaš, vl. obrta Stolarija</item>
      <item>Mibor d.o.o.</item>
      <item>RAVIKO d.o.o.</item>
      <item>Danica mesna industrija d.o.o.</item>
      <item>Agro Rijeka d.o.o.</item>
      <item>PERT d.o.o. Ilok, podružnica Rijeka</item>
      <item>Središnje klirinško depozitarno društvo  d.d.</item>
      <item>RIMOS d.o.o. </item>
      <item>Riječka industrija odjeće d.o.o.</item>
      <item>LABUD d.o.o.</item>
      <item>POLAR-KLIMATIZACIJA d.o.o.</item>
      <item>ISTRA JADRAN d.o.o. </item>
      <item>Hrvatsko društvo skladatelja </item>
      <item>HIR d.o.o.</item>
      <item>Petar Milosavljević, vl. Elektroinstalacije elektromehanika PERO STRUJA</item>
      <item>Agencija za upravljanje državnom imovinom</item>
      <item>E-ELMES d.o.o. </item>
      <item>Suzana Šubat vl. Proizvodno ugostiteljsko trgovačkog obrta Šubat Plast </item>
      <item>OLICOMP d.o.o. </item>
      <item>Hrvatske šume d.o.o. </item>
      <item>SERVING d.o.o. </item>
      <item>Ecoteam-Primo d.o.o. </item>
      <item>GKTD "MURVICA"d.o.o.</item>
      <item>TOPLANE d.o.o.</item>
      <item>MHS d.o.o.</item>
      <item>INSPEKT d.o.o.</item>
      <item>Sanjin Smlatić vl. Elektromehaničarski obrt "TONI"</item>
      <item>TEHNOINVEST Zagreb d.o.o. </item>
      <item>Carlsberg Croatia d.o.o.</item>
      <item>COCA COLA HBC Hrvatska d.o.o. </item>
      <item>Tutti Frutti FMB d.o.o.</item>
      <item>Hrvatski telekom d.d. Sjedište regije</item>
      <item>VINDIJA d.d.</item>
      <item>CROATIA OSIGURANJE d.d. Zagreb, Filijala Rijeka</item>
      <item>MISTRAŽ d.o.o. </item>
      <item>MIROSLAV MESAROŠ, vl. obrta Akvagan</item>
      <item>I.P. INŽENJERING d.o.o.</item>
      <item>MD PROJEKT d.o.o. </item>
      <item>KONZUM d.d.</item>
      <item>RIVOS d.o.o.</item>
      <item>RI KLIMA Opatija d.o.o.</item>
      <item>SONG VIVAK d.o.o.</item>
      <item>Arkada-trgovine d.o.o.</item>
      <item>Podravka prehrambena industrija d.d.</item>
      <item>JAMNICA d.d.</item>
      <item>Alen Tucman </item>
      <item>STANIĆ d.o.o.</item>
      <item>LEDELA d.o.o.</item>
      <item>NIKAS d.o.o.</item>
      <item>INA - Industrija nafte d.d. </item>
      <item>HEP - OPSKRBA d.o.o.</item>
      <item>Prehrambeno industrijski kombinat d.d. </item>
      <item>MILMAN d.o.o.</item>
      <item>JELA d.o.o.</item>
      <item>EKO - TONERI d.o.o.</item>
      <item>HEP-Operator distribucijskog sustava d.o.o.</item>
      <item>ISTRABENZ PLINI d.o.o.</item>
      <item>Goran Rihtarić, vl. EX - ALTO obrt za turističku animaciju i konzalting</item>
      <item>Konica Minolta Hrvatska  - poslovna rješenja d.o.o.</item>
      <item>Damir Jovanović, vl. Trgovina na malo i veliko "MAJA"</item>
      <item>Crikvenica - Opatija EKO d.o.o., PJ Crikvenica</item>
      <item>KTD Vodovod Žrnovnica d.o.o.</item>
      <item>KOMPAKT d.o.o.</item>
      <item>SKI KLUB "Rijeka" </item>
      <item>Hrvatske vode Zagreb VGI "Kvarnersko primorje i otoci"</item>
      <item>Hrvatska radiotelevizija </item>
      <item>Kumrić Dražen, vl. obrta za poljoprivrednu proizvodnju Kumrić</item>
      <item>Arsen Bratović, vl. AB - Elektro elektromehaničarski obrt</item>
      <item>Darko Pečuvčić, vl. PLIN SERVIS</item>
      <item>Kanasta d.o.o.</item>
      <item>Republika Hrvatska, Primorsko-Goranska županija, Grad Crikvenica</item>
      <item>LIFT-MONT Rijeka d.o.o.</item>
      <item>TAPESS d.o.o.</item>
      <item>Pekara Primorje d.o.o.</item>
      <item>Silvana Komadina, vl. telekomunikacijski servis</item>
      <item>Turistička zajednica Grada Crikvenice</item>
      <item>VESNA GARTNER- PILAŠ, dr. med. specijalist medicine rada, Specijalistička ordinacija medicine rada</item>
      <item>Zagreb nekretnine d.o.o. </item>
      <item>Jadran usluge d.o.o.</item>
      <item>Pekara Benić d.o.o.</item>
      <item>Laserline d.o.o.</item>
      <item>Vjekoslav Rajber</item>
      <item>Arhiver d.o.o. </item>
      <item>Vladimir i Mladenka Sergo kao vlasnici zajedničkog obrta za proizvodnju i trgovinu "Galanterija"</item>
      <item>Zvonko Host kao vlasnik SERVIS ELEKTRONIKE</item>
      <item>"METRO-KON" d.o.o.</item>
      <item>Ivica Jurković kao vlasnik Sportskog centra "Omorika"</item>
      <item>NEGRO-USLUGE d.o.o.</item>
      <item>Goranka Hinić</item>
      <item>Juraj Bačić</item>
      <item>Tomislav Barac</item>
      <item>Darko Blašković</item>
      <item>Saša Brnčić</item>
      <item>Vladimir Brnić</item>
      <item>Željka  Crnjanović</item>
      <item>Ana Cvitković</item>
      <item>Anka Domijan</item>
      <item>Milka Domijan</item>
      <item>Ivan Gašparović</item>
      <item>Robert Gecan</item>
      <item>(pok. Željka) Kristina Grbčić</item>
      <item>Nenad Grubić</item>
      <item>Marijan Jurinčić</item>
      <item>Melanija Kaliman</item>
      <item>Anton Kirinčić</item>
      <item>Afrodita Komadina</item>
      <item>Milica Krpan</item>
      <item>Aramis Liebhardt</item>
      <item>Nada Lončar</item>
      <item>Marina Lončarić</item>
      <item>Ivan Miočić</item>
      <item>Vladimir Montanari</item>
      <item>Josip Mužević</item>
      <item>Ivana Peko Lončar</item>
      <item>Andrija Peričić</item>
      <item>Zdravko Periš</item>
      <item>Zvjezdan Preden</item>
      <item>Slobodan  Radetić</item>
      <item>Anka Sokolić</item>
      <item>Branko Sudar</item>
      <item>Marija Šoštarić</item>
      <item>Siniša Tomašić</item>
      <item>Ivana Trubić</item>
      <item>Vidov Vijeko</item>
      <item>Kuzman Vukić</item>
      <item>Agencija za osiguranje radničkih potraživanja u slučaju stečaja poslodavca</item>
      <item>ERSTE &amp; STEIERKISCHE BANK d.d.</item>
      <item>pok. Marija (Nenad) Jeličić</item>
    </izvorni_sadrzaj>
    <derivirana_varijabla naziv="DomainObject.Predmet.OstaliListFormated_1">
      <item>SAVEZ SAMOSTALNIH SINDIKATA HRVATSKE</item>
      <item>registar TS Rijeka</item>
      <item>Narodne novine d.d. Zagreb</item>
      <item>Županijsko državno odvjetništvo Rijeka</item>
      <item>oglasna ploča</item>
      <item>računovodstvo suda</item>
      <item>Julijana Fak</item>
      <item>Marija Ružić</item>
      <item>Erste &amp; S. Bank d.d. Rijeka</item>
      <item>OD Kovačević i dr. Rijeka punomoćnik sudionika u postupku JADRAN d.d. u stečaju CRIKVENICA</item>
      <item>Porezna uprava Rijeka</item>
      <item>Hrvatski fond za privatizaciju Zagreb</item>
      <item>GRAD CRIKVENICA</item>
      <item>Erste &amp; S. Bank d.d. Rijeka</item>
      <item>PAVLOMIR d.o.o. N. Vinodolski</item>
      <item>Marija Buneta</item>
      <item>Nada Barišić</item>
      <item>POREZNA UPRAVA RIJEKA / KSENIJA LUŠTICA</item>
      <item>Slavica Jurić</item>
      <item>Mladenko Crnčić</item>
      <item> Gordana Dežman</item>
      <item>Anita Horvat</item>
      <item>Valentina Jakirčević</item>
      <item>Nedeljko Magaš</item>
      <item>Ivan Sarić</item>
      <item>Antonija Šimić</item>
      <item>Marica Svetić</item>
      <item>Željka Ligatić</item>
      <item>Ivica Lončarić</item>
      <item>Mara Pejaković</item>
      <item>Dragica Kožul</item>
      <item>Ivica Domijan</item>
      <item>Vinka Debelec</item>
      <item>Petar Lončarić</item>
      <item>Josip Kolmanić</item>
      <item>Ankica Cupać</item>
      <item>Enisa Tamarut</item>
      <item>Davorka Buneta</item>
      <item>Josipa Komadina</item>
      <item>Dalibor Antić</item>
      <item>Toma Dražić</item>
      <item>Ivka Hržić</item>
      <item>Savo Kosanović</item>
      <item>Mihovil Tomašić</item>
      <item>Ružica Nećak</item>
      <item>Maria Peričić</item>
      <item>Ines Pristušek</item>
      <item>Daniel Marina</item>
      <item>Sergio Zustović</item>
      <item>Darko Miočić</item>
      <item>Kata Tomić</item>
      <item>Tihana Pobor</item>
      <item>Nevenka Juretić</item>
      <item>Marica Kikić</item>
      <item>Vinka Vukonich</item>
      <item>Vaso Perić</item>
      <item>Astrid Ivančić</item>
      <item>Bernardno Vukušić</item>
      <item>Meri Grubišić</item>
      <item>Ivan Frančišković</item>
      <item>Ljiljana Lučić</item>
      <item>Radojka Ružić</item>
      <item>Mirko Pejić</item>
      <item>Katica Lončarić</item>
      <item>Ivan Peričić</item>
      <item>Sandra Sivčević</item>
      <item>Nada Ježić</item>
      <item>Tomislav Lončarić</item>
      <item>Vladimir Jeličić</item>
      <item>Klaudija Brkljača</item>
      <item>Vjekoslava Peričić</item>
      <item>Zdenka Domijan</item>
      <item>Josip Sokolić</item>
      <item>Lidija Grubišić</item>
      <item>Fehim Eljazović</item>
      <item>Bosiljka Car</item>
      <item>Katica Majetić</item>
      <item>Selma Elezović</item>
      <item>Antica Grozdanić</item>
      <item>Branka Havić</item>
      <item>Mladen Mihelčić</item>
      <item>Đurđica Peričić</item>
      <item>Stjepan Car</item>
      <item>Marta Plavac</item>
      <item>Marijana Mureta</item>
      <item>Zdravko Žarić</item>
      <item>Pava Miličević</item>
      <item>Josipa Šubat</item>
      <item>Albin Domijan</item>
      <item>Nedeljka Jeličić</item>
      <item>Morena Premeru</item>
      <item>Marija Kršul</item>
      <item>Irena Gašparović</item>
      <item>Vjekoslav Lončarić</item>
      <item>Jelena Marošević</item>
      <item>Šime Brkljača</item>
      <item>Gordana Merčnik</item>
      <item>Mato Odžić</item>
      <item>Anica Car</item>
      <item>Branka Pintar</item>
      <item>Tihomir Kršul</item>
      <item>Siniša Tomašić</item>
      <item>Stipan Kovačev</item>
      <item>Martina Štimac</item>
      <item>Dragica Pešić</item>
      <item>Marica Huzjak</item>
      <item>Radmila Šubert</item>
      <item>Maša Manestar</item>
      <item>Franjo Pobor</item>
      <item>Irena Juretić</item>
      <item>Zvjezdana Perhat</item>
      <item>Mara Ilić</item>
      <item>Željko Blažičević</item>
      <item>Ivanka Domijan</item>
      <item>Anton Gabrić</item>
      <item>Oleg Trošelj</item>
      <item>Ruža Soldić</item>
      <item>Milan Stanisavljević</item>
      <item>Juraj Smolčić</item>
      <item>Lydia Jurinčić</item>
      <item>Pejo Prgić</item>
      <item>Danijela Zgombić</item>
      <item>Nataša Rakas</item>
      <item>Đuro Jelovac</item>
      <item>Tatjana Lončarić</item>
      <item>Natalia Marijanić</item>
      <item>Anita Fele</item>
      <item>Živka Kosanović</item>
      <item>Verica Filić</item>
      <item>Vanda Belamarić</item>
      <item>Božica Manestar</item>
      <item>Vjekoslava Lončarić</item>
      <item>Vesna Šnjarić</item>
      <item>Dubravka Šokčević</item>
      <item>Josip Grbčić</item>
      <item>Radmila Lončarić</item>
      <item>Petar Lončarić</item>
      <item>Zdenko Car</item>
      <item>Ljubomir Stojčić</item>
      <item>Jasna Visković</item>
      <item>Gabrijela Miočević</item>
      <item>Ružica Grbeš</item>
      <item>Ivana Milak</item>
      <item>Anka Fugošić</item>
      <item>Dragica Pejić</item>
      <item>Savo Grozdanić</item>
      <item>Elvis Majetić</item>
      <item>Marijan Benić</item>
      <item>Vlado Markovinović</item>
      <item>Nevenka Barović</item>
      <item>Melita Frančišković</item>
      <item>Katica Bujan</item>
      <item>Robert Bengez</item>
      <item>Marina Milković</item>
      <item>Janja Strizić</item>
      <item>Bore Čajić</item>
      <item>Vladimir Brozičević</item>
      <item>Estera Juretić</item>
      <item>Sanja Papić</item>
      <item>Blaženko Bačić</item>
      <item>Marijan Geljić</item>
      <item>Josipa Hrvaćanin</item>
      <item>Rada Danilović</item>
      <item>Silvana Grbčić</item>
      <item>Irmica Car</item>
      <item>Jelena Trutić Božić</item>
      <item>Ana Velker</item>
      <item>Marija Buneta Krišković</item>
      <item>Marija Stojčić</item>
      <item>Drinko Lončarić</item>
      <item>Anamarija Mazzarolli</item>
      <item>Julijana Fak</item>
      <item>Milan Miočić</item>
      <item>Ferdinand Stilin</item>
      <item>Vesna Kalinić</item>
      <item>Mira Kovačić</item>
      <item>Marija Fele</item>
      <item>Ankica Muminagić</item>
      <item>Jasna Čor</item>
      <item> Monika Lončarević</item>
      <item>Tatjana Cvitković</item>
      <item>Ana Filipović</item>
      <item>Dragica Brozović</item>
      <item>Ljiljana Blažina</item>
      <item>Ante Antić</item>
      <item>Kristijan Pobor</item>
      <item>Iva Maria Virag</item>
      <item>Dušanka Vedrić</item>
      <item>Rajko Jurišić</item>
      <item>Dragica Djurić</item>
      <item>Anđela Mlikota</item>
      <item>Ivan Mijić</item>
      <item>Ljiljana Katić</item>
      <item>Slavica Mandić</item>
      <item>Tamara Sučić</item>
      <item>Tomislav Karamarko</item>
      <item>Marija Pobor</item>
      <item>Josip Pobor</item>
      <item>Vladimir Tomljanović</item>
      <item>Branka Žanić</item>
      <item>Marina Car</item>
      <item>Milena Ilić</item>
      <item>Mirko Marić</item>
      <item>Dominik Crnković</item>
      <item>Sanja Kovač</item>
      <item>Marijana Malčić</item>
      <item>Dolores Stojčić</item>
      <item>Ljlilja Ježić</item>
      <item>Ankica Petričević</item>
      <item>Anton Badurina Tomić</item>
      <item>Gordana Klisurić</item>
      <item>Sanja Madvešček</item>
      <item>Dubravka Mavrić</item>
      <item>Ankica Košuljandić</item>
      <item>Ivan Đaković</item>
      <item>Željko Pađen</item>
      <item>Marina Petrinović</item>
      <item>Marija Pavlić</item>
      <item>Juraj Katnić</item>
      <item>Blaženko Kršul</item>
      <item>Dario Car</item>
      <item>Baldo Hreljac</item>
      <item>Ivica Ropac</item>
      <item> Višnja Jelenović</item>
      <item>Marija Lončarić</item>
      <item>Marica Volf</item>
      <item>Nada Perišić</item>
      <item>Snježana Bertović</item>
      <item>Ružica Tonković</item>
      <item>Branka Pilaš</item>
      <item>Goran Jakovac</item>
      <item>Pavica Buovac</item>
      <item>Katarina Vlastelić</item>
      <item>Aleksandra Domijan</item>
      <item>Ivana Babić</item>
      <item>Sanja Plavac</item>
      <item>Vitomir Manestar</item>
      <item>Jelka Mavrić Tomić</item>
      <item>Ivica Perhat</item>
      <item>Ruža Kosanović</item>
      <item>Ivanka Butorac</item>
      <item>Goran Cindrić</item>
      <item>Dario Brkić</item>
      <item>Vinko Pobor</item>
      <item>Tina Perhat</item>
      <item>Kornelija Katalinić</item>
      <item>Marija Galjanić Sovar</item>
      <item>Zrinka Lipičanin</item>
      <item>Hrvoje Zubčić</item>
      <item>Hrvoje Berić</item>
      <item>Ljiljana Aleksić Žunić</item>
      <item>Ajka Sarajlić</item>
      <item>Danijela Kovačić</item>
      <item>Slavica Jurić</item>
      <item>Vlatka Stipeč</item>
      <item>Željko Knežević</item>
      <item>Marijana Komadina</item>
      <item>Biljana Kostić</item>
      <item>Marija Balas</item>
      <item>Ivan Pahlić</item>
      <item>Filip Barišić</item>
      <item>Anđa Šeremet</item>
      <item>Šaćir Skenderi</item>
      <item>Marica Knez</item>
      <item>Vlado Jelenović</item>
      <item>Marija Car</item>
      <item>Franjo Broz</item>
      <item>Sandra Vukelić</item>
      <item>Gordana Piškulić</item>
      <item>Rude Jeličić</item>
      <item>Viktor Lončarić</item>
      <item>Mladenka Blažičević</item>
      <item>Antonija Car</item>
      <item>Josip Jurić</item>
      <item>Mirjana Šamanić</item>
      <item>Sanja Stanišić</item>
      <item>Meri Mavrić</item>
      <item>Nikola Samaržija</item>
      <item>Lidija Babič</item>
      <item>Dušan Jović</item>
      <item>Tomislav Lončarić</item>
      <item>Božena Kombol</item>
      <item>Ivica Bačić</item>
      <item>Marija Jerčinović</item>
      <item>Mirko Mataija</item>
      <item>Biljana Frančišković</item>
      <item>Renata Jeličić</item>
      <item>Željka Veljačić</item>
      <item>Jasminka Knez</item>
      <item>Milanko Subotin</item>
      <item>Dragica Strizić</item>
      <item>Nedeljka Kamenić</item>
      <item>Sandra Zubčić</item>
      <item>Ivanka Iva Lončarić</item>
      <item>Slavica Blagojević</item>
      <item>Marija Slaninka</item>
      <item>Marijan Jurinčić</item>
      <item>Kristijan Antić</item>
      <item>Marija Borbelj</item>
      <item>Višnja Smoljan</item>
      <item>Anka Grbčić</item>
      <item>Branimir Starešina</item>
      <item>Tatjana Španović</item>
      <item>Ilija Tatalović</item>
      <item>Tatjana Perović</item>
      <item>Petra Pajnić</item>
      <item>Emine Mehmeti</item>
      <item>Davor Petrinović</item>
      <item>Trajanka Šarar</item>
      <item>Nikola Šaban</item>
      <item>Stanislav Dunato</item>
      <item>Ivan Car</item>
      <item>Vesna Crnčić</item>
      <item>Tomislav Oršolić</item>
      <item>Zdenka Grbčić</item>
      <item>Boris Pobor</item>
      <item>Snježana Ljubić</item>
      <item>Ines Kreutz Pogoreutz</item>
      <item>Nevenka Drpić</item>
      <item>Antonio Vukelić</item>
      <item>Vejsil Nušinović</item>
      <item>Davor Kalanj</item>
      <item>Marija Žarković Turak</item>
      <item>Janja Antonić</item>
      <item>Dragomir Švast</item>
      <item>Tomislav Marušić</item>
      <item>Larisa Čačić</item>
      <item>Zora Crnić</item>
      <item>Ljiljana Šegulja</item>
      <item>Marijan Stojanović</item>
      <item>Dubravka Kršul</item>
      <item>Marija Simić</item>
      <item>Josip Dešman</item>
      <item>Majda Legac</item>
      <item>Predrag Pešević</item>
      <item>Mirjana Gašparović</item>
      <item>Milana Kosanović</item>
      <item>Vesna Dizdarević</item>
      <item>Dragomir Stajčić</item>
      <item>Marija Špacir</item>
      <item>Predrag Jeličić</item>
      <item>Marija Zekić</item>
      <item>Senad Vukelić</item>
      <item>Kata Miočić</item>
      <item>Ivka Kršul</item>
      <item>Marina Bilić</item>
      <item>Linda Pobor</item>
      <item>Vera Sokolić</item>
      <item> Mladen Gržičić</item>
      <item>Saša Mureta</item>
      <item>Slavica Lazarević</item>
      <item>Duško Katnić</item>
      <item>Biserka Pavlić</item>
      <item>Ijeman Antić</item>
      <item>Slavko Zekić</item>
      <item>Milorad Blažičević</item>
      <item>Natali Manestar Car</item>
      <item>Nevenka Obradović</item>
      <item>Marija Đelagić</item>
      <item>Vesna Parat</item>
      <item>Mirjana Marinić</item>
      <item>Karolina Kolarek</item>
      <item>Spomenko Antonić</item>
      <item>Mirko Lončarić</item>
      <item>Alma Vičević</item>
      <item>Ivanka Jokić</item>
      <item>Željka Grbčić</item>
      <item>Jasmina Vujnović</item>
      <item>Karin Car</item>
      <item>Marijana Miličević</item>
      <item>Karin Krepelnik</item>
      <item>Dušan Pobor</item>
      <item>Tomislava Hržić</item>
      <item>Kristijan Jeličić</item>
      <item>Gordana Vuković</item>
      <item>Sanja Barac</item>
      <item> Domagoj  Starešina</item>
      <item>Zlata Miočić</item>
      <item>Natali Ivančić Majetić</item>
      <item>Vedran Matejčić</item>
      <item>Mirela Šokčević</item>
      <item>Vera Matejčić</item>
      <item>Dragica Novaković</item>
      <item>Josip Dijanić</item>
      <item>Olga Vičić</item>
      <item>Gordana Mataija</item>
      <item>Višnja Sučić</item>
      <item>Branka Kegalj</item>
      <item>Mirjana Đorđević</item>
      <item>Željka Prpić</item>
      <item>Ranka Melkus</item>
      <item>Mira Ljubanović</item>
      <item>Mirjana Briški</item>
      <item>Zdenka Martinuč</item>
      <item>Denis Vlah Car</item>
      <item>Štefanija Malnar</item>
      <item>Ilija Barišić</item>
      <item>Jelena Bubrić</item>
      <item>Mihaela Car</item>
      <item>Tatjana Jovanović</item>
      <item>Sara Rikanović</item>
      <item>Dražen Mihajlović</item>
      <item>Vesna Fejzić</item>
      <item>Mira Veršić</item>
      <item>Mauricio Samaržija</item>
      <item>Stojadin Stojanović</item>
      <item>Ozana Lokmer</item>
      <item>Višnja Šojat</item>
      <item>Sanja Bodalec</item>
      <item>Slavko Morožin</item>
      <item>Ivanka Mataija</item>
      <item>Božo Miočić</item>
      <item>Anđa Lukić</item>
      <item>Jadranka Čandrlić</item>
      <item>Katica Gržac</item>
      <item>Marica Matešić</item>
      <item>Paul Kosanović</item>
      <item>Jelena Bujan</item>
      <item>Zoran Tonković</item>
      <item>Berislav Manestar</item>
      <item>Mirna  Rubčić</item>
      <item>Vlasta Gregorić</item>
      <item>Ana Rubčić</item>
      <item>Anka Pavlović</item>
      <item>Mihaela Dujlović</item>
      <item>Katica Mrvoš</item>
      <item>Verica Pavić</item>
      <item> Marina Župan</item>
      <item>Dean Maričić</item>
      <item>Željko Zbašnik</item>
      <item>Senka Vekić</item>
      <item>Rinaldo Donda</item>
      <item>Dean Švast</item>
      <item>Nada Majetić</item>
      <item>Tihomir Stegne</item>
      <item>Dušan Dotlić</item>
      <item>Terezija Mahulik</item>
      <item>Ankica Stanisavljević</item>
      <item>Marijan Mihajlović</item>
      <item>Elza Njegovan</item>
      <item>Marino Antić</item>
      <item>Ivica Karamarko</item>
      <item>Dako Plavac</item>
      <item>Berislav Jurinčić</item>
      <item>Branka Lončarić</item>
      <item>Jasna Blažević</item>
      <item>Ivica Antić</item>
      <item>Iris Džinović</item>
      <item>Anica Blažičević</item>
      <item>Tanja Jeličić</item>
      <item>Vesna Frković</item>
      <item>Zora Vasilić</item>
      <item> Kazimir Piršić</item>
      <item>Jadranka Saftić</item>
      <item>Ksenija Antić</item>
      <item>Irena Mužević</item>
      <item>Antonija Pešević</item>
      <item>Marija Ahel</item>
      <item>Bosiljka Šegulja</item>
      <item>Slavko Brozović</item>
      <item>Amira Ramić</item>
      <item>Jakob Leskur</item>
      <item>Stjepan Šoštarić</item>
      <item> Jadranka Lončarić</item>
      <item>Rade Drageljević</item>
      <item>Radmila Glad</item>
      <item>Milka Mužević</item>
      <item>Nada Tkalčević</item>
      <item>Lidija Bogeljić</item>
      <item>Veljka Delić Ibukić</item>
      <item>Anka Skočilić</item>
      <item>Matilda Lončarić</item>
      <item>Marija Donda</item>
      <item>Hrvoje Vukšić</item>
      <item>Jasna Grganić</item>
      <item>Mladena Aleksić</item>
      <item>Gospa Đukić</item>
      <item>Petar Stan</item>
      <item>Pelka Tonković</item>
      <item>Maja Križan</item>
      <item>Mira Dumić</item>
      <item>Ana Katnić</item>
      <item>Ivan Štanfelj</item>
      <item>Milan Tomić</item>
      <item>Vojislav Antonić</item>
      <item>Smiljana Delić</item>
      <item>Stjepan Jeličić</item>
      <item>Kristina Smolčić</item>
      <item>Rudolf Kleković</item>
      <item>Marica Fafanđel</item>
      <item>Tatjana Josipović</item>
      <item>Slavica Mudražija Brozović</item>
      <item>Milan Fištrović</item>
      <item>Marica Kafadar</item>
      <item>Damir Matijević</item>
      <item>Josip Cickaj</item>
      <item>Anđela Car</item>
      <item>Momir Pešević</item>
      <item>Ljubinko Antić</item>
      <item>Goran Mužević</item>
      <item>Nadia Janeš</item>
      <item>Ivica Jerčinović</item>
      <item>Paulina Krmpotić</item>
      <item>Milan Cvetinović</item>
      <item>Zdravko Butković</item>
      <item>Sabira Nušinović</item>
      <item>Marijana Kršul</item>
      <item>Jadranka Franić</item>
      <item>Dragica Vukelić</item>
      <item>Ljiljana Marijanović</item>
      <item> Miranda Baić</item>
      <item>Aleksandra Uzelac</item>
      <item>Dušanka Maravić</item>
      <item>Vitomir Manestar</item>
      <item>Cvijeta Jeličić</item>
      <item>Ivana Matijević</item>
      <item>Ana Perhat</item>
      <item>Slavko Jurić</item>
      <item>Natali Travaglia</item>
      <item>Šime Fafanđel</item>
      <item>Blaženka Držaić</item>
      <item>Filip Tratnjak</item>
      <item>Marina Cerović</item>
      <item>Saša Pobor</item>
      <item>Elvira Hreljac</item>
      <item>Josipa Butković</item>
      <item>Helena Juretić</item>
      <item>Ljubica Brkić</item>
      <item>Katarina Brozović</item>
      <item>Marijana Majić</item>
      <item>Ljubica Domijan Blažičević</item>
      <item>Vladimir Zatezalo</item>
      <item>Ivana Matetić</item>
      <item>Ružica Perhat</item>
      <item>Marija Pešušić</item>
      <item>Josip Rubčić</item>
      <item>Višnja Anić</item>
      <item>Štefa Sarić</item>
      <item>Marica Brnjac</item>
      <item>Drinka Kršul</item>
      <item>Marija Zamuda</item>
      <item>Marica Sučić</item>
      <item>Martina Rebić</item>
      <item>Marija Car</item>
      <item>Marko Kikić</item>
      <item>Ankica Katnić</item>
      <item>Marina Kodrnja</item>
      <item>Milorad Barac</item>
      <item>Dario Hreljac</item>
      <item>Duško Spasenić</item>
      <item>Dijana Butorac</item>
      <item>Nikola Alafetić</item>
      <item>Rodoljub Lončarić</item>
      <item>Hedviga Čavrag</item>
      <item>Jelena Kurelac</item>
      <item>Biserka Premeru</item>
      <item>Vilko Antić</item>
      <item>Dražen Uremović</item>
      <item>Stevan Maravić</item>
      <item>Jasminka Babić</item>
      <item>Jasminka Antić</item>
      <item>Vesna Grgurić Pilić</item>
      <item>Vladimir Brozina</item>
      <item>Dijana Hrvaćanin</item>
      <item>Marin Uremović</item>
      <item>Tomislav Delić</item>
      <item>Silvano Baldo</item>
      <item>Iva Krpan</item>
      <item>Anica Prodanović</item>
      <item>Snježana Steinhauser</item>
      <item>Branka Jurčević</item>
      <item>Ivica Samardžija</item>
      <item>Slavko Grozdek</item>
      <item>Kruno Kovač</item>
      <item>Mladenka Maravić</item>
      <item>Milan Nećak</item>
      <item>Mirjana Frković</item>
      <item>Božica Milošević</item>
      <item>Ljerka Hica</item>
      <item>Ivica Komšić</item>
      <item>Ivanka Šnajdar</item>
      <item>Biserka Lončarić</item>
      <item>Anka Kužela</item>
      <item>Božica Krčmar</item>
      <item>Tomislav Jović</item>
      <item>Marija Antić</item>
      <item>Milivoj Romanić</item>
      <item>Snježana Jokić</item>
      <item>Karolina Hunčak</item>
      <item>Ana  Anušić</item>
      <item>Silvija Grbčić</item>
      <item>Božena Renka</item>
      <item>Marijo Šarčević</item>
      <item>Lidija Sunara</item>
      <item>Stjepan Katalinić</item>
      <item>Ivica Pelić</item>
      <item>Svetlana Kostrenčić</item>
      <item>Miljenko Vičić</item>
      <item>Višnja Jelenović</item>
      <item>Ivanka Ćaćić</item>
      <item>Desanka Brozović</item>
      <item>Karmela Tomić</item>
      <item>Dragica Car</item>
      <item>Renata Skomerža</item>
      <item>Katica Car</item>
      <item>Anton Tonković</item>
      <item>Katica Antić</item>
      <item>Mihaela Kossi</item>
      <item>Đurđa Pešević</item>
      <item>Nina Brdar</item>
      <item>Slavko Matejčić</item>
      <item>Đorđo Obrenović</item>
      <item>Valentina Đurina</item>
      <item>Ljiljana Mavrić</item>
      <item>Anton Radil</item>
      <item> Branka Pavlić</item>
      <item>Anka Gabrić</item>
      <item>Vitomir Kršul</item>
      <item>Josip Tijan</item>
      <item>Čedo Knežević</item>
      <item>Marina Domijan Preden</item>
      <item>Marija Matejčić</item>
      <item>Darko Bojin</item>
      <item>Ljiljana Višnić</item>
      <item>Milena Blažić Knez Knez</item>
      <item> Dinko  Buneta</item>
      <item>Dubravko Kralj</item>
      <item>Anka Klanfar</item>
      <item>Snežana Balon</item>
      <item>Aleksa Đokić</item>
      <item>Gordana Domijan</item>
      <item>Vlastimir Lončarić</item>
      <item>Josip Car</item>
      <item>Damnjan Draganić</item>
      <item>Grozdana Tus</item>
      <item>Marica Hajduković</item>
      <item>Marica Kovačević</item>
      <item>Marija Lončar</item>
      <item>Slavko Šupak</item>
      <item>Berislav Ahel</item>
      <item>Dušanka Pobor</item>
      <item>Sanja Baričević</item>
      <item>Gordana Vukelić</item>
      <item>Zoran Komadina</item>
      <item>Tanja Malovoz</item>
      <item>Dolores Pećarina</item>
      <item>Toni Nikčevski</item>
      <item>Ivan Jurinčić</item>
      <item>Ivan Tomić</item>
      <item>Nikola Mulc</item>
      <item>Evelin Krajačić</item>
      <item>Slavica Matošević</item>
      <item>Slavica Smojver</item>
      <item>Mladenka Dundović</item>
      <item>Marijana Klanfar</item>
      <item>Agata Prec</item>
      <item>Igor Antić</item>
      <item>Anita Mataija</item>
      <item>Slavica Mejašić</item>
      <item>Ladislav Borbelj</item>
      <item>Dean Jeličić</item>
      <item>Manda Blažević</item>
      <item>Svetlana Markovinović</item>
      <item>Neven Lilić</item>
      <item>Vitomir Car</item>
      <item>Željka Stilin</item>
      <item>Ivanka Mavrić</item>
      <item>Desanka Jović</item>
      <item>Suzana Benić</item>
      <item>Nino Košuljandić</item>
      <item>Rita Začek</item>
      <item>Franjo Lončarić</item>
      <item>Ivan Lenac</item>
      <item>Mladen Skorić</item>
      <item>Irena Mužević</item>
      <item>Marica Nikčevski</item>
      <item>Manda Gašparović</item>
      <item>Mirijanka Brenc</item>
      <item>Kristina Kršul</item>
      <item>Nada Bobić</item>
      <item>Tihomir Manjkaz</item>
      <item>Vjenceslav Vuković</item>
      <item>Zdenka Švarcmajer</item>
      <item>Radojka Velić</item>
      <item>Edin Behrić</item>
      <item>Ivica Dragoja</item>
      <item>Tatjana Matošić</item>
      <item>Zorica Kolmanić</item>
      <item>Gojko Strizić</item>
      <item>Anka Đikandić</item>
      <item>Josip Antić</item>
      <item>Ivanka Lončarić</item>
      <item>Zdenka Carević</item>
      <item>Stana Katnić</item>
      <item>Ana Albertina Sladić</item>
      <item>Gršo Mataija</item>
      <item>Marijana Gazilj</item>
      <item>Mario Borić</item>
      <item>Vitomir Radović</item>
      <item>Snežana Piljić</item>
      <item>Nikola Cvijanović</item>
      <item>Iva Šejić</item>
      <item>Goranka Gašparović Imširović</item>
      <item>Marinko Peranić</item>
      <item>Blanka Nikolić</item>
      <item>Snježana Laslavić</item>
      <item>Diana Hlača</item>
      <item>Dijana Petrinović</item>
      <item>Ivanka Maravić</item>
      <item>Nikola Krpan</item>
      <item>Vesna Lončarić</item>
      <item>Lidija Jandrić</item>
      <item>Milan Komerički</item>
      <item>Klaudija Kovačev</item>
      <item>Mirjana Babić Markelić</item>
      <item>Ivanka Benić</item>
      <item>Branislav Dimitrijević</item>
      <item>Ksenija Lovrić Baričević</item>
      <item>Arsen Lončarić</item>
      <item>Zlatomir Car</item>
      <item>Gojka Crnković</item>
      <item>Aleksandar Vojnović</item>
      <item>Ostoja Šokčević</item>
      <item>Zdenka Semeš</item>
      <item>Klara Putina Mataija</item>
      <item>Lidija Nekić</item>
      <item>Anka Polić</item>
      <item>Anita Frković</item>
      <item>Mara Vukić</item>
      <item>Ivan Blažević</item>
      <item>Marija Car</item>
      <item>Daniela de Maio</item>
      <item>Branka Pelić</item>
      <item>Blaženka Dunato</item>
      <item>Branka Ivančić</item>
      <item>Jasmina Malatestinić</item>
      <item>Ivica Matošić</item>
      <item>Ines Mađar</item>
      <item>Nada Radojčić</item>
      <item>Robert Radojević</item>
      <item>Damir Prgić</item>
      <item>Goran Blažić</item>
      <item>Albin Pobor</item>
      <item>Marija Leskur</item>
      <item>Marija Brozović</item>
      <item>Jozefa Mišković</item>
      <item>Nadežda Trbović</item>
      <item>Kleofina Grgurić</item>
      <item>Josip Car</item>
      <item>Ana Lošić (Capić)</item>
      <item>Ankica Antić</item>
      <item>Kata Blažić</item>
      <item>Smiljanka Matejčić</item>
      <item>Josip Car</item>
      <item>Ivica Miriam Jurinčić</item>
      <item>Gordana Perković</item>
      <item>Roza Draženović</item>
      <item>Neven Jokić</item>
      <item>Barbara Crnković Domijan</item>
      <item>Damir Katulić</item>
      <item>Vladimir Ivančić</item>
      <item>Ivan Pobor</item>
      <item>Željka Jugović</item>
      <item>Marija Borbelj</item>
      <item>Petar Prvulović</item>
      <item>Marinko Albaneze</item>
      <item>Mladen Butorac</item>
      <item>Anita Pešut</item>
      <item>Ramona Beti</item>
      <item>Vida Lovrić</item>
      <item>Božica Trbović</item>
      <item>Franka Galetić</item>
      <item>Vesna Parat</item>
      <item>Dragan Hreljac</item>
      <item>Željko Veljačić</item>
      <item>Vesna Radočaj</item>
      <item>Biserka Štokić</item>
      <item>Vladimir Manestar</item>
      <item>Zorka Mujadžić</item>
      <item>Đurđa Telesmanić</item>
      <item>Milan Nekić</item>
      <item>Kristina Kovačić</item>
      <item>Antonija Balas</item>
      <item>Josip Fugošić</item>
      <item>Đurđica Mijuk</item>
      <item>Snežana Stan</item>
      <item>Ivica Katnić</item>
      <item>Zelkida Zukić</item>
      <item>Violeta Kahrimanović</item>
      <item>Nada Lončarić</item>
      <item>Ana Bešker</item>
      <item>Božica Seleš</item>
      <item>Marija Antić</item>
      <item>Daniela Klaić</item>
      <item>Ivanka Ilić</item>
      <item>Ivanka Car</item>
      <item>Desanka Holi</item>
      <item>Branimir Manestar</item>
      <item>Josip Žentil</item>
      <item>Stjepan Jurčić</item>
      <item>Marica Jurčić</item>
      <item>Milan Knežević</item>
      <item>Darko Dević</item>
      <item>Ivica Jurčić</item>
      <item>Nedeljka Orešković</item>
      <item>Ivica Poslek</item>
      <item>Dražen Tomašek</item>
      <item>Vesna Turčinov</item>
      <item>Marta Marković</item>
      <item>Ivanka Jurinčić</item>
      <item>Nedjeljka Vranješ</item>
      <item>Josip Matijašić</item>
      <item>Marija Marić</item>
      <item>Mirjana Marijanić</item>
      <item>Mladenka Šekrst</item>
      <item>Rudolf Polić</item>
      <item>Sanja Jurković</item>
      <item>Pamela Car</item>
      <item>Beba Vuzem</item>
      <item>Catarina Antić</item>
      <item>Martina Janković</item>
      <item>Anica Marković</item>
      <item>Robert Grmuša</item>
      <item>Dean Lončarić</item>
      <item>Hrvoje Marina</item>
      <item>Vukosava Vukelić</item>
      <item>Ilinka Barac</item>
      <item>Đuro Marošević</item>
      <item>Vesna Tomić</item>
      <item>Alin Harambašić</item>
      <item>Nikola Car</item>
      <item>Mirjana Kraljić</item>
      <item>Stojan Vidović</item>
      <item>Mira Bašić</item>
      <item>Anica Lenhard</item>
      <item>Štefanija Tonković</item>
      <item>Marija Majstorović</item>
      <item>Valentina Antić</item>
      <item>Marica Barac</item>
      <item>Lidija Parašćak</item>
      <item>Danica Župan</item>
      <item>Mario Vukelić</item>
      <item>Marijan Antić</item>
      <item>Ivica Jelenović</item>
      <item>Dušanka Milošević</item>
      <item>Mirjana Dundović</item>
      <item>Jakov Šokić</item>
      <item>Josip Lončarić</item>
      <item>Andrej Pobor</item>
      <item>Branko Pobor</item>
      <item>Dino Omnić</item>
      <item>Eržebet Jurić</item>
      <item>Brankica Jurinčić</item>
      <item>Zlata Mihajić</item>
      <item>Goran Stanković</item>
      <item> Zoran Stanković</item>
      <item> Ana Mihajić</item>
      <item>Republika Hrvatska, Ministarstvo financija</item>
      <item>Republika Hrvatska, Ministarstvo financija </item>
      <item>Republika Hrvatska, Ministarstvo financija </item>
      <item>Agencija za osiguranje radničkih potraživanja u slučaju stečaja poslodavca</item>
      <item>Republika Hrvatska</item>
      <item>Vještak d.o.o.</item>
      <item>Euro Alfa d.o.o.</item>
      <item> Ecooperativa d.o.o.</item>
      <item>Nastavni zavod za javno zdravstvo PGŽ</item>
      <item>Iskratrade d.o.o. </item>
      <item>Goran Pilaš, vl. obrta Stolarija</item>
      <item>Mibor d.o.o.</item>
      <item>RAVIKO d.o.o.</item>
      <item>Danica mesna industrija d.o.o.</item>
      <item>Agro Rijeka d.o.o.</item>
      <item>PERT d.o.o. Ilok, podružnica Rijeka</item>
      <item>Središnje klirinško depozitarno društvo  d.d.</item>
      <item>RIMOS d.o.o. </item>
      <item>Riječka industrija odjeće d.o.o.</item>
      <item>LABUD d.o.o.</item>
      <item>POLAR-KLIMATIZACIJA d.o.o.</item>
      <item>ISTRA JADRAN d.o.o. </item>
      <item>Hrvatsko društvo skladatelja </item>
      <item>HIR d.o.o.</item>
      <item>Petar Milosavljević, vl. Elektroinstalacije elektromehanika PERO STRUJA</item>
      <item>Agencija za upravljanje državnom imovinom</item>
      <item>E-ELMES d.o.o. </item>
      <item>Suzana Šubat vl. Proizvodno ugostiteljsko trgovačkog obrta Šubat Plast </item>
      <item>OLICOMP d.o.o. </item>
      <item>Hrvatske šume d.o.o. </item>
      <item>SERVING d.o.o. </item>
      <item>Ecoteam-Primo d.o.o. </item>
      <item>GKTD "MURVICA"d.o.o.</item>
      <item>TOPLANE d.o.o.</item>
      <item>MHS d.o.o.</item>
      <item>INSPEKT d.o.o.</item>
      <item>Sanjin Smlatić vl. Elektromehaničarski obrt "TONI"</item>
      <item>TEHNOINVEST Zagreb d.o.o. </item>
      <item>Carlsberg Croatia d.o.o.</item>
      <item>COCA COLA HBC Hrvatska d.o.o. </item>
      <item>Tutti Frutti FMB d.o.o.</item>
      <item>Hrvatski telekom d.d. Sjedište regije</item>
      <item>VINDIJA d.d.</item>
      <item>CROATIA OSIGURANJE d.d. Zagreb, Filijala Rijeka</item>
      <item>MISTRAŽ d.o.o. </item>
      <item>MIROSLAV MESAROŠ, vl. obrta Akvagan</item>
      <item>I.P. INŽENJERING d.o.o.</item>
      <item>MD PROJEKT d.o.o. </item>
      <item>KONZUM d.d.</item>
      <item>RIVOS d.o.o.</item>
      <item>RI KLIMA Opatija d.o.o.</item>
      <item>SONG VIVAK d.o.o.</item>
      <item>Arkada-trgovine d.o.o.</item>
      <item>Podravka prehrambena industrija d.d.</item>
      <item>JAMNICA d.d.</item>
      <item>Alen Tucman </item>
      <item>STANIĆ d.o.o.</item>
      <item>LEDELA d.o.o.</item>
      <item>NIKAS d.o.o.</item>
      <item>INA - Industrija nafte d.d. </item>
      <item>HEP - OPSKRBA d.o.o.</item>
      <item>Prehrambeno industrijski kombinat d.d. </item>
      <item>MILMAN d.o.o.</item>
      <item>JELA d.o.o.</item>
      <item>EKO - TONERI d.o.o.</item>
      <item>HEP-Operator distribucijskog sustava d.o.o.</item>
      <item>ISTRABENZ PLINI d.o.o.</item>
      <item>Goran Rihtarić, vl. EX - ALTO obrt za turističku animaciju i konzalting</item>
      <item>Konica Minolta Hrvatska  - poslovna rješenja d.o.o.</item>
      <item>Damir Jovanović, vl. Trgovina na malo i veliko "MAJA"</item>
      <item>Crikvenica - Opatija EKO d.o.o., PJ Crikvenica</item>
      <item>KTD Vodovod Žrnovnica d.o.o.</item>
      <item>KOMPAKT d.o.o.</item>
      <item>SKI KLUB "Rijeka" </item>
      <item>Hrvatske vode Zagreb VGI "Kvarnersko primorje i otoci"</item>
      <item>Hrvatska radiotelevizija </item>
      <item>Kumrić Dražen, vl. obrta za poljoprivrednu proizvodnju Kumrić</item>
      <item>Arsen Bratović, vl. AB - Elektro elektromehaničarski obrt</item>
      <item>Darko Pečuvčić, vl. PLIN SERVIS</item>
      <item>Kanasta d.o.o.</item>
      <item>Republika Hrvatska, Primorsko-Goranska županija, Grad Crikvenica</item>
      <item>LIFT-MONT Rijeka d.o.o.</item>
      <item>TAPESS d.o.o.</item>
      <item>Pekara Primorje d.o.o.</item>
      <item>Silvana Komadina, vl. telekomunikacijski servis</item>
      <item>Turistička zajednica Grada Crikvenice</item>
      <item>VESNA GARTNER- PILAŠ, dr. med. specijalist medicine rada, Specijalistička ordinacija medicine rada</item>
      <item>Zagreb nekretnine d.o.o. </item>
      <item>Jadran usluge d.o.o.</item>
      <item>Pekara Benić d.o.o.</item>
      <item>Laserline d.o.o.</item>
      <item>Vjekoslav Rajber</item>
      <item>Arhiver d.o.o. </item>
      <item>Vladimir i Mladenka Sergo kao vlasnici zajedničkog obrta za proizvodnju i trgovinu "Galanterija"</item>
      <item>Zvonko Host kao vlasnik SERVIS ELEKTRONIKE</item>
      <item>"METRO-KON" d.o.o.</item>
      <item>Ivica Jurković kao vlasnik Sportskog centra "Omorika"</item>
      <item>NEGRO-USLUGE d.o.o.</item>
      <item>Goranka Hinić</item>
      <item>Juraj Bačić</item>
      <item>Tomislav Barac</item>
      <item>Darko Blašković</item>
      <item>Saša Brnčić</item>
      <item>Vladimir Brnić</item>
      <item>Željka  Crnjanović</item>
      <item>Ana Cvitković</item>
      <item>Anka Domijan</item>
      <item>Milka Domijan</item>
      <item>Ivan Gašparović</item>
      <item>Robert Gecan</item>
      <item>(pok. Željka) Kristina Grbčić</item>
      <item>Nenad Grubić</item>
      <item>Marijan Jurinčić</item>
      <item>Melanija Kaliman</item>
      <item>Anton Kirinčić</item>
      <item>Afrodita Komadina</item>
      <item>Milica Krpan</item>
      <item>Aramis Liebhardt</item>
      <item>Nada Lončar</item>
      <item>Marina Lončarić</item>
      <item>Ivan Miočić</item>
      <item>Vladimir Montanari</item>
      <item>Josip Mužević</item>
      <item>Ivana Peko Lončar</item>
      <item>Andrija Peričić</item>
      <item>Zdravko Periš</item>
      <item>Zvjezdan Preden</item>
      <item>Slobodan  Radetić</item>
      <item>Anka Sokolić</item>
      <item>Branko Sudar</item>
      <item>Marija Šoštarić</item>
      <item>Siniša Tomašić</item>
      <item>Ivana Trubić</item>
      <item>Vidov Vijeko</item>
      <item>Kuzman Vukić</item>
      <item>Agencija za osiguranje radničkih potraživanja u slučaju stečaja poslodavca</item>
      <item>ERSTE &amp; STEIERKISCHE BANK d.d.</item>
      <item>pok. Marija (Nenad) Jeličić</item>
    </derivirana_varijabla>
  </DomainObject.Predmet.OstaliListFormated>
  <DomainObject.Predmet.OstaliListFormatedOIB>
    <izvorni_sadrzaj>
      <item>SAVEZ SAMOSTALNIH SINDIKATA HRVATSKE</item>
      <item>registar TS Rijeka</item>
      <item>Narodne novine d.d. Zagreb</item>
      <item>Županijsko državno odvjetništvo Rijeka</item>
      <item>oglasna ploča</item>
      <item>računovodstvo suda</item>
      <item>Julijana Fak</item>
      <item>Marija Ružić, OIB 72695335756</item>
      <item>Erste &amp; S. Bank d.d. Rijeka</item>
      <item>OD Kovačević i dr. Rijeka punomoćnik sudionika u postupku JADRAN d.d. u stečaju CRIKVENICA</item>
      <item>Porezna uprava Rijeka</item>
      <item>Hrvatski fond za privatizaciju Zagreb</item>
      <item>GRAD CRIKVENICA</item>
      <item>Erste &amp; S. Bank d.d. Rijeka</item>
      <item>PAVLOMIR d.o.o. N. Vinodolski, OIB 33879979692</item>
      <item>Marija Buneta</item>
      <item>Nada Barišić</item>
      <item>POREZNA UPRAVA RIJEKA / KSENIJA LUŠTICA</item>
      <item>Slavica Jurić, OIB 33220340137</item>
      <item>Mladenko Crnčić, OIB 00031704980</item>
      <item> Gordana Dežman, OIB 00183476943</item>
      <item>Anita Horvat, OIB 00331924450</item>
      <item>Valentina Jakirčević, OIB 00352864378</item>
      <item>Nedeljko Magaš, OIB 00482430416</item>
      <item>Ivan Sarić, OIB 00580030300</item>
      <item>Antonija Šimić, OIB 00729213652</item>
      <item>Marica Svetić, OIB 00895738043</item>
      <item>Željka Ligatić, OIB 00959950290</item>
      <item>Ivica Lončarić, OIB 01015328878</item>
      <item>Mara Pejaković, OIB 01204783737</item>
      <item>Dragica Kožul, OIB 01230979461</item>
      <item>Ivica Domijan, OIB 01321144022</item>
      <item>Vinka Debelec, OIB 01334333837</item>
      <item>Petar Lončarić, OIB 1382290072</item>
      <item>Josip Kolmanić, OIB 01461097532</item>
      <item>Ankica Cupać, OIB 01519840098</item>
      <item>Enisa Tamarut, OIB 01566564883</item>
      <item>Davorka Buneta, OIB 01717803725</item>
      <item>Josipa Komadina, OIB 01752138257</item>
      <item>Dalibor Antić, OIB 01794197982</item>
      <item>Toma Dražić, OIB 02095845812</item>
      <item>Ivka Hržić, OIB 03064743997</item>
      <item>Savo Kosanović, OIB 03068512259</item>
      <item>Mihovil Tomašić, OIB 3286342207</item>
      <item>Ružica Nećak, OIB 03395995403</item>
      <item>Maria Peričić, OIB 03478840844</item>
      <item>Ines Pristušek, OIB 03734929265</item>
      <item>Daniel Marina, OIB 03776915180</item>
      <item>Sergio Zustović, OIB 03853630154</item>
      <item>Darko Miočić, OIB 03927686370</item>
      <item>Kata Tomić, OIB 03982764294</item>
      <item>Tihana Pobor, OIB 04067291507</item>
      <item>Nevenka Juretić, OIB 04071157989</item>
      <item>Marica Kikić, OIB 04075244810</item>
      <item>Vinka Vukonich, OIB 04091317840</item>
      <item>Vaso Perić, OIB 4288294403</item>
      <item>Astrid Ivančić, OIB 04323695410</item>
      <item>Bernardno Vukušić, OIB 04398554804</item>
      <item>Meri Grubišić, OIB 04443685381</item>
      <item>Ivan Frančišković, OIB 4486325366</item>
      <item>Ljiljana Lučić, OIB 04569032796</item>
      <item>Radojka Ružić, OIB 04808475283</item>
      <item>Mirko Pejić, OIB 04910038153</item>
      <item>Katica Lončarić, OIB 04935145760</item>
      <item>Ivan Peričić, OIB 05248040278</item>
      <item>Sandra Sivčević, OIB 05255286918</item>
      <item>Nada Ježić, OIB 05307477063</item>
      <item>Tomislav Lončarić, OIB 05764602358</item>
      <item>Vladimir Jeličić, OIB 05819326882</item>
      <item>Klaudija Brkljača, OIB 05823430320</item>
      <item>Vjekoslava Peričić, OIB 6002696762</item>
      <item>Zdenka Domijan, OIB 06006728566</item>
      <item>Josip Sokolić, OIB 06059705313</item>
      <item>Lidija Grubišić, OIB 06156663392</item>
      <item>Fehim Eljazović, OIB 06266229856</item>
      <item>Bosiljka Car, OIB 06530138206</item>
      <item>Katica Majetić, OIB 06573700602</item>
      <item>Selma Elezović, OIB 06618473251</item>
      <item>Antica Grozdanić, OIB 06671368015</item>
      <item>Branka Havić, OIB 07157247978</item>
      <item>Mladen Mihelčić, OIB 07308498700</item>
      <item>Đurđica Peričić, OIB 07309091595</item>
      <item>Stjepan Car, OIB 07660786675</item>
      <item>Marta Plavac, OIB 7836003467</item>
      <item>Marijana Mureta, OIB 07853618269</item>
      <item>Zdravko Žarić, OIB 07925926350</item>
      <item>Pava Miličević, OIB 08180109073</item>
      <item>Josipa Šubat, OIB 08615260916</item>
      <item>Albin Domijan, OIB 08627284309</item>
      <item>Nedeljka Jeličić, OIB 8743319910</item>
      <item>Morena Premeru, OIB 08935679283</item>
      <item>Marija Kršul, OIB 08997311267</item>
      <item>Irena Gašparović, OIB 09286407311</item>
      <item>Vjekoslav Lončarić, OIB 9327291136</item>
      <item>Jelena Marošević, OIB 09527418010</item>
      <item>Šime Brkljača, OIB 09671716234</item>
      <item>Gordana Merčnik, OIB 09705258294</item>
      <item>Mato Odžić, OIB 09840270221</item>
      <item>Anica Car, OIB 09843513117</item>
      <item>Branka Pintar, OIB 09998566041</item>
      <item>Tihomir Kršul, OIB 10031574360</item>
      <item>Siniša Tomašić, OIB 10125305225</item>
      <item>Stipan Kovačev, OIB 10144805902</item>
      <item>Martina Štimac, OIB 10321384747</item>
      <item>Dragica Pešić, OIB 10715089092</item>
      <item>Marica Huzjak, OIB 10818451713</item>
      <item>Radmila Šubert, OIB 10960235878</item>
      <item>Maša Manestar, OIB 11112529596</item>
      <item>Franjo Pobor, OIB 11222359011</item>
      <item>Irena Juretić, OIB 11334263797</item>
      <item>Zvjezdana Perhat, OIB 11436254624</item>
      <item>Mara Ilić, OIB 11877698144</item>
      <item>Željko Blažičević, OIB 11946180073</item>
      <item>Ivanka Domijan, OIB 11970305027</item>
      <item>Anton Gabrić, OIB 12057981809</item>
      <item>Oleg Trošelj, OIB 12078388303</item>
      <item>Ruža Soldić, OIB 12113567585</item>
      <item>Milan Stanisavljević, OIB 12137905305</item>
      <item>Juraj Smolčić, OIB 12147098055</item>
      <item>Lydia Jurinčić, OIB 12412409030</item>
      <item>Pejo Prgić, OIB 12503418002</item>
      <item>Danijela Zgombić, OIB 12519027744</item>
      <item>Nataša Rakas, OIB 12705818080</item>
      <item>Đuro Jelovac, OIB 12778826682</item>
      <item>Tatjana Lončarić, OIB 12780447351</item>
      <item>Natalia Marijanić, OIB 12818595728</item>
      <item>Anita Fele, OIB 12889114850</item>
      <item>Živka Kosanović, OIB 13017258635</item>
      <item>Verica Filić, OIB 13045077755</item>
      <item>Vanda Belamarić, OIB 13053732239</item>
      <item>Božica Manestar, OIB 13070255255</item>
      <item>Vjekoslava Lončarić, OIB 13078127547</item>
      <item>Vesna Šnjarić, OIB 13098373896</item>
      <item>Dubravka Šokčević, OIB 13343882953</item>
      <item>Josip Grbčić, OIB 13456293846</item>
      <item>Radmila Lončarić, OIB 13720287865</item>
      <item>Petar Lončarić, OIB 13822690072</item>
      <item>Zdenko Car, OIB 13969415397</item>
      <item>Ljubomir Stojčić, OIB 13995158115</item>
      <item>Jasna Visković, OIB 14062358396</item>
      <item>Gabrijela Miočević, OIB 14426121076</item>
      <item>Ružica Grbeš, OIB 14517071316</item>
      <item>Ivana Milak, OIB 14702607487</item>
      <item>Anka Fugošić, OIB 14836158450</item>
      <item>Dragica Pejić, OIB 14906364627</item>
      <item>Savo Grozdanić, OIB 15057461824</item>
      <item>Elvis Majetić, OIB 15254711783</item>
      <item>Marijan Benić, OIB 15454783727</item>
      <item>Vlado Markovinović, OIB 15461762781</item>
      <item>Nevenka Barović, OIB 15488859116</item>
      <item>Melita Frančišković, OIB 15520868988</item>
      <item>Katica Bujan, OIB 15696142082</item>
      <item>Robert Bengez, OIB 15743547330</item>
      <item>Marina Milković, OIB 15928003101</item>
      <item>Janja Strizić, OIB 15999620533</item>
      <item>Bore Čajić, OIB 16064853764</item>
      <item>Vladimir Brozičević, OIB 16095727300</item>
      <item>Estera Juretić, OIB 16106136964</item>
      <item>Sanja Papić, OIB 16172635315</item>
      <item>Blaženko Bačić, OIB 16320919247</item>
      <item>Marijan Geljić, OIB 16615801682</item>
      <item>Josipa Hrvaćanin, OIB 16748734804</item>
      <item>Rada Danilović, OIB 16750760821</item>
      <item>Silvana Grbčić, OIB 16835766564</item>
      <item>Irmica Car, OIB 16909932700</item>
      <item>Jelena Trutić Božić, OIB 17403078567</item>
      <item>Ana Velker, OIB 17451328275</item>
      <item>Marija Buneta Krišković, OIB 17507210678</item>
      <item>Marija Stojčić, OIB 17524367829</item>
      <item>Drinko Lončarić, OIB 17639177396</item>
      <item>Anamarija Mazzarolli, OIB 17735908074</item>
      <item>Julijana Fak, OIB 17778836164</item>
      <item>Milan Miočić, OIB 17901246902</item>
      <item>Ferdinand Stilin, OIB 17973310644</item>
      <item>Vesna Kalinić, OIB 17987163851</item>
      <item>Mira Kovačić, OIB 18219589575</item>
      <item>Marija Fele, OIB 18341658603</item>
      <item>Ankica Muminagić, OIB 18626516130</item>
      <item>Jasna Čor, OIB 18840500591</item>
      <item> Monika Lončarević, OIB 18985328209</item>
      <item>Tatjana Cvitković, OIB 19033799042</item>
      <item>Ana Filipović, OIB 19236656835</item>
      <item>Dragica Brozović, OIB 19530490642</item>
      <item>Ljiljana Blažina, OIB 19625290825</item>
      <item>Ante Antić, OIB 20363960955</item>
      <item>Kristijan Pobor, OIB 20605444121</item>
      <item>Iva Maria Virag, OIB 20608432664</item>
      <item>Dušanka Vedrić, OIB 20875100180</item>
      <item>Rajko Jurišić, OIB 20922977986</item>
      <item>Dragica Djurić, OIB 21097831622</item>
      <item>Anđela Mlikota, OIB 21211769391</item>
      <item>Ivan Mijić, OIB 21217198521</item>
      <item>Ljiljana Katić, OIB 21731397003</item>
      <item>Slavica Mandić, OIB 21791194752</item>
      <item>Tamara Sučić, OIB 21798392060</item>
      <item>Tomislav Karamarko, OIB 21804881537</item>
      <item>Marija Pobor, OIB 87374719356</item>
      <item>Josip Pobor, OIB 02121583320</item>
      <item>Vladimir Tomljanović, OIB 21916262266</item>
      <item>Branka Žanić, OIB 21926537911</item>
      <item>Marina Car, OIB 21951063172</item>
      <item>Milena Ilić, OIB 21954934621</item>
      <item>Mirko Marić, OIB 22256071366</item>
      <item>Dominik Crnković, OIB 22261027337</item>
      <item>Sanja Kovač, OIB 22385132326</item>
      <item>Marijana Malčić, OIB 22466177278</item>
      <item>Dolores Stojčić, OIB 22630594457</item>
      <item>Ljlilja Ježić, OIB 22777493217</item>
      <item>Ankica Petričević, OIB 22787426230</item>
      <item>Anton Badurina Tomić, OIB 22884399530</item>
      <item>Gordana Klisurić, OIB 22933364920</item>
      <item>Sanja Madvešček, OIB 23073483942</item>
      <item>Dubravka Mavrić, OIB 23187130043</item>
      <item>Ankica Košuljandić, OIB 23268155358</item>
      <item>Ivan Đaković, OIB 23302786159</item>
      <item>Željko Pađen, OIB 23321134873</item>
      <item>Marina Petrinović, OIB 23348905311</item>
      <item>Marija Pavlić, OIB 23567979698</item>
      <item>Juraj Katnić, OIB 23638284992</item>
      <item>Blaženko Kršul, OIB 23860239071</item>
      <item>Dario Car, OIB 23901066951</item>
      <item>Baldo Hreljac, OIB 24107197220</item>
      <item>Ivica Ropac, OIB 24231536342</item>
      <item> Višnja Jelenović, OIB 24265010911</item>
      <item>Marija Lončarić, OIB 24265569115</item>
      <item>Marica Volf, OIB 24345294814</item>
      <item>Nada Perišić, OIB 24396129486</item>
      <item>Snježana Bertović, OIB 24442634031</item>
      <item>Ružica Tonković, OIB 24600136140</item>
      <item>Branka Pilaš, OIB 24694582370</item>
      <item>Goran Jakovac, OIB 24704459512</item>
      <item>Pavica Buovac, OIB 24892575863</item>
      <item>Katarina Vlastelić, OIB 24905953241</item>
      <item>Aleksandra Domijan, OIB 25069857732</item>
      <item>Ivana Babić, OIB 25091536758</item>
      <item>Sanja Plavac, OIB 25185986029</item>
      <item>Vitomir Manestar, OIB 25229835841</item>
      <item>Jelka Mavrić Tomić, OIB 25229970572</item>
      <item>Ivica Perhat, OIB 25256115930</item>
      <item>Ruža Kosanović, OIB 25536824393</item>
      <item>Ivanka Butorac, OIB 25545666665</item>
      <item>Goran Cindrić, OIB 25588128854</item>
      <item>Dario Brkić, OIB 25943421017</item>
      <item>Vinko Pobor, OIB 26012691330</item>
      <item>Tina Perhat, OIB 26017349047</item>
      <item>Kornelija Katalinić, OIB 26204394900</item>
      <item>Marija Galjanić Sovar, OIB 26256457137</item>
      <item>Zrinka Lipičanin, OIB 26273143005</item>
      <item>Hrvoje Zubčić, OIB 26337763592</item>
      <item>Hrvoje Berić, OIB 26358954800</item>
      <item>Ljiljana Aleksić Žunić, OIB 26383533109</item>
      <item>Ajka Sarajlić, OIB 26768782135</item>
      <item>Danijela Kovačić, OIB 26824699557</item>
      <item>Slavica Jurić, OIB 26877410862</item>
      <item>Vlatka Stipeč, OIB 26919209412</item>
      <item>Željko Knežević, OIB 27066149936</item>
      <item>Marijana Komadina, OIB 27112285021</item>
      <item>Biljana Kostić, OIB 27135664719</item>
      <item>Marija Balas, OIB 27304529341</item>
      <item>Ivan Pahlić, OIB 27308570809</item>
      <item>Filip Barišić, OIB 27393929250</item>
      <item>Anđa Šeremet, OIB 27471842487</item>
      <item>Šaćir Skenderi, OIB 27544547315</item>
      <item>Marica Knez, OIB 27653935452</item>
      <item>Vlado Jelenović, OIB 27703839272</item>
      <item>Marija Car, OIB 27805714821</item>
      <item>Franjo Broz, OIB 27823129294</item>
      <item>Sandra Vukelić, OIB 27902042943</item>
      <item>Gordana Piškulić, OIB 28188489967</item>
      <item>Rude Jeličić, OIB 28520122239</item>
      <item>Viktor Lončarić, OIB 28590773896</item>
      <item>Mladenka Blažičević, OIB 28691771439</item>
      <item>Antonija Car, OIB 28754597893</item>
      <item>Josip Jurić, OIB 28988462488</item>
      <item>Mirjana Šamanić, OIB 29095904993</item>
      <item>Sanja Stanišić, OIB 29139821100</item>
      <item>Meri Mavrić, OIB 29175374636</item>
      <item>Nikola Samaržija, OIB 29373277147</item>
      <item>Lidija Babič, OIB 29547514898</item>
      <item>Dušan Jović, OIB 29585749171</item>
      <item>Tomislav Lončarić, OIB 29769716618</item>
      <item>Božena Kombol, OIB 30016313468</item>
      <item>Ivica Bačić, OIB 30114915130</item>
      <item>Marija Jerčinović, OIB 30401361379</item>
      <item>Mirko Mataija, OIB 30457761556</item>
      <item>Biljana Frančišković, OIB 30502501799</item>
      <item>Renata Jeličić, OIB 30666022818</item>
      <item>Željka Veljačić, OIB 30801654346</item>
      <item>Jasminka Knez, OIB 30923354945</item>
      <item>Milanko Subotin, OIB 31115755682</item>
      <item>Dragica Strizić, OIB 31192684693</item>
      <item>Nedeljka Kamenić, OIB 31499667371</item>
      <item>Sandra Zubčić, OIB 31636984340</item>
      <item>Ivanka Iva Lončarić, OIB 31658817122</item>
      <item>Slavica Blagojević, OIB 31866455550</item>
      <item>Marija Slaninka, OIB 31911536544</item>
      <item>Marijan Jurinčić, OIB 32098148511</item>
      <item>Kristijan Antić, OIB 32173515446</item>
      <item>Marija Borbelj, OIB 32299241377</item>
      <item>Višnja Smoljan, OIB 32449446849</item>
      <item>Anka Grbčić, OIB 32534217053</item>
      <item>Branimir Starešina, OIB 32755784308</item>
      <item>Tatjana Španović, OIB 32795379549</item>
      <item>Ilija Tatalović, OIB 32847370032</item>
      <item>Tatjana Perović, OIB 32894692455</item>
      <item>Petra Pajnić, OIB 32946572428</item>
      <item>Emine Mehmeti, OIB 32962088787</item>
      <item>Davor Petrinović, OIB 33057573126</item>
      <item>Trajanka Šarar, OIB 33146451257</item>
      <item>Nikola Šaban, OIB 33262652334</item>
      <item>Stanislav Dunato, OIB 33331340683</item>
      <item>Ivan Car, OIB 33475912455</item>
      <item>Vesna Crnčić, OIB 33532981923</item>
      <item>Tomislav Oršolić, OIB 33565911249</item>
      <item>Zdenka Grbčić, OIB 33577491943</item>
      <item>Boris Pobor, OIB 33587551592</item>
      <item>Snježana Ljubić, OIB 33728878406</item>
      <item>Ines Kreutz Pogoreutz, OIB 33744572718</item>
      <item>Nevenka Drpić, OIB 33820976383</item>
      <item>Antonio Vukelić, OIB 33821668302</item>
      <item>Vejsil Nušinović, OIB 33913508891</item>
      <item>Davor Kalanj, OIB 33925461850</item>
      <item>Marija Žarković Turak, OIB 33968354972</item>
      <item>Janja Antonić, OIB 33974633889</item>
      <item>Dragomir Švast, OIB 34268928006</item>
      <item>Tomislav Marušić, OIB 34534493459</item>
      <item>Larisa Čačić, OIB 34536656642</item>
      <item>Zora Crnić, OIB 34744831329</item>
      <item>Ljiljana Šegulja, OIB 34951320298</item>
      <item>Marijan Stojanović, OIB 35234292573</item>
      <item>Dubravka Kršul, OIB 35353414582</item>
      <item>Marija Simić, OIB 35660976846</item>
      <item>Josip Dešman, OIB 36015796787</item>
      <item>Majda Legac, OIB 36200128119</item>
      <item>Predrag Pešević, OIB 36582057638</item>
      <item>Mirjana Gašparović, OIB 36691101554</item>
      <item>Milana Kosanović, OIB 36771677727</item>
      <item>Vesna Dizdarević, OIB 36840841914</item>
      <item>Dragomir Stajčić, OIB 37065363375</item>
      <item>Marija Špacir, OIB 37177504460</item>
      <item>Predrag Jeličić, OIB 37263209962</item>
      <item>Marija Zekić, OIB 37629713219</item>
      <item>Senad Vukelić, OIB 37649812970</item>
      <item>Kata Miočić, OIB 37854709781</item>
      <item>Ivka Kršul, OIB 37959218373</item>
      <item>Marina Bilić, OIB 37982772814</item>
      <item>Linda Pobor, OIB 38032697141</item>
      <item>Vera Sokolić, OIB 38174429645</item>
      <item> Mladen Gržičić, OIB 38190578831</item>
      <item>Saša Mureta, OIB 38469805736</item>
      <item>Slavica Lazarević, OIB 38802460714</item>
      <item>Duško Katnić, OIB 38886261531</item>
      <item>Biserka Pavlić, OIB 38937951309</item>
      <item>Ijeman Antić, OIB 38977763789</item>
      <item>Slavko Zekić, OIB 39037282197</item>
      <item>Milorad Blažičević, OIB 39116935485</item>
      <item>Natali Manestar Car, OIB 39369207665</item>
      <item>Nevenka Obradović, OIB 39376418177</item>
      <item>Marija Đelagić, OIB 39544873502</item>
      <item>Vesna Parat, OIB 39680812529</item>
      <item>Mirjana Marinić, OIB 39863614377</item>
      <item>Karolina Kolarek, OIB 40148939206</item>
      <item>Spomenko Antonić, OIB 40163702766</item>
      <item>Mirko Lončarić, OIB 40177785001</item>
      <item>Alma Vičević, OIB 40190808180</item>
      <item>Ivanka Jokić, OIB 40591744505</item>
      <item>Željka Grbčić, OIB 40740226122</item>
      <item>Jasmina Vujnović, OIB 40764723117</item>
      <item>Karin Car, OIB 40777486772</item>
      <item>Marijana Miličević, OIB 40780401747</item>
      <item>Karin Krepelnik, OIB 40986525947</item>
      <item>Dušan Pobor, OIB 41086151696</item>
      <item>Tomislava Hržić, OIB 41152968558</item>
      <item>Kristijan Jeličić, OIB 41220216035</item>
      <item>Gordana Vuković, OIB 41272582228</item>
      <item>Sanja Barac, OIB 41423762377</item>
      <item> Domagoj  Starešina, OIB 41894497576</item>
      <item>Zlata Miočić, OIB 41936325791</item>
      <item>Natali Ivančić Majetić, OIB 41977295655</item>
      <item>Vedran Matejčić, OIB 42208486452</item>
      <item>Mirela Šokčević, OIB 42420556371</item>
      <item>Vera Matejčić, OIB 42555293728</item>
      <item>Dragica Novaković, OIB 42648220045</item>
      <item>Josip Dijanić, OIB 42673859960</item>
      <item>Olga Vičić, OIB 42709704761</item>
      <item>Gordana Mataija, OIB 42726141950</item>
      <item>Višnja Sučić, OIB 42857666402</item>
      <item>Branka Kegalj, OIB 42896901409</item>
      <item>Mirjana Đorđević, OIB 42937256091</item>
      <item>Željka Prpić, OIB 43071290800</item>
      <item>Ranka Melkus, OIB 43080921038</item>
      <item>Mira Ljubanović, OIB 43112832163</item>
      <item>Mirjana Briški, OIB 43141906435</item>
      <item>Zdenka Martinuč, OIB 43165639929</item>
      <item>Denis Vlah Car, OIB 43263726783</item>
      <item>Štefanija Malnar, OIB 43295113171</item>
      <item>Ilija Barišić, OIB 43321500925</item>
      <item>Jelena Bubrić, OIB 43359772250</item>
      <item>Mihaela Car, OIB 43642135016</item>
      <item>Tatjana Jovanović, OIB 43659369804</item>
      <item>Sara Rikanović, OIB 43826183311</item>
      <item>Dražen Mihajlović, OIB 43843827544</item>
      <item>Vesna Fejzić, OIB 44090163651</item>
      <item>Mira Veršić, OIB 44161928210</item>
      <item>Mauricio Samaržija, OIB 44229011598</item>
      <item>Stojadin Stojanović, OIB 44412207464</item>
      <item>Ozana Lokmer, OIB 44525047572</item>
      <item>Višnja Šojat, OIB 44592892300</item>
      <item>Sanja Bodalec, OIB 44659144711</item>
      <item>Slavko Morožin, OIB 44671602835</item>
      <item>Ivanka Mataija, OIB 44710450686</item>
      <item>Božo Miočić, OIB 44756988359</item>
      <item>Anđa Lukić, OIB 44869993785</item>
      <item>Jadranka Čandrlić, OIB 45036732922</item>
      <item>Katica Gržac, OIB 45150395107</item>
      <item>Marica Matešić, OIB 45165769399</item>
      <item>Paul Kosanović, OIB 45369672147</item>
      <item>Jelena Bujan, OIB 45656882523</item>
      <item>Zoran Tonković, OIB 45789346613</item>
      <item>Berislav Manestar, OIB 46475134259</item>
      <item>Mirna  Rubčić, OIB 46835468795</item>
      <item>Vlasta Gregorić, OIB 46927352156</item>
      <item>Ana Rubčić, OIB 47101797302</item>
      <item>Anka Pavlović, OIB 47140959557</item>
      <item>Mihaela Dujlović, OIB 47278985757</item>
      <item>Katica Mrvoš, OIB 47893055313</item>
      <item>Verica Pavić, OIB 48041700614</item>
      <item> Marina Župan, OIB 48108211655</item>
      <item>Dean Maričić, OIB 48108988020</item>
      <item>Željko Zbašnik, OIB 48238957790</item>
      <item>Senka Vekić, OIB 48315391367</item>
      <item>Rinaldo Donda, OIB 48405360965</item>
      <item>Dean Švast, OIB 48441698289</item>
      <item>Nada Majetić, OIB 48477118681</item>
      <item>Tihomir Stegne, OIB 48571579446</item>
      <item>Dušan Dotlić, OIB 48584399267</item>
      <item>Terezija Mahulik, OIB 48595161528</item>
      <item>Ankica Stanisavljević, OIB 49331092187</item>
      <item>Marijan Mihajlović, OIB 49342594519</item>
      <item>Elza Njegovan, OIB 49344587502</item>
      <item>Marino Antić, OIB 49427901440</item>
      <item>Ivica Karamarko, OIB 49464911632</item>
      <item>Dako Plavac, OIB 49535477092</item>
      <item>Berislav Jurinčić, OIB 49544354760</item>
      <item>Branka Lončarić, OIB 49572661449</item>
      <item>Jasna Blažević, OIB 49580598761</item>
      <item>Ivica Antić, OIB 49769960041</item>
      <item>Iris Džinović, OIB 49850221833</item>
      <item>Anica Blažičević, OIB 50296389096</item>
      <item>Tanja Jeličić, OIB 50493621918</item>
      <item>Vesna Frković, OIB 51068690999</item>
      <item>Zora Vasilić, OIB 51113609692</item>
      <item> Kazimir Piršić, OIB 51131565852</item>
      <item>Jadranka Saftić, OIB 51329097460</item>
      <item>Ksenija Antić, OIB 51350032564</item>
      <item>Irena Mužević, OIB 51494497250</item>
      <item>Antonija Pešević, OIB 51600637189</item>
      <item>Marija Ahel, OIB 51901609610</item>
      <item>Bosiljka Šegulja, OIB 52164093035</item>
      <item>Slavko Brozović, OIB 52184457792</item>
      <item>Amira Ramić, OIB 52464184674</item>
      <item>Jakob Leskur, OIB 52491423644</item>
      <item>Stjepan Šoštarić, OIB 52542592661</item>
      <item> Jadranka Lončarić, OIB 52855313167</item>
      <item>Rade Drageljević, OIB 52914071227</item>
      <item>Radmila Glad, OIB 53031543336</item>
      <item>Milka Mužević, OIB 53133123571</item>
      <item>Nada Tkalčević, OIB 53242032791</item>
      <item>Lidija Bogeljić, OIB 53302458420</item>
      <item>Veljka Delić Ibukić, OIB 53431326441</item>
      <item>Anka Skočilić, OIB 53479857900</item>
      <item>Matilda Lončarić, OIB 53619202107</item>
      <item>Marija Donda, OIB 53731640492</item>
      <item>Hrvoje Vukšić, OIB 53880324490</item>
      <item>Jasna Grganić, OIB 54104210063</item>
      <item>Mladena Aleksić, OIB 54293960553</item>
      <item>Gospa Đukić, OIB 54486510815</item>
      <item>Petar Stan, OIB 54989280409</item>
      <item>Pelka Tonković, OIB 55517593909</item>
      <item>Maja Križan, OIB 55703908563</item>
      <item>Mira Dumić, OIB 55916988946</item>
      <item>Ana Katnić, OIB 55975104889</item>
      <item>Ivan Štanfelj, OIB 56149116685</item>
      <item>Milan Tomić, OIB 56153993191</item>
      <item>Vojislav Antonić, OIB 56198878293</item>
      <item>Smiljana Delić, OIB 56243545198</item>
      <item>Stjepan Jeličić, OIB 56524573566</item>
      <item>Kristina Smolčić, OIB 56728258655</item>
      <item>Rudolf Kleković, OIB 56735648099</item>
      <item>Marica Fafanđel, OIB 56820781001</item>
      <item>Tatjana Josipović, OIB 56997679207</item>
      <item>Slavica Mudražija Brozović, OIB 57066784118</item>
      <item>Milan Fištrović, OIB 57086995562</item>
      <item>Marica Kafadar, OIB 57221690520</item>
      <item>Damir Matijević, OIB 57525883255</item>
      <item>Josip Cickaj, OIB 57834784802</item>
      <item>Anđela Car, OIB 57870195117</item>
      <item>Momir Pešević, OIB 58395735250</item>
      <item>Ljubinko Antić, OIB 58457213651</item>
      <item>Goran Mužević, OIB 58492982368</item>
      <item>Nadia Janeš, OIB 58539989044</item>
      <item>Ivica Jerčinović, OIB 58565840456</item>
      <item>Paulina Krmpotić, OIB 58585425799</item>
      <item>Milan Cvetinović, OIB 58597261036</item>
      <item>Zdravko Butković, OIB 58836938446</item>
      <item>Sabira Nušinović, OIB 59172089561</item>
      <item>Marijana Kršul, OIB 59327411624</item>
      <item>Jadranka Franić, OIB 59393221191</item>
      <item>Dragica Vukelić, OIB 59437642157</item>
      <item>Ljiljana Marijanović, OIB 59470310622</item>
      <item> Miranda Baić, OIB 59596780909</item>
      <item>Aleksandra Uzelac, OIB 59881231310</item>
      <item>Dušanka Maravić, OIB 60161012191</item>
      <item>Vitomir Manestar, OIB 60379899174</item>
      <item>Cvijeta Jeličić, OIB 60403435219</item>
      <item>Ivana Matijević, OIB 60473905145</item>
      <item>Ana Perhat, OIB 60636259519</item>
      <item>Slavko Jurić, OIB 60653511785</item>
      <item>Natali Travaglia, OIB 60746236501</item>
      <item>Šime Fafanđel, OIB 60857770232</item>
      <item>Blaženka Držaić, OIB 61023405391</item>
      <item>Filip Tratnjak, OIB 61042330723</item>
      <item>Marina Cerović, OIB 61273315648</item>
      <item>Saša Pobor, OIB 61425367072</item>
      <item>Elvira Hreljac, OIB 61432878391</item>
      <item>Josipa Butković, OIB 61535237589</item>
      <item>Helena Juretić, OIB 61786397198</item>
      <item>Ljubica Brkić, OIB 61895172623</item>
      <item>Katarina Brozović, OIB 62042992330</item>
      <item>Marijana Majić, OIB 62200575471</item>
      <item>Ljubica Domijan Blažičević, OIB 62201578649</item>
      <item>Vladimir Zatezalo, OIB 62228570941</item>
      <item>Ivana Matetić, OIB 62365591535</item>
      <item>Ružica Perhat, OIB 62390390665</item>
      <item>Marija Pešušić, OIB 62392173047</item>
      <item>Josip Rubčić, OIB 62431680528</item>
      <item>Višnja Anić, OIB 62555862832</item>
      <item>Štefa Sarić, OIB 62577560575</item>
      <item>Marica Brnjac, OIB 62819905469</item>
      <item>Drinka Kršul, OIB 62905561406</item>
      <item>Marija Zamuda, OIB 63133929454</item>
      <item>Marica Sučić, OIB 63198737722</item>
      <item>Martina Rebić, OIB 63229908975</item>
      <item>Marija Car, OIB 63389912281</item>
      <item>Marko Kikić, OIB 63409355120</item>
      <item>Ankica Katnić, OIB 63467493547</item>
      <item>Marina Kodrnja, OIB 63560552972</item>
      <item>Milorad Barac, OIB 63588746437</item>
      <item>Dario Hreljac, OIB 63924523473</item>
      <item>Duško Spasenić, OIB 64131088151</item>
      <item>Dijana Butorac, OIB 64136932443</item>
      <item>Nikola Alafetić, OIB 64260595716</item>
      <item>Rodoljub Lončarić, OIB 64538199008</item>
      <item>Hedviga Čavrag, OIB 64573330209</item>
      <item>Jelena Kurelac, OIB 64603230445</item>
      <item>Biserka Premeru, OIB 64608039248</item>
      <item>Vilko Antić, OIB 64969769507</item>
      <item>Dražen Uremović, OIB 65097234898</item>
      <item>Stevan Maravić, OIB 65099738649</item>
      <item>Jasminka Babić, OIB 65102696373</item>
      <item>Jasminka Antić, OIB 65102696373</item>
      <item>Vesna Grgurić Pilić, OIB 65156970759</item>
      <item>Vladimir Brozina, OIB 65265058620</item>
      <item>Dijana Hrvaćanin, OIB 65271986709</item>
      <item>Marin Uremović, OIB 65754560220</item>
      <item>Tomislav Delić, OIB 65900287926</item>
      <item>Silvano Baldo, OIB 65965360655</item>
      <item>Iva Krpan, OIB 66001772110</item>
      <item>Anica Prodanović, OIB 66092235814</item>
      <item>Snježana Steinhauser, OIB 66099810959</item>
      <item>Branka Jurčević, OIB 66562652150</item>
      <item>Ivica Samardžija, OIB 66976153331</item>
      <item>Slavko Grozdek, OIB 67188007751</item>
      <item>Kruno Kovač, OIB 67266124036</item>
      <item>Mladenka Maravić, OIB 67288155113</item>
      <item>Milan Nećak, OIB 67368916954</item>
      <item>Mirjana Frković, OIB 67453810672</item>
      <item>Božica Milošević, OIB 67500068410</item>
      <item>Ljerka Hica, OIB 67579076500</item>
      <item>Ivica Komšić, OIB 67663373729</item>
      <item>Ivanka Šnajdar, OIB 67834552761</item>
      <item>Biserka Lončarić, OIB 67922284650</item>
      <item>Anka Kužela, OIB 68088824850</item>
      <item>Božica Krčmar, OIB 68204088509</item>
      <item>Tomislav Jović, OIB 68303880846</item>
      <item>Marija Antić, OIB 68400622861</item>
      <item>Milivoj Romanić, OIB 68417482037</item>
      <item>Snježana Jokić, OIB 68683312892</item>
      <item>Karolina Hunčak, OIB 69041521618</item>
      <item>Ana  Anušić, OIB 69080967466</item>
      <item>Silvija Grbčić, OIB 69156353200</item>
      <item>Božena Renka, OIB 69297335706</item>
      <item>Marijo Šarčević, OIB 69455774326</item>
      <item>Lidija Sunara, OIB 69551236493</item>
      <item>Stjepan Katalinić, OIB 69597642153</item>
      <item>Ivica Pelić, OIB 69856565661</item>
      <item>Svetlana Kostrenčić, OIB 70034361529</item>
      <item>Miljenko Vičić, OIB 70058422459</item>
      <item>Višnja Jelenović, OIB 70360010187</item>
      <item>Ivanka Ćaćić, OIB 70755857354</item>
      <item>Desanka Brozović, OIB 70836512394</item>
      <item>Karmela Tomić, OIB 70860927486</item>
      <item>Dragica Car, OIB 71048286057</item>
      <item>Renata Skomerža, OIB 71168552868</item>
      <item>Katica Car, OIB 71523756197</item>
      <item>Anton Tonković, OIB 71549578843</item>
      <item>Katica Antić, OIB 71598301167</item>
      <item>Mihaela Kossi, OIB 71745119899</item>
      <item>Đurđa Pešević, OIB 72054303843</item>
      <item>Nina Brdar, OIB 72577278447</item>
      <item>Slavko Matejčić, OIB 72607943599</item>
      <item>Đorđo Obrenović, OIB 72693391502</item>
      <item>Valentina Đurina, OIB 73103305743</item>
      <item>Ljiljana Mavrić, OIB 73145527988</item>
      <item>Anton Radil, OIB 73221853392</item>
      <item> Branka Pavlić, OIB 73300640952</item>
      <item>Anka Gabrić, OIB 73334542225</item>
      <item>Vitomir Kršul, OIB 73573070316</item>
      <item>Josip Tijan, OIB 73608905206</item>
      <item>Čedo Knežević, OIB 73638648067</item>
      <item>Marina Domijan Preden, OIB 73749863407</item>
      <item>Marija Matejčić, OIB 73781053932</item>
      <item>Darko Bojin, OIB 74039193257</item>
      <item>Ljiljana Višnić, OIB 74224803698</item>
      <item>Milena Blažić Knez Knez, OIB 74282338697</item>
      <item> Dinko  Buneta, OIB 74370595942</item>
      <item>Dubravko Kralj, OIB 74430756362</item>
      <item>Anka Klanfar, OIB 74466312501</item>
      <item>Snežana Balon, OIB 74735426948</item>
      <item>Aleksa Đokić, OIB 74931817652</item>
      <item>Gordana Domijan, OIB 75031985739</item>
      <item>Vlastimir Lončarić, OIB 75096063195</item>
      <item>Josip Car, OIB 75222794226</item>
      <item>Damnjan Draganić, OIB 75273710785</item>
      <item>Grozdana Tus, OIB 75364825080</item>
      <item>Marica Hajduković, OIB 75404857346</item>
      <item>Marica Kovačević, OIB 75418006588</item>
      <item>Marija Lončar, OIB 75597368633</item>
      <item>Slavko Šupak, OIB 75697032775</item>
      <item>Berislav Ahel, OIB 75725703130</item>
      <item>Dušanka Pobor, OIB 75742861937</item>
      <item>Sanja Baričević, OIB 75961944052</item>
      <item>Gordana Vukelić, OIB 76206311910</item>
      <item>Zoran Komadina, OIB 76283008619</item>
      <item>Tanja Malovoz, OIB 76384921715</item>
      <item>Dolores Pećarina, OIB 76475765024</item>
      <item>Toni Nikčevski, OIB 76649572574</item>
      <item>Ivan Jurinčić, OIB 76901415567</item>
      <item>Ivan Tomić, OIB 76963566249</item>
      <item>Nikola Mulc, OIB 77132244822</item>
      <item>Evelin Krajačić, OIB 77213421755</item>
      <item>Slavica Matošević, OIB 77248467590</item>
      <item>Slavica Smojver, OIB 77429544611</item>
      <item>Mladenka Dundović, OIB 77492259993</item>
      <item>Marijana Klanfar, OIB 77516006289</item>
      <item>Agata Prec, OIB 77852027143</item>
      <item>Igor Antić, OIB 77986246550</item>
      <item>Anita Mataija, OIB 78024365415</item>
      <item>Slavica Mejašić, OIB 78136402361</item>
      <item>Ladislav Borbelj, OIB 78230547714</item>
      <item>Dean Jeličić, OIB 78340971907</item>
      <item>Manda Blažević, OIB 78348008071</item>
      <item>Svetlana Markovinović, OIB 78563607099</item>
      <item>Neven Lilić, OIB 78653674096</item>
      <item>Vitomir Car, OIB 78876024193</item>
      <item>Željka Stilin, OIB 79048254480</item>
      <item>Ivanka Mavrić, OIB 79076857046</item>
      <item>Desanka Jović, OIB 79094844535</item>
      <item>Suzana Benić, OIB 79141555934</item>
      <item>Nino Košuljandić, OIB 79182446370</item>
      <item>Rita Začek, OIB 79196762769</item>
      <item>Franjo Lončarić, OIB 79614560578</item>
      <item>Ivan Lenac, OIB 79673285682</item>
      <item>Mladen Skorić, OIB 79793868240</item>
      <item>Irena Mužević, OIB 80118955057</item>
      <item>Marica Nikčevski, OIB 80148104913</item>
      <item>Manda Gašparović, OIB 80393187329</item>
      <item>Mirijanka Brenc, OIB 80417277561</item>
      <item>Kristina Kršul, OIB 80676293576</item>
      <item>Nada Bobić, OIB 80913963222</item>
      <item>Tihomir Manjkaz, OIB 81078385919</item>
      <item>Vjenceslav Vuković, OIB 81124495738</item>
      <item>Zdenka Švarcmajer, OIB 81176982324</item>
      <item>Radojka Velić, OIB 81220995621</item>
      <item>Edin Behrić, OIB 81236804056</item>
      <item>Ivica Dragoja, OIB 81294886721</item>
      <item>Tatjana Matošić, OIB 81453008016</item>
      <item>Zorica Kolmanić, OIB 81585884481</item>
      <item>Gojko Strizić, OIB 81643856571</item>
      <item>Anka Đikandić, OIB 81758684809</item>
      <item>Josip Antić, OIB 82145540535</item>
      <item>Ivanka Lončarić, OIB 82323426964</item>
      <item>Zdenka Carević, OIB 82342340646</item>
      <item>Stana Katnić, OIB 82456704569</item>
      <item>Ana Albertina Sladić, OIB 82502093451</item>
      <item>Gršo Mataija, OIB 82551408345</item>
      <item>Marijana Gazilj, OIB 82667797544</item>
      <item>Mario Borić, OIB 82719762394</item>
      <item>Vitomir Radović, OIB 82722469682</item>
      <item>Snežana Piljić, OIB 83125670340</item>
      <item>Nikola Cvijanović, OIB 83235736870</item>
      <item>Iva Šejić, OIB 83237607804</item>
      <item>Goranka Gašparović Imširović, OIB 83446090528</item>
      <item>Marinko Peranić, OIB 83490224552</item>
      <item>Blanka Nikolić, OIB 83493840602</item>
      <item>Snježana Laslavić, OIB 83499953696</item>
      <item>Diana Hlača, OIB 83680597574</item>
      <item>Dijana Petrinović, OIB 83838769701</item>
      <item>Ivanka Maravić, OIB 83888528093</item>
      <item>Nikola Krpan, OIB 84060801434</item>
      <item>Vesna Lončarić, OIB 84128230670</item>
      <item>Lidija Jandrić, OIB 84220392079</item>
      <item>Milan Komerički, OIB 84257009026</item>
      <item>Klaudija Kovačev, OIB 84278200263</item>
      <item>Mirjana Babić Markelić, OIB 84352773002</item>
      <item>Ivanka Benić, OIB 84425882373</item>
      <item>Branislav Dimitrijević, OIB 84430545232</item>
      <item>Ksenija Lovrić Baričević, OIB 84496142758</item>
      <item>Arsen Lončarić, OIB 84553823523</item>
      <item>Zlatomir Car, OIB 84638714926</item>
      <item>Gojka Crnković, OIB 84863546115</item>
      <item>Aleksandar Vojnović, OIB 84918194716</item>
      <item>Ostoja Šokčević, OIB 84947668124</item>
      <item>Zdenka Semeš, OIB 85439409939</item>
      <item>Klara Putina Mataija, OIB 85550576749</item>
      <item>Lidija Nekić, OIB 85692888453</item>
      <item>Anka Polić, OIB 85754944486</item>
      <item>Anita Frković, OIB 85799511678</item>
      <item>Mara Vukić, OIB 86216519295</item>
      <item>Ivan Blažević, OIB 86247584226</item>
      <item>Marija Car, OIB 86479941132</item>
      <item>Daniela de Maio, OIB 86819762378</item>
      <item>Branka Pelić, OIB 86931967715</item>
      <item>Blaženka Dunato, OIB 87074245652</item>
      <item>Branka Ivančić, OIB 87086359024</item>
      <item>Jasmina Malatestinić, OIB 87183137748</item>
      <item>Ivica Matošić, OIB 87450258284</item>
      <item>Ines Mađar, OIB 87745586839</item>
      <item>Nada Radojčić, OIB 87903209138</item>
      <item>Robert Radojević, OIB 87926719972</item>
      <item>Damir Prgić, OIB 88062147891</item>
      <item>Goran Blažić, OIB 88111870679</item>
      <item>Albin Pobor, OIB 88196323930</item>
      <item>Marija Leskur, OIB 88234952252</item>
      <item>Marija Brozović, OIB 88716827214</item>
      <item>Jozefa Mišković, OIB 88725914844</item>
      <item>Nadežda Trbović, OIB 88745143916</item>
      <item>Kleofina Grgurić, OIB 88805696156</item>
      <item>Josip Car, OIB 88856573095</item>
      <item>Ana Lošić (Capić), OIB 89010816650</item>
      <item>Ankica Antić, OIB 89119011186</item>
      <item>Kata Blažić, OIB 89157221813</item>
      <item>Smiljanka Matejčić, OIB 89323133274</item>
      <item>Josip Car, OIB 89377589294</item>
      <item>Ivica Miriam Jurinčić, OIB 89521589849</item>
      <item>Gordana Perković, OIB 89593403145</item>
      <item>Roza Draženović, OIB 89621218655</item>
      <item>Neven Jokić, OIB 89634246448</item>
      <item>Barbara Crnković Domijan, OIB 89643124197</item>
      <item>Damir Katulić, OIB 89653550616</item>
      <item>Vladimir Ivančić, OIB 89722866436</item>
      <item>Ivan Pobor, OIB 89835630084</item>
      <item>Željka Jugović, OIB 89872663683</item>
      <item>Marija Borbelj, OIB 89890802118</item>
      <item>Petar Prvulović, OIB 90020264919</item>
      <item>Marinko Albaneze, OIB 90036209281</item>
      <item>Mladen Butorac, OIB 90087548179</item>
      <item>Anita Pešut, OIB 90090665793</item>
      <item>Ramona Beti, OIB 90113947833</item>
      <item>Vida Lovrić, OIB 90143132190</item>
      <item>Božica Trbović, OIB 90232041843</item>
      <item>Franka Galetić, OIB 90552121865</item>
      <item>Vesna Parat, OIB 90598815901</item>
      <item>Dragan Hreljac, OIB 90826947848</item>
      <item>Željko Veljačić, OIB 91169127118</item>
      <item>Vesna Radočaj, OIB 91249935820</item>
      <item>Biserka Štokić, OIB 91519673170</item>
      <item>Vladimir Manestar, OIB 91546412898</item>
      <item>Zorka Mujadžić, OIB 91636558407</item>
      <item>Đurđa Telesmanić, OIB 91654199862</item>
      <item>Milan Nekić, OIB 91819313597</item>
      <item>Kristina Kovačić, OIB 91950818148</item>
      <item>Antonija Balas, OIB 92075497025</item>
      <item>Josip Fugošić, OIB 92199546041</item>
      <item>Đurđica Mijuk, OIB 92261816975</item>
      <item>Snežana Stan, OIB 92269448838</item>
      <item>Ivica Katnić, OIB 92304321238</item>
      <item>Zelkida Zukić, OIB 92345302812</item>
      <item>Violeta Kahrimanović, OIB 92403898266</item>
      <item>Nada Lončarić, OIB 92975176577</item>
      <item>Ana Bešker, OIB 93067865935</item>
      <item>Božica Seleš, OIB 93193907444</item>
      <item>Marija Antić, OIB 93259582186</item>
      <item>Daniela Klaić, OIB 93264150407</item>
      <item>Ivanka Ilić, OIB 93314323548</item>
      <item>Ivanka Car, OIB 93335045935</item>
      <item>Desanka Holi, OIB 93406862954</item>
      <item>Branimir Manestar, OIB 93694012444</item>
      <item>Josip Žentil, OIB 93776799619</item>
      <item>Stjepan Jurčić, OIB 93858988390</item>
      <item>Marica Jurčić, OIB 93871071056</item>
      <item>Milan Knežević, OIB 93877432545</item>
      <item>Darko Dević, OIB 93896949996</item>
      <item>Ivica Jurčić, OIB 94236437865</item>
      <item>Nedeljka Orešković, OIB 94360543427</item>
      <item>Ivica Poslek, OIB 94473090657</item>
      <item>Dražen Tomašek, OIB 94756065183</item>
      <item>Vesna Turčinov, OIB 94792389193</item>
      <item>Marta Marković, OIB 94912887885</item>
      <item>Ivanka Jurinčić, OIB 95466468181</item>
      <item>Nedjeljka Vranješ, OIB 95512173540</item>
      <item>Josip Matijašić, OIB 95564979252</item>
      <item>Marija Marić, OIB 95596558858</item>
      <item>Mirjana Marijanić, OIB 95655510904</item>
      <item>Mladenka Šekrst, OIB 95745403508</item>
      <item>Rudolf Polić, OIB 95770471792</item>
      <item>Sanja Jurković, OIB 95994842233</item>
      <item>Pamela Car, OIB 96307208645</item>
      <item>Beba Vuzem, OIB 96460193060</item>
      <item>Catarina Antić, OIB 96487383761</item>
      <item>Martina Janković, OIB 96490654877</item>
      <item>Anica Marković, OIB 96708146986</item>
      <item>Robert Grmuša, OIB 96715849078</item>
      <item>Dean Lončarić, OIB 96782834560</item>
      <item>Hrvoje Marina, OIB 96915401911</item>
      <item>Vukosava Vukelić, OIB 97207122185</item>
      <item>Ilinka Barac, OIB 97217475352</item>
      <item>Đuro Marošević, OIB 97359314983</item>
      <item>Vesna Tomić, OIB 97385821114</item>
      <item>Alin Harambašić, OIB 97560983246</item>
      <item>Nikola Car, OIB 97754469615</item>
      <item>Mirjana Kraljić, OIB 97877404727</item>
      <item>Stojan Vidović, OIB 97944624790</item>
      <item>Mira Bašić, OIB 98017124981</item>
      <item>Anica Lenhard, OIB 98079407658</item>
      <item>Štefanija Tonković, OIB 98084213498</item>
      <item>Marija Majstorović, OIB 98196826417</item>
      <item>Valentina Antić, OIB 98234037948</item>
      <item>Marica Barac, OIB 98451456636</item>
      <item>Lidija Parašćak, OIB 98468047168</item>
      <item>Danica Župan, OIB 98506751360</item>
      <item>Mario Vukelić, OIB 98779642956</item>
      <item>Marijan Antić, OIB 98878198692</item>
      <item>Ivica Jelenović, OIB 98897856107</item>
      <item>Dušanka Milošević, OIB 98960600912</item>
      <item>Mirjana Dundović, OIB 99380238563</item>
      <item>Jakov Šokić, OIB 99582535529</item>
      <item>Josip Lončarić, OIB 99825713224</item>
      <item>Andrej Pobor, OIB 99867011981</item>
      <item>Branko Pobor, OIB 99947749328</item>
      <item>Dino Omnić, OIB 99962528730</item>
      <item>Eržebet Jurić, OIB 99975468208</item>
      <item>Brankica Jurinčić, OIB 19417047039</item>
      <item>Zlata Mihajić, OIB 57464837685</item>
      <item>Goran Stanković</item>
      <item> Zoran Stanković</item>
      <item> Ana Mihajić, OIB 31275069338</item>
      <item>Republika Hrvatska, Ministarstvo financija, OIB 18683136487</item>
      <item>Republika Hrvatska, Ministarstvo financija , OIB 18683136487</item>
      <item>Republika Hrvatska, Ministarstvo financija , OIB 18683136487</item>
      <item>Agencija za osiguranje radničkih potraživanja u slučaju stečaja poslodavca, OIB 04323472109</item>
      <item>Republika Hrvatska, OIB 52634238587</item>
      <item>Vještak d.o.o., OIB 66078036556</item>
      <item>Euro Alfa d.o.o., OIB 15191211491</item>
      <item> Ecooperativa d.o.o., OIB 71394193474</item>
      <item>Nastavni zavod za javno zdravstvo PGŽ, OIB 45613787772</item>
      <item>Iskratrade d.o.o. , OIB 75836772939</item>
      <item>Goran Pilaš, vl. obrta Stolarija, OIB 60419782274</item>
      <item>Mibor d.o.o., OIB 79926813469</item>
      <item>RAVIKO d.o.o., OIB 29072112819</item>
      <item>Danica mesna industrija d.o.o., OIB 71246956955</item>
      <item>Agro Rijeka d.o.o., OIB 81237622100</item>
      <item>PERT d.o.o. Ilok, podružnica Rijeka, OIB 42255248046</item>
      <item>Središnje klirinško depozitarno društvo  d.d., OIB 64406809162</item>
      <item>RIMOS d.o.o. , OIB 14998834808</item>
      <item>Riječka industrija odjeće d.o.o., OIB 60667234687</item>
      <item>LABUD d.o.o., OIB 23359164583</item>
      <item>POLAR-KLIMATIZACIJA d.o.o., OIB 02025583821</item>
      <item>ISTRA JADRAN d.o.o. , OIB 16538002788</item>
      <item>Hrvatsko društvo skladatelja , OIB 56668956985</item>
      <item>HIR d.o.o., OIB 69300817215</item>
      <item>Petar Milosavljević, vl. Elektroinstalacije elektromehanika PERO STRUJA, OIB 23687332776</item>
      <item>Agencija za upravljanje državnom imovinom, OIB 75666130770</item>
      <item>E-ELMES d.o.o. , OIB 89958947498</item>
      <item>Suzana Šubat vl. Proizvodno ugostiteljsko trgovačkog obrta Šubat Plast , OIB 49703381463</item>
      <item>OLICOMP d.o.o. , OIB 83937636863</item>
      <item>Hrvatske šume d.o.o. , OIB 69693144506</item>
      <item>SERVING d.o.o. , OIB 61363004712</item>
      <item>Ecoteam-Primo d.o.o. , OIB 03088788819</item>
      <item>GKTD "MURVICA"d.o.o., OIB 68902357395</item>
      <item>TOPLANE d.o.o., OIB 82266510597</item>
      <item>MHS d.o.o., OIB 19940638488</item>
      <item>INSPEKT d.o.o., OIB 24609583524</item>
      <item>Sanjin Smlatić vl. Elektromehaničarski obrt "TONI", OIB 23082342219</item>
      <item>TEHNOINVEST Zagreb d.o.o. , OIB 90487555284</item>
      <item>Carlsberg Croatia d.o.o., OIB 09520995772</item>
      <item>COCA COLA HBC Hrvatska d.o.o. , OIB 00228269289</item>
      <item>Tutti Frutti FMB d.o.o., OIB 27202871867</item>
      <item>Hrvatski telekom d.d. Sjedište regije, OIB 81793146560</item>
      <item>VINDIJA d.d., OIB 44138062462</item>
      <item>CROATIA OSIGURANJE d.d. Zagreb, Filijala Rijeka, OIB 26187994862</item>
      <item>MISTRAŽ d.o.o. , OIB 22233911854</item>
      <item>MIROSLAV MESAROŠ, vl. obrta Akvagan, OIB 38725092435</item>
      <item>I.P. INŽENJERING d.o.o., OIB 19712232615</item>
      <item>MD PROJEKT d.o.o. , OIB 54752098255</item>
      <item>KONZUM d.d., OIB 29955634590</item>
      <item>RIVOS d.o.o., OIB 14087596414</item>
      <item>RI KLIMA Opatija d.o.o., OIB 65622780659</item>
      <item>SONG VIVAK d.o.o., OIB 98596646677</item>
      <item>Arkada-trgovine d.o.o., OIB 02407532885</item>
      <item>Podravka prehrambena industrija d.d., OIB 18928523252</item>
      <item>JAMNICA d.d., OIB 05050436541</item>
      <item>Alen Tucman , OIB 56996921177</item>
      <item>STANIĆ d.o.o., OIB 50056415529</item>
      <item>LEDELA d.o.o., OIB 77778384108</item>
      <item>NIKAS d.o.o., OIB 34588947552</item>
      <item>INA - Industrija nafte d.d. , OIB 27759560625</item>
      <item>HEP - OPSKRBA d.o.o., OIB 63073332379</item>
      <item>Prehrambeno industrijski kombinat d.d. , OIB 40174736344</item>
      <item>MILMAN d.o.o., OIB 59744512982</item>
      <item>JELA d.o.o., OIB 07181416806</item>
      <item>EKO - TONERI d.o.o., OIB 03426057080</item>
      <item>HEP-Operator distribucijskog sustava d.o.o., OIB 46830600751</item>
      <item>ISTRABENZ PLINI d.o.o., OIB 98426608580</item>
      <item>Goran Rihtarić, vl. EX - ALTO obrt za turističku animaciju i konzalting, OIB 36938469624</item>
      <item>Konica Minolta Hrvatska  - poslovna rješenja d.o.o., OIB 31697259786</item>
      <item>Damir Jovanović, vl. Trgovina na malo i veliko "MAJA", OIB 11330648753</item>
      <item>Crikvenica - Opatija EKO d.o.o., PJ Crikvenica, OIB 46094474369</item>
      <item>KTD Vodovod Žrnovnica d.o.o., OIB 36612651354</item>
      <item>KOMPAKT d.o.o., OIB 45729524925</item>
      <item>SKI KLUB "Rijeka" , OIB 79176245106</item>
      <item>Hrvatske vode Zagreb VGI "Kvarnersko primorje i otoci", OIB 28921383001</item>
      <item>Hrvatska radiotelevizija , OIB 68419124305</item>
      <item>Kumrić Dražen, vl. obrta za poljoprivrednu proizvodnju Kumrić, OIB 98906487074</item>
      <item>Arsen Bratović, vl. AB - Elektro elektromehaničarski obrt, OIB 21210174789</item>
      <item>Darko Pečuvčić, vl. PLIN SERVIS, OIB 01525339458</item>
      <item>Kanasta d.o.o., OIB 38650647081</item>
      <item>Republika Hrvatska, Primorsko-Goranska županija, Grad Crikvenica, OIB 11869822073</item>
      <item>LIFT-MONT Rijeka d.o.o., OIB 03254435180</item>
      <item>TAPESS d.o.o., OIB 22248533094</item>
      <item>Pekara Primorje d.o.o., OIB 58250321533</item>
      <item>Silvana Komadina, vl. telekomunikacijski servis, OIB 48603691548</item>
      <item>Turistička zajednica Grada Crikvenice, OIB 78748346087</item>
      <item>VESNA GARTNER- PILAŠ, dr. med. specijalist medicine rada, Specijalistička ordinacija medicine rada, OIB 29999345835</item>
      <item>Zagreb nekretnine d.o.o. , OIB 15364543303</item>
      <item>Jadran usluge d.o.o., OIB 13456343486</item>
      <item>Pekara Benić d.o.o., OIB 39248075627</item>
      <item>Laserline d.o.o., OIB 26680017138</item>
      <item>Vjekoslav Rajber, OIB 31213125160</item>
      <item>Arhiver d.o.o. , OIB 62996782776</item>
      <item>Vladimir i Mladenka Sergo kao vlasnici zajedničkog obrta za proizvodnju i trgovinu "Galanterija", OIB 31174439006</item>
      <item>Zvonko Host kao vlasnik SERVIS ELEKTRONIKE, OIB 10152255355</item>
      <item>"METRO-KON" d.o.o., OIB 53596535064</item>
      <item>Ivica Jurković kao vlasnik Sportskog centra "Omorika", OIB 33477840475</item>
      <item>NEGRO-USLUGE d.o.o., OIB 48437572337</item>
      <item>Goranka Hinić, OIB 77443062936</item>
      <item>Juraj Bačić, OIB 39483071342</item>
      <item>Tomislav Barac, OIB 41163047839</item>
      <item>Darko Blašković, OIB 61948367231</item>
      <item>Saša Brnčić, OIB 09214936285</item>
      <item>Vladimir Brnić, OIB 68992713424</item>
      <item>Željka  Crnjanović, OIB 28769799621</item>
      <item>Ana Cvitković, OIB 79936963157</item>
      <item>Anka Domijan, OIB 23867788624</item>
      <item>Milka Domijan, OIB 99513368126</item>
      <item>Ivan Gašparović, OIB 10278490211</item>
      <item>Robert Gecan, OIB 29064689722</item>
      <item>(pok. Željka) Kristina Grbčić, OIB 41687485744</item>
      <item>Nenad Grubić, OIB 84821149311</item>
      <item>Marijan Jurinčić, OIB 76023856410</item>
      <item>Melanija Kaliman, OIB 91024294834</item>
      <item>Anton Kirinčić, OIB 47660451579</item>
      <item>Afrodita Komadina</item>
      <item>Milica Krpan, OIB 24323637230</item>
      <item>Aramis Liebhardt, OIB 13814878186</item>
      <item>Nada Lončar, OIB 10136293410</item>
      <item>Marina Lončarić, OIB 88158795676</item>
      <item>Ivan Miočić, OIB 97803559992</item>
      <item>Vladimir Montanari, OIB 88274525632</item>
      <item>Josip Mužević, OIB 21068790568</item>
      <item>Ivana Peko Lončar, OIB 26949040669</item>
      <item>Andrija Peričić, OIB 00437414209</item>
      <item>Zdravko Periš, OIB 11291730612</item>
      <item>Zvjezdan Preden, OIB 83285416778</item>
      <item>Slobodan  Radetić, OIB 99658703913</item>
      <item>Anka Sokolić, OIB 82203870324</item>
      <item>Branko Sudar, OIB 06277502311</item>
      <item>Marija Šoštarić, OIB 85546289133</item>
      <item>Siniša Tomašić, OIB 10125305225</item>
      <item>Ivana Trubić, OIB 35722547469</item>
      <item>Vidov Vijeko, OIB 85850074375</item>
      <item>Kuzman Vukić, OIB 23057039320</item>
      <item>Agencija za osiguranje radničkih potraživanja u slučaju stečaja poslodavca, OIB 04323472109</item>
      <item>ERSTE &amp; STEIERKISCHE BANK d.d., OIB 23057039320</item>
      <item>pok. Marija (Nenad) Jeličić</item>
    </izvorni_sadrzaj>
    <derivirana_varijabla naziv="DomainObject.Predmet.OstaliListFormatedOIB_1">
      <item>SAVEZ SAMOSTALNIH SINDIKATA HRVATSKE</item>
      <item>registar TS Rijeka</item>
      <item>Narodne novine d.d. Zagreb</item>
      <item>Županijsko državno odvjetništvo Rijeka</item>
      <item>oglasna ploča</item>
      <item>računovodstvo suda</item>
      <item>Julijana Fak</item>
      <item>Marija Ružić, OIB 72695335756</item>
      <item>Erste &amp; S. Bank d.d. Rijeka</item>
      <item>OD Kovačević i dr. Rijeka punomoćnik sudionika u postupku JADRAN d.d. u stečaju CRIKVENICA</item>
      <item>Porezna uprava Rijeka</item>
      <item>Hrvatski fond za privatizaciju Zagreb</item>
      <item>GRAD CRIKVENICA</item>
      <item>Erste &amp; S. Bank d.d. Rijeka</item>
      <item>PAVLOMIR d.o.o. N. Vinodolski, OIB 33879979692</item>
      <item>Marija Buneta</item>
      <item>Nada Barišić</item>
      <item>POREZNA UPRAVA RIJEKA / KSENIJA LUŠTICA</item>
      <item>Slavica Jurić, OIB 33220340137</item>
      <item>Mladenko Crnčić, OIB 00031704980</item>
      <item> Gordana Dežman, OIB 00183476943</item>
      <item>Anita Horvat, OIB 00331924450</item>
      <item>Valentina Jakirčević, OIB 00352864378</item>
      <item>Nedeljko Magaš, OIB 00482430416</item>
      <item>Ivan Sarić, OIB 00580030300</item>
      <item>Antonija Šimić, OIB 00729213652</item>
      <item>Marica Svetić, OIB 00895738043</item>
      <item>Željka Ligatić, OIB 00959950290</item>
      <item>Ivica Lončarić, OIB 01015328878</item>
      <item>Mara Pejaković, OIB 01204783737</item>
      <item>Dragica Kožul, OIB 01230979461</item>
      <item>Ivica Domijan, OIB 01321144022</item>
      <item>Vinka Debelec, OIB 01334333837</item>
      <item>Petar Lončarić, OIB 1382290072</item>
      <item>Josip Kolmanić, OIB 01461097532</item>
      <item>Ankica Cupać, OIB 01519840098</item>
      <item>Enisa Tamarut, OIB 01566564883</item>
      <item>Davorka Buneta, OIB 01717803725</item>
      <item>Josipa Komadina, OIB 01752138257</item>
      <item>Dalibor Antić, OIB 01794197982</item>
      <item>Toma Dražić, OIB 02095845812</item>
      <item>Ivka Hržić, OIB 03064743997</item>
      <item>Savo Kosanović, OIB 03068512259</item>
      <item>Mihovil Tomašić, OIB 3286342207</item>
      <item>Ružica Nećak, OIB 03395995403</item>
      <item>Maria Peričić, OIB 03478840844</item>
      <item>Ines Pristušek, OIB 03734929265</item>
      <item>Daniel Marina, OIB 03776915180</item>
      <item>Sergio Zustović, OIB 03853630154</item>
      <item>Darko Miočić, OIB 03927686370</item>
      <item>Kata Tomić, OIB 03982764294</item>
      <item>Tihana Pobor, OIB 04067291507</item>
      <item>Nevenka Juretić, OIB 04071157989</item>
      <item>Marica Kikić, OIB 04075244810</item>
      <item>Vinka Vukonich, OIB 04091317840</item>
      <item>Vaso Perić, OIB 4288294403</item>
      <item>Astrid Ivančić, OIB 04323695410</item>
      <item>Bernardno Vukušić, OIB 04398554804</item>
      <item>Meri Grubišić, OIB 04443685381</item>
      <item>Ivan Frančišković, OIB 4486325366</item>
      <item>Ljiljana Lučić, OIB 04569032796</item>
      <item>Radojka Ružić, OIB 04808475283</item>
      <item>Mirko Pejić, OIB 04910038153</item>
      <item>Katica Lončarić, OIB 04935145760</item>
      <item>Ivan Peričić, OIB 05248040278</item>
      <item>Sandra Sivčević, OIB 05255286918</item>
      <item>Nada Ježić, OIB 05307477063</item>
      <item>Tomislav Lončarić, OIB 05764602358</item>
      <item>Vladimir Jeličić, OIB 05819326882</item>
      <item>Klaudija Brkljača, OIB 05823430320</item>
      <item>Vjekoslava Peričić, OIB 6002696762</item>
      <item>Zdenka Domijan, OIB 06006728566</item>
      <item>Josip Sokolić, OIB 06059705313</item>
      <item>Lidija Grubišić, OIB 06156663392</item>
      <item>Fehim Eljazović, OIB 06266229856</item>
      <item>Bosiljka Car, OIB 06530138206</item>
      <item>Katica Majetić, OIB 06573700602</item>
      <item>Selma Elezović, OIB 06618473251</item>
      <item>Antica Grozdanić, OIB 06671368015</item>
      <item>Branka Havić, OIB 07157247978</item>
      <item>Mladen Mihelčić, OIB 07308498700</item>
      <item>Đurđica Peričić, OIB 07309091595</item>
      <item>Stjepan Car, OIB 07660786675</item>
      <item>Marta Plavac, OIB 7836003467</item>
      <item>Marijana Mureta, OIB 07853618269</item>
      <item>Zdravko Žarić, OIB 07925926350</item>
      <item>Pava Miličević, OIB 08180109073</item>
      <item>Josipa Šubat, OIB 08615260916</item>
      <item>Albin Domijan, OIB 08627284309</item>
      <item>Nedeljka Jeličić, OIB 8743319910</item>
      <item>Morena Premeru, OIB 08935679283</item>
      <item>Marija Kršul, OIB 08997311267</item>
      <item>Irena Gašparović, OIB 09286407311</item>
      <item>Vjekoslav Lončarić, OIB 9327291136</item>
      <item>Jelena Marošević, OIB 09527418010</item>
      <item>Šime Brkljača, OIB 09671716234</item>
      <item>Gordana Merčnik, OIB 09705258294</item>
      <item>Mato Odžić, OIB 09840270221</item>
      <item>Anica Car, OIB 09843513117</item>
      <item>Branka Pintar, OIB 09998566041</item>
      <item>Tihomir Kršul, OIB 10031574360</item>
      <item>Siniša Tomašić, OIB 10125305225</item>
      <item>Stipan Kovačev, OIB 10144805902</item>
      <item>Martina Štimac, OIB 10321384747</item>
      <item>Dragica Pešić, OIB 10715089092</item>
      <item>Marica Huzjak, OIB 10818451713</item>
      <item>Radmila Šubert, OIB 10960235878</item>
      <item>Maša Manestar, OIB 11112529596</item>
      <item>Franjo Pobor, OIB 11222359011</item>
      <item>Irena Juretić, OIB 11334263797</item>
      <item>Zvjezdana Perhat, OIB 11436254624</item>
      <item>Mara Ilić, OIB 11877698144</item>
      <item>Željko Blažičević, OIB 11946180073</item>
      <item>Ivanka Domijan, OIB 11970305027</item>
      <item>Anton Gabrić, OIB 12057981809</item>
      <item>Oleg Trošelj, OIB 12078388303</item>
      <item>Ruža Soldić, OIB 12113567585</item>
      <item>Milan Stanisavljević, OIB 12137905305</item>
      <item>Juraj Smolčić, OIB 12147098055</item>
      <item>Lydia Jurinčić, OIB 12412409030</item>
      <item>Pejo Prgić, OIB 12503418002</item>
      <item>Danijela Zgombić, OIB 12519027744</item>
      <item>Nataša Rakas, OIB 12705818080</item>
      <item>Đuro Jelovac, OIB 12778826682</item>
      <item>Tatjana Lončarić, OIB 12780447351</item>
      <item>Natalia Marijanić, OIB 12818595728</item>
      <item>Anita Fele, OIB 12889114850</item>
      <item>Živka Kosanović, OIB 13017258635</item>
      <item>Verica Filić, OIB 13045077755</item>
      <item>Vanda Belamarić, OIB 13053732239</item>
      <item>Božica Manestar, OIB 13070255255</item>
      <item>Vjekoslava Lončarić, OIB 13078127547</item>
      <item>Vesna Šnjarić, OIB 13098373896</item>
      <item>Dubravka Šokčević, OIB 13343882953</item>
      <item>Josip Grbčić, OIB 13456293846</item>
      <item>Radmila Lončarić, OIB 13720287865</item>
      <item>Petar Lončarić, OIB 13822690072</item>
      <item>Zdenko Car, OIB 13969415397</item>
      <item>Ljubomir Stojčić, OIB 13995158115</item>
      <item>Jasna Visković, OIB 14062358396</item>
      <item>Gabrijela Miočević, OIB 14426121076</item>
      <item>Ružica Grbeš, OIB 14517071316</item>
      <item>Ivana Milak, OIB 14702607487</item>
      <item>Anka Fugošić, OIB 14836158450</item>
      <item>Dragica Pejić, OIB 14906364627</item>
      <item>Savo Grozdanić, OIB 15057461824</item>
      <item>Elvis Majetić, OIB 15254711783</item>
      <item>Marijan Benić, OIB 15454783727</item>
      <item>Vlado Markovinović, OIB 15461762781</item>
      <item>Nevenka Barović, OIB 15488859116</item>
      <item>Melita Frančišković, OIB 15520868988</item>
      <item>Katica Bujan, OIB 15696142082</item>
      <item>Robert Bengez, OIB 15743547330</item>
      <item>Marina Milković, OIB 15928003101</item>
      <item>Janja Strizić, OIB 15999620533</item>
      <item>Bore Čajić, OIB 16064853764</item>
      <item>Vladimir Brozičević, OIB 16095727300</item>
      <item>Estera Juretić, OIB 16106136964</item>
      <item>Sanja Papić, OIB 16172635315</item>
      <item>Blaženko Bačić, OIB 16320919247</item>
      <item>Marijan Geljić, OIB 16615801682</item>
      <item>Josipa Hrvaćanin, OIB 16748734804</item>
      <item>Rada Danilović, OIB 16750760821</item>
      <item>Silvana Grbčić, OIB 16835766564</item>
      <item>Irmica Car, OIB 16909932700</item>
      <item>Jelena Trutić Božić, OIB 17403078567</item>
      <item>Ana Velker, OIB 17451328275</item>
      <item>Marija Buneta Krišković, OIB 17507210678</item>
      <item>Marija Stojčić, OIB 17524367829</item>
      <item>Drinko Lončarić, OIB 17639177396</item>
      <item>Anamarija Mazzarolli, OIB 17735908074</item>
      <item>Julijana Fak, OIB 17778836164</item>
      <item>Milan Miočić, OIB 17901246902</item>
      <item>Ferdinand Stilin, OIB 17973310644</item>
      <item>Vesna Kalinić, OIB 17987163851</item>
      <item>Mira Kovačić, OIB 18219589575</item>
      <item>Marija Fele, OIB 18341658603</item>
      <item>Ankica Muminagić, OIB 18626516130</item>
      <item>Jasna Čor, OIB 18840500591</item>
      <item> Monika Lončarević, OIB 18985328209</item>
      <item>Tatjana Cvitković, OIB 19033799042</item>
      <item>Ana Filipović, OIB 19236656835</item>
      <item>Dragica Brozović, OIB 19530490642</item>
      <item>Ljiljana Blažina, OIB 19625290825</item>
      <item>Ante Antić, OIB 20363960955</item>
      <item>Kristijan Pobor, OIB 20605444121</item>
      <item>Iva Maria Virag, OIB 20608432664</item>
      <item>Dušanka Vedrić, OIB 20875100180</item>
      <item>Rajko Jurišić, OIB 20922977986</item>
      <item>Dragica Djurić, OIB 21097831622</item>
      <item>Anđela Mlikota, OIB 21211769391</item>
      <item>Ivan Mijić, OIB 21217198521</item>
      <item>Ljiljana Katić, OIB 21731397003</item>
      <item>Slavica Mandić, OIB 21791194752</item>
      <item>Tamara Sučić, OIB 21798392060</item>
      <item>Tomislav Karamarko, OIB 21804881537</item>
      <item>Marija Pobor, OIB 87374719356</item>
      <item>Josip Pobor, OIB 02121583320</item>
      <item>Vladimir Tomljanović, OIB 21916262266</item>
      <item>Branka Žanić, OIB 21926537911</item>
      <item>Marina Car, OIB 21951063172</item>
      <item>Milena Ilić, OIB 21954934621</item>
      <item>Mirko Marić, OIB 22256071366</item>
      <item>Dominik Crnković, OIB 22261027337</item>
      <item>Sanja Kovač, OIB 22385132326</item>
      <item>Marijana Malčić, OIB 22466177278</item>
      <item>Dolores Stojčić, OIB 22630594457</item>
      <item>Ljlilja Ježić, OIB 22777493217</item>
      <item>Ankica Petričević, OIB 22787426230</item>
      <item>Anton Badurina Tomić, OIB 22884399530</item>
      <item>Gordana Klisurić, OIB 22933364920</item>
      <item>Sanja Madvešček, OIB 23073483942</item>
      <item>Dubravka Mavrić, OIB 23187130043</item>
      <item>Ankica Košuljandić, OIB 23268155358</item>
      <item>Ivan Đaković, OIB 23302786159</item>
      <item>Željko Pađen, OIB 23321134873</item>
      <item>Marina Petrinović, OIB 23348905311</item>
      <item>Marija Pavlić, OIB 23567979698</item>
      <item>Juraj Katnić, OIB 23638284992</item>
      <item>Blaženko Kršul, OIB 23860239071</item>
      <item>Dario Car, OIB 23901066951</item>
      <item>Baldo Hreljac, OIB 24107197220</item>
      <item>Ivica Ropac, OIB 24231536342</item>
      <item> Višnja Jelenović, OIB 24265010911</item>
      <item>Marija Lončarić, OIB 24265569115</item>
      <item>Marica Volf, OIB 24345294814</item>
      <item>Nada Perišić, OIB 24396129486</item>
      <item>Snježana Bertović, OIB 24442634031</item>
      <item>Ružica Tonković, OIB 24600136140</item>
      <item>Branka Pilaš, OIB 24694582370</item>
      <item>Goran Jakovac, OIB 24704459512</item>
      <item>Pavica Buovac, OIB 24892575863</item>
      <item>Katarina Vlastelić, OIB 24905953241</item>
      <item>Aleksandra Domijan, OIB 25069857732</item>
      <item>Ivana Babić, OIB 25091536758</item>
      <item>Sanja Plavac, OIB 25185986029</item>
      <item>Vitomir Manestar, OIB 25229835841</item>
      <item>Jelka Mavrić Tomić, OIB 25229970572</item>
      <item>Ivica Perhat, OIB 25256115930</item>
      <item>Ruža Kosanović, OIB 25536824393</item>
      <item>Ivanka Butorac, OIB 25545666665</item>
      <item>Goran Cindrić, OIB 25588128854</item>
      <item>Dario Brkić, OIB 25943421017</item>
      <item>Vinko Pobor, OIB 26012691330</item>
      <item>Tina Perhat, OIB 26017349047</item>
      <item>Kornelija Katalinić, OIB 26204394900</item>
      <item>Marija Galjanić Sovar, OIB 26256457137</item>
      <item>Zrinka Lipičanin, OIB 26273143005</item>
      <item>Hrvoje Zubčić, OIB 26337763592</item>
      <item>Hrvoje Berić, OIB 26358954800</item>
      <item>Ljiljana Aleksić Žunić, OIB 26383533109</item>
      <item>Ajka Sarajlić, OIB 26768782135</item>
      <item>Danijela Kovačić, OIB 26824699557</item>
      <item>Slavica Jurić, OIB 26877410862</item>
      <item>Vlatka Stipeč, OIB 26919209412</item>
      <item>Željko Knežević, OIB 27066149936</item>
      <item>Marijana Komadina, OIB 27112285021</item>
      <item>Biljana Kostić, OIB 27135664719</item>
      <item>Marija Balas, OIB 27304529341</item>
      <item>Ivan Pahlić, OIB 27308570809</item>
      <item>Filip Barišić, OIB 27393929250</item>
      <item>Anđa Šeremet, OIB 27471842487</item>
      <item>Šaćir Skenderi, OIB 27544547315</item>
      <item>Marica Knez, OIB 27653935452</item>
      <item>Vlado Jelenović, OIB 27703839272</item>
      <item>Marija Car, OIB 27805714821</item>
      <item>Franjo Broz, OIB 27823129294</item>
      <item>Sandra Vukelić, OIB 27902042943</item>
      <item>Gordana Piškulić, OIB 28188489967</item>
      <item>Rude Jeličić, OIB 28520122239</item>
      <item>Viktor Lončarić, OIB 28590773896</item>
      <item>Mladenka Blažičević, OIB 28691771439</item>
      <item>Antonija Car, OIB 28754597893</item>
      <item>Josip Jurić, OIB 28988462488</item>
      <item>Mirjana Šamanić, OIB 29095904993</item>
      <item>Sanja Stanišić, OIB 29139821100</item>
      <item>Meri Mavrić, OIB 29175374636</item>
      <item>Nikola Samaržija, OIB 29373277147</item>
      <item>Lidija Babič, OIB 29547514898</item>
      <item>Dušan Jović, OIB 29585749171</item>
      <item>Tomislav Lončarić, OIB 29769716618</item>
      <item>Božena Kombol, OIB 30016313468</item>
      <item>Ivica Bačić, OIB 30114915130</item>
      <item>Marija Jerčinović, OIB 30401361379</item>
      <item>Mirko Mataija, OIB 30457761556</item>
      <item>Biljana Frančišković, OIB 30502501799</item>
      <item>Renata Jeličić, OIB 30666022818</item>
      <item>Željka Veljačić, OIB 30801654346</item>
      <item>Jasminka Knez, OIB 30923354945</item>
      <item>Milanko Subotin, OIB 31115755682</item>
      <item>Dragica Strizić, OIB 31192684693</item>
      <item>Nedeljka Kamenić, OIB 31499667371</item>
      <item>Sandra Zubčić, OIB 31636984340</item>
      <item>Ivanka Iva Lončarić, OIB 31658817122</item>
      <item>Slavica Blagojević, OIB 31866455550</item>
      <item>Marija Slaninka, OIB 31911536544</item>
      <item>Marijan Jurinčić, OIB 32098148511</item>
      <item>Kristijan Antić, OIB 32173515446</item>
      <item>Marija Borbelj, OIB 32299241377</item>
      <item>Višnja Smoljan, OIB 32449446849</item>
      <item>Anka Grbčić, OIB 32534217053</item>
      <item>Branimir Starešina, OIB 32755784308</item>
      <item>Tatjana Španović, OIB 32795379549</item>
      <item>Ilija Tatalović, OIB 32847370032</item>
      <item>Tatjana Perović, OIB 32894692455</item>
      <item>Petra Pajnić, OIB 32946572428</item>
      <item>Emine Mehmeti, OIB 32962088787</item>
      <item>Davor Petrinović, OIB 33057573126</item>
      <item>Trajanka Šarar, OIB 33146451257</item>
      <item>Nikola Šaban, OIB 33262652334</item>
      <item>Stanislav Dunato, OIB 33331340683</item>
      <item>Ivan Car, OIB 33475912455</item>
      <item>Vesna Crnčić, OIB 33532981923</item>
      <item>Tomislav Oršolić, OIB 33565911249</item>
      <item>Zdenka Grbčić, OIB 33577491943</item>
      <item>Boris Pobor, OIB 33587551592</item>
      <item>Snježana Ljubić, OIB 33728878406</item>
      <item>Ines Kreutz Pogoreutz, OIB 33744572718</item>
      <item>Nevenka Drpić, OIB 33820976383</item>
      <item>Antonio Vukelić, OIB 33821668302</item>
      <item>Vejsil Nušinović, OIB 33913508891</item>
      <item>Davor Kalanj, OIB 33925461850</item>
      <item>Marija Žarković Turak, OIB 33968354972</item>
      <item>Janja Antonić, OIB 33974633889</item>
      <item>Dragomir Švast, OIB 34268928006</item>
      <item>Tomislav Marušić, OIB 34534493459</item>
      <item>Larisa Čačić, OIB 34536656642</item>
      <item>Zora Crnić, OIB 34744831329</item>
      <item>Ljiljana Šegulja, OIB 34951320298</item>
      <item>Marijan Stojanović, OIB 35234292573</item>
      <item>Dubravka Kršul, OIB 35353414582</item>
      <item>Marija Simić, OIB 35660976846</item>
      <item>Josip Dešman, OIB 36015796787</item>
      <item>Majda Legac, OIB 36200128119</item>
      <item>Predrag Pešević, OIB 36582057638</item>
      <item>Mirjana Gašparović, OIB 36691101554</item>
      <item>Milana Kosanović, OIB 36771677727</item>
      <item>Vesna Dizdarević, OIB 36840841914</item>
      <item>Dragomir Stajčić, OIB 37065363375</item>
      <item>Marija Špacir, OIB 37177504460</item>
      <item>Predrag Jeličić, OIB 37263209962</item>
      <item>Marija Zekić, OIB 37629713219</item>
      <item>Senad Vukelić, OIB 37649812970</item>
      <item>Kata Miočić, OIB 37854709781</item>
      <item>Ivka Kršul, OIB 37959218373</item>
      <item>Marina Bilić, OIB 37982772814</item>
      <item>Linda Pobor, OIB 38032697141</item>
      <item>Vera Sokolić, OIB 38174429645</item>
      <item> Mladen Gržičić, OIB 38190578831</item>
      <item>Saša Mureta, OIB 38469805736</item>
      <item>Slavica Lazarević, OIB 38802460714</item>
      <item>Duško Katnić, OIB 38886261531</item>
      <item>Biserka Pavlić, OIB 38937951309</item>
      <item>Ijeman Antić, OIB 38977763789</item>
      <item>Slavko Zekić, OIB 39037282197</item>
      <item>Milorad Blažičević, OIB 39116935485</item>
      <item>Natali Manestar Car, OIB 39369207665</item>
      <item>Nevenka Obradović, OIB 39376418177</item>
      <item>Marija Đelagić, OIB 39544873502</item>
      <item>Vesna Parat, OIB 39680812529</item>
      <item>Mirjana Marinić, OIB 39863614377</item>
      <item>Karolina Kolarek, OIB 40148939206</item>
      <item>Spomenko Antonić, OIB 40163702766</item>
      <item>Mirko Lončarić, OIB 40177785001</item>
      <item>Alma Vičević, OIB 40190808180</item>
      <item>Ivanka Jokić, OIB 40591744505</item>
      <item>Željka Grbčić, OIB 40740226122</item>
      <item>Jasmina Vujnović, OIB 40764723117</item>
      <item>Karin Car, OIB 40777486772</item>
      <item>Marijana Miličević, OIB 40780401747</item>
      <item>Karin Krepelnik, OIB 40986525947</item>
      <item>Dušan Pobor, OIB 41086151696</item>
      <item>Tomislava Hržić, OIB 41152968558</item>
      <item>Kristijan Jeličić, OIB 41220216035</item>
      <item>Gordana Vuković, OIB 41272582228</item>
      <item>Sanja Barac, OIB 41423762377</item>
      <item> Domagoj  Starešina, OIB 41894497576</item>
      <item>Zlata Miočić, OIB 41936325791</item>
      <item>Natali Ivančić Majetić, OIB 41977295655</item>
      <item>Vedran Matejčić, OIB 42208486452</item>
      <item>Mirela Šokčević, OIB 42420556371</item>
      <item>Vera Matejčić, OIB 42555293728</item>
      <item>Dragica Novaković, OIB 42648220045</item>
      <item>Josip Dijanić, OIB 42673859960</item>
      <item>Olga Vičić, OIB 42709704761</item>
      <item>Gordana Mataija, OIB 42726141950</item>
      <item>Višnja Sučić, OIB 42857666402</item>
      <item>Branka Kegalj, OIB 42896901409</item>
      <item>Mirjana Đorđević, OIB 42937256091</item>
      <item>Željka Prpić, OIB 43071290800</item>
      <item>Ranka Melkus, OIB 43080921038</item>
      <item>Mira Ljubanović, OIB 43112832163</item>
      <item>Mirjana Briški, OIB 43141906435</item>
      <item>Zdenka Martinuč, OIB 43165639929</item>
      <item>Denis Vlah Car, OIB 43263726783</item>
      <item>Štefanija Malnar, OIB 43295113171</item>
      <item>Ilija Barišić, OIB 43321500925</item>
      <item>Jelena Bubrić, OIB 43359772250</item>
      <item>Mihaela Car, OIB 43642135016</item>
      <item>Tatjana Jovanović, OIB 43659369804</item>
      <item>Sara Rikanović, OIB 43826183311</item>
      <item>Dražen Mihajlović, OIB 43843827544</item>
      <item>Vesna Fejzić, OIB 44090163651</item>
      <item>Mira Veršić, OIB 44161928210</item>
      <item>Mauricio Samaržija, OIB 44229011598</item>
      <item>Stojadin Stojanović, OIB 44412207464</item>
      <item>Ozana Lokmer, OIB 44525047572</item>
      <item>Višnja Šojat, OIB 44592892300</item>
      <item>Sanja Bodalec, OIB 44659144711</item>
      <item>Slavko Morožin, OIB 44671602835</item>
      <item>Ivanka Mataija, OIB 44710450686</item>
      <item>Božo Miočić, OIB 44756988359</item>
      <item>Anđa Lukić, OIB 44869993785</item>
      <item>Jadranka Čandrlić, OIB 45036732922</item>
      <item>Katica Gržac, OIB 45150395107</item>
      <item>Marica Matešić, OIB 45165769399</item>
      <item>Paul Kosanović, OIB 45369672147</item>
      <item>Jelena Bujan, OIB 45656882523</item>
      <item>Zoran Tonković, OIB 45789346613</item>
      <item>Berislav Manestar, OIB 46475134259</item>
      <item>Mirna  Rubčić, OIB 46835468795</item>
      <item>Vlasta Gregorić, OIB 46927352156</item>
      <item>Ana Rubčić, OIB 47101797302</item>
      <item>Anka Pavlović, OIB 47140959557</item>
      <item>Mihaela Dujlović, OIB 47278985757</item>
      <item>Katica Mrvoš, OIB 47893055313</item>
      <item>Verica Pavić, OIB 48041700614</item>
      <item> Marina Župan, OIB 48108211655</item>
      <item>Dean Maričić, OIB 48108988020</item>
      <item>Željko Zbašnik, OIB 48238957790</item>
      <item>Senka Vekić, OIB 48315391367</item>
      <item>Rinaldo Donda, OIB 48405360965</item>
      <item>Dean Švast, OIB 48441698289</item>
      <item>Nada Majetić, OIB 48477118681</item>
      <item>Tihomir Stegne, OIB 48571579446</item>
      <item>Dušan Dotlić, OIB 48584399267</item>
      <item>Terezija Mahulik, OIB 48595161528</item>
      <item>Ankica Stanisavljević, OIB 49331092187</item>
      <item>Marijan Mihajlović, OIB 49342594519</item>
      <item>Elza Njegovan, OIB 49344587502</item>
      <item>Marino Antić, OIB 49427901440</item>
      <item>Ivica Karamarko, OIB 49464911632</item>
      <item>Dako Plavac, OIB 49535477092</item>
      <item>Berislav Jurinčić, OIB 49544354760</item>
      <item>Branka Lončarić, OIB 49572661449</item>
      <item>Jasna Blažević, OIB 49580598761</item>
      <item>Ivica Antić, OIB 49769960041</item>
      <item>Iris Džinović, OIB 49850221833</item>
      <item>Anica Blažičević, OIB 50296389096</item>
      <item>Tanja Jeličić, OIB 50493621918</item>
      <item>Vesna Frković, OIB 51068690999</item>
      <item>Zora Vasilić, OIB 51113609692</item>
      <item> Kazimir Piršić, OIB 51131565852</item>
      <item>Jadranka Saftić, OIB 51329097460</item>
      <item>Ksenija Antić, OIB 51350032564</item>
      <item>Irena Mužević, OIB 51494497250</item>
      <item>Antonija Pešević, OIB 51600637189</item>
      <item>Marija Ahel, OIB 51901609610</item>
      <item>Bosiljka Šegulja, OIB 52164093035</item>
      <item>Slavko Brozović, OIB 52184457792</item>
      <item>Amira Ramić, OIB 52464184674</item>
      <item>Jakob Leskur, OIB 52491423644</item>
      <item>Stjepan Šoštarić, OIB 52542592661</item>
      <item> Jadranka Lončarić, OIB 52855313167</item>
      <item>Rade Drageljević, OIB 52914071227</item>
      <item>Radmila Glad, OIB 53031543336</item>
      <item>Milka Mužević, OIB 53133123571</item>
      <item>Nada Tkalčević, OIB 53242032791</item>
      <item>Lidija Bogeljić, OIB 53302458420</item>
      <item>Veljka Delić Ibukić, OIB 53431326441</item>
      <item>Anka Skočilić, OIB 53479857900</item>
      <item>Matilda Lončarić, OIB 53619202107</item>
      <item>Marija Donda, OIB 53731640492</item>
      <item>Hrvoje Vukšić, OIB 53880324490</item>
      <item>Jasna Grganić, OIB 54104210063</item>
      <item>Mladena Aleksić, OIB 54293960553</item>
      <item>Gospa Đukić, OIB 54486510815</item>
      <item>Petar Stan, OIB 54989280409</item>
      <item>Pelka Tonković, OIB 55517593909</item>
      <item>Maja Križan, OIB 55703908563</item>
      <item>Mira Dumić, OIB 55916988946</item>
      <item>Ana Katnić, OIB 55975104889</item>
      <item>Ivan Štanfelj, OIB 56149116685</item>
      <item>Milan Tomić, OIB 56153993191</item>
      <item>Vojislav Antonić, OIB 56198878293</item>
      <item>Smiljana Delić, OIB 56243545198</item>
      <item>Stjepan Jeličić, OIB 56524573566</item>
      <item>Kristina Smolčić, OIB 56728258655</item>
      <item>Rudolf Kleković, OIB 56735648099</item>
      <item>Marica Fafanđel, OIB 56820781001</item>
      <item>Tatjana Josipović, OIB 56997679207</item>
      <item>Slavica Mudražija Brozović, OIB 57066784118</item>
      <item>Milan Fištrović, OIB 57086995562</item>
      <item>Marica Kafadar, OIB 57221690520</item>
      <item>Damir Matijević, OIB 57525883255</item>
      <item>Josip Cickaj, OIB 57834784802</item>
      <item>Anđela Car, OIB 57870195117</item>
      <item>Momir Pešević, OIB 58395735250</item>
      <item>Ljubinko Antić, OIB 58457213651</item>
      <item>Goran Mužević, OIB 58492982368</item>
      <item>Nadia Janeš, OIB 58539989044</item>
      <item>Ivica Jerčinović, OIB 58565840456</item>
      <item>Paulina Krmpotić, OIB 58585425799</item>
      <item>Milan Cvetinović, OIB 58597261036</item>
      <item>Zdravko Butković, OIB 58836938446</item>
      <item>Sabira Nušinović, OIB 59172089561</item>
      <item>Marijana Kršul, OIB 59327411624</item>
      <item>Jadranka Franić, OIB 59393221191</item>
      <item>Dragica Vukelić, OIB 59437642157</item>
      <item>Ljiljana Marijanović, OIB 59470310622</item>
      <item> Miranda Baić, OIB 59596780909</item>
      <item>Aleksandra Uzelac, OIB 59881231310</item>
      <item>Dušanka Maravić, OIB 60161012191</item>
      <item>Vitomir Manestar, OIB 60379899174</item>
      <item>Cvijeta Jeličić, OIB 60403435219</item>
      <item>Ivana Matijević, OIB 60473905145</item>
      <item>Ana Perhat, OIB 60636259519</item>
      <item>Slavko Jurić, OIB 60653511785</item>
      <item>Natali Travaglia, OIB 60746236501</item>
      <item>Šime Fafanđel, OIB 60857770232</item>
      <item>Blaženka Držaić, OIB 61023405391</item>
      <item>Filip Tratnjak, OIB 61042330723</item>
      <item>Marina Cerović, OIB 61273315648</item>
      <item>Saša Pobor, OIB 61425367072</item>
      <item>Elvira Hreljac, OIB 61432878391</item>
      <item>Josipa Butković, OIB 61535237589</item>
      <item>Helena Juretić, OIB 61786397198</item>
      <item>Ljubica Brkić, OIB 61895172623</item>
      <item>Katarina Brozović, OIB 62042992330</item>
      <item>Marijana Majić, OIB 62200575471</item>
      <item>Ljubica Domijan Blažičević, OIB 62201578649</item>
      <item>Vladimir Zatezalo, OIB 62228570941</item>
      <item>Ivana Matetić, OIB 62365591535</item>
      <item>Ružica Perhat, OIB 62390390665</item>
      <item>Marija Pešušić, OIB 62392173047</item>
      <item>Josip Rubčić, OIB 62431680528</item>
      <item>Višnja Anić, OIB 62555862832</item>
      <item>Štefa Sarić, OIB 62577560575</item>
      <item>Marica Brnjac, OIB 62819905469</item>
      <item>Drinka Kršul, OIB 62905561406</item>
      <item>Marija Zamuda, OIB 63133929454</item>
      <item>Marica Sučić, OIB 63198737722</item>
      <item>Martina Rebić, OIB 63229908975</item>
      <item>Marija Car, OIB 63389912281</item>
      <item>Marko Kikić, OIB 63409355120</item>
      <item>Ankica Katnić, OIB 63467493547</item>
      <item>Marina Kodrnja, OIB 63560552972</item>
      <item>Milorad Barac, OIB 63588746437</item>
      <item>Dario Hreljac, OIB 63924523473</item>
      <item>Duško Spasenić, OIB 64131088151</item>
      <item>Dijana Butorac, OIB 64136932443</item>
      <item>Nikola Alafetić, OIB 64260595716</item>
      <item>Rodoljub Lončarić, OIB 64538199008</item>
      <item>Hedviga Čavrag, OIB 64573330209</item>
      <item>Jelena Kurelac, OIB 64603230445</item>
      <item>Biserka Premeru, OIB 64608039248</item>
      <item>Vilko Antić, OIB 64969769507</item>
      <item>Dražen Uremović, OIB 65097234898</item>
      <item>Stevan Maravić, OIB 65099738649</item>
      <item>Jasminka Babić, OIB 65102696373</item>
      <item>Jasminka Antić, OIB 65102696373</item>
      <item>Vesna Grgurić Pilić, OIB 65156970759</item>
      <item>Vladimir Brozina, OIB 65265058620</item>
      <item>Dijana Hrvaćanin, OIB 65271986709</item>
      <item>Marin Uremović, OIB 65754560220</item>
      <item>Tomislav Delić, OIB 65900287926</item>
      <item>Silvano Baldo, OIB 65965360655</item>
      <item>Iva Krpan, OIB 66001772110</item>
      <item>Anica Prodanović, OIB 66092235814</item>
      <item>Snježana Steinhauser, OIB 66099810959</item>
      <item>Branka Jurčević, OIB 66562652150</item>
      <item>Ivica Samardžija, OIB 66976153331</item>
      <item>Slavko Grozdek, OIB 67188007751</item>
      <item>Kruno Kovač, OIB 67266124036</item>
      <item>Mladenka Maravić, OIB 67288155113</item>
      <item>Milan Nećak, OIB 67368916954</item>
      <item>Mirjana Frković, OIB 67453810672</item>
      <item>Božica Milošević, OIB 67500068410</item>
      <item>Ljerka Hica, OIB 67579076500</item>
      <item>Ivica Komšić, OIB 67663373729</item>
      <item>Ivanka Šnajdar, OIB 67834552761</item>
      <item>Biserka Lončarić, OIB 67922284650</item>
      <item>Anka Kužela, OIB 68088824850</item>
      <item>Božica Krčmar, OIB 68204088509</item>
      <item>Tomislav Jović, OIB 68303880846</item>
      <item>Marija Antić, OIB 68400622861</item>
      <item>Milivoj Romanić, OIB 68417482037</item>
      <item>Snježana Jokić, OIB 68683312892</item>
      <item>Karolina Hunčak, OIB 69041521618</item>
      <item>Ana  Anušić, OIB 69080967466</item>
      <item>Silvija Grbčić, OIB 69156353200</item>
      <item>Božena Renka, OIB 69297335706</item>
      <item>Marijo Šarčević, OIB 69455774326</item>
      <item>Lidija Sunara, OIB 69551236493</item>
      <item>Stjepan Katalinić, OIB 69597642153</item>
      <item>Ivica Pelić, OIB 69856565661</item>
      <item>Svetlana Kostrenčić, OIB 70034361529</item>
      <item>Miljenko Vičić, OIB 70058422459</item>
      <item>Višnja Jelenović, OIB 70360010187</item>
      <item>Ivanka Ćaćić, OIB 70755857354</item>
      <item>Desanka Brozović, OIB 70836512394</item>
      <item>Karmela Tomić, OIB 70860927486</item>
      <item>Dragica Car, OIB 71048286057</item>
      <item>Renata Skomerža, OIB 71168552868</item>
      <item>Katica Car, OIB 71523756197</item>
      <item>Anton Tonković, OIB 71549578843</item>
      <item>Katica Antić, OIB 71598301167</item>
      <item>Mihaela Kossi, OIB 71745119899</item>
      <item>Đurđa Pešević, OIB 72054303843</item>
      <item>Nina Brdar, OIB 72577278447</item>
      <item>Slavko Matejčić, OIB 72607943599</item>
      <item>Đorđo Obrenović, OIB 72693391502</item>
      <item>Valentina Đurina, OIB 73103305743</item>
      <item>Ljiljana Mavrić, OIB 73145527988</item>
      <item>Anton Radil, OIB 73221853392</item>
      <item> Branka Pavlić, OIB 73300640952</item>
      <item>Anka Gabrić, OIB 73334542225</item>
      <item>Vitomir Kršul, OIB 73573070316</item>
      <item>Josip Tijan, OIB 73608905206</item>
      <item>Čedo Knežević, OIB 73638648067</item>
      <item>Marina Domijan Preden, OIB 73749863407</item>
      <item>Marija Matejčić, OIB 73781053932</item>
      <item>Darko Bojin, OIB 74039193257</item>
      <item>Ljiljana Višnić, OIB 74224803698</item>
      <item>Milena Blažić Knez Knez, OIB 74282338697</item>
      <item> Dinko  Buneta, OIB 74370595942</item>
      <item>Dubravko Kralj, OIB 74430756362</item>
      <item>Anka Klanfar, OIB 74466312501</item>
      <item>Snežana Balon, OIB 74735426948</item>
      <item>Aleksa Đokić, OIB 74931817652</item>
      <item>Gordana Domijan, OIB 75031985739</item>
      <item>Vlastimir Lončarić, OIB 75096063195</item>
      <item>Josip Car, OIB 75222794226</item>
      <item>Damnjan Draganić, OIB 75273710785</item>
      <item>Grozdana Tus, OIB 75364825080</item>
      <item>Marica Hajduković, OIB 75404857346</item>
      <item>Marica Kovačević, OIB 75418006588</item>
      <item>Marija Lončar, OIB 75597368633</item>
      <item>Slavko Šupak, OIB 75697032775</item>
      <item>Berislav Ahel, OIB 75725703130</item>
      <item>Dušanka Pobor, OIB 75742861937</item>
      <item>Sanja Baričević, OIB 75961944052</item>
      <item>Gordana Vukelić, OIB 76206311910</item>
      <item>Zoran Komadina, OIB 76283008619</item>
      <item>Tanja Malovoz, OIB 76384921715</item>
      <item>Dolores Pećarina, OIB 76475765024</item>
      <item>Toni Nikčevski, OIB 76649572574</item>
      <item>Ivan Jurinčić, OIB 76901415567</item>
      <item>Ivan Tomić, OIB 76963566249</item>
      <item>Nikola Mulc, OIB 77132244822</item>
      <item>Evelin Krajačić, OIB 77213421755</item>
      <item>Slavica Matošević, OIB 77248467590</item>
      <item>Slavica Smojver, OIB 77429544611</item>
      <item>Mladenka Dundović, OIB 77492259993</item>
      <item>Marijana Klanfar, OIB 77516006289</item>
      <item>Agata Prec, OIB 77852027143</item>
      <item>Igor Antić, OIB 77986246550</item>
      <item>Anita Mataija, OIB 78024365415</item>
      <item>Slavica Mejašić, OIB 78136402361</item>
      <item>Ladislav Borbelj, OIB 78230547714</item>
      <item>Dean Jeličić, OIB 78340971907</item>
      <item>Manda Blažević, OIB 78348008071</item>
      <item>Svetlana Markovinović, OIB 78563607099</item>
      <item>Neven Lilić, OIB 78653674096</item>
      <item>Vitomir Car, OIB 78876024193</item>
      <item>Željka Stilin, OIB 79048254480</item>
      <item>Ivanka Mavrić, OIB 79076857046</item>
      <item>Desanka Jović, OIB 79094844535</item>
      <item>Suzana Benić, OIB 79141555934</item>
      <item>Nino Košuljandić, OIB 79182446370</item>
      <item>Rita Začek, OIB 79196762769</item>
      <item>Franjo Lončarić, OIB 79614560578</item>
      <item>Ivan Lenac, OIB 79673285682</item>
      <item>Mladen Skorić, OIB 79793868240</item>
      <item>Irena Mužević, OIB 80118955057</item>
      <item>Marica Nikčevski, OIB 80148104913</item>
      <item>Manda Gašparović, OIB 80393187329</item>
      <item>Mirijanka Brenc, OIB 80417277561</item>
      <item>Kristina Kršul, OIB 80676293576</item>
      <item>Nada Bobić, OIB 80913963222</item>
      <item>Tihomir Manjkaz, OIB 81078385919</item>
      <item>Vjenceslav Vuković, OIB 81124495738</item>
      <item>Zdenka Švarcmajer, OIB 81176982324</item>
      <item>Radojka Velić, OIB 81220995621</item>
      <item>Edin Behrić, OIB 81236804056</item>
      <item>Ivica Dragoja, OIB 81294886721</item>
      <item>Tatjana Matošić, OIB 81453008016</item>
      <item>Zorica Kolmanić, OIB 81585884481</item>
      <item>Gojko Strizić, OIB 81643856571</item>
      <item>Anka Đikandić, OIB 81758684809</item>
      <item>Josip Antić, OIB 82145540535</item>
      <item>Ivanka Lončarić, OIB 82323426964</item>
      <item>Zdenka Carević, OIB 82342340646</item>
      <item>Stana Katnić, OIB 82456704569</item>
      <item>Ana Albertina Sladić, OIB 82502093451</item>
      <item>Gršo Mataija, OIB 82551408345</item>
      <item>Marijana Gazilj, OIB 82667797544</item>
      <item>Mario Borić, OIB 82719762394</item>
      <item>Vitomir Radović, OIB 82722469682</item>
      <item>Snežana Piljić, OIB 83125670340</item>
      <item>Nikola Cvijanović, OIB 83235736870</item>
      <item>Iva Šejić, OIB 83237607804</item>
      <item>Goranka Gašparović Imširović, OIB 83446090528</item>
      <item>Marinko Peranić, OIB 83490224552</item>
      <item>Blanka Nikolić, OIB 83493840602</item>
      <item>Snježana Laslavić, OIB 83499953696</item>
      <item>Diana Hlača, OIB 83680597574</item>
      <item>Dijana Petrinović, OIB 83838769701</item>
      <item>Ivanka Maravić, OIB 83888528093</item>
      <item>Nikola Krpan, OIB 84060801434</item>
      <item>Vesna Lončarić, OIB 84128230670</item>
      <item>Lidija Jandrić, OIB 84220392079</item>
      <item>Milan Komerički, OIB 84257009026</item>
      <item>Klaudija Kovačev, OIB 84278200263</item>
      <item>Mirjana Babić Markelić, OIB 84352773002</item>
      <item>Ivanka Benić, OIB 84425882373</item>
      <item>Branislav Dimitrijević, OIB 84430545232</item>
      <item>Ksenija Lovrić Baričević, OIB 84496142758</item>
      <item>Arsen Lončarić, OIB 84553823523</item>
      <item>Zlatomir Car, OIB 84638714926</item>
      <item>Gojka Crnković, OIB 84863546115</item>
      <item>Aleksandar Vojnović, OIB 84918194716</item>
      <item>Ostoja Šokčević, OIB 84947668124</item>
      <item>Zdenka Semeš, OIB 85439409939</item>
      <item>Klara Putina Mataija, OIB 85550576749</item>
      <item>Lidija Nekić, OIB 85692888453</item>
      <item>Anka Polić, OIB 85754944486</item>
      <item>Anita Frković, OIB 85799511678</item>
      <item>Mara Vukić, OIB 86216519295</item>
      <item>Ivan Blažević, OIB 86247584226</item>
      <item>Marija Car, OIB 86479941132</item>
      <item>Daniela de Maio, OIB 86819762378</item>
      <item>Branka Pelić, OIB 86931967715</item>
      <item>Blaženka Dunato, OIB 87074245652</item>
      <item>Branka Ivančić, OIB 87086359024</item>
      <item>Jasmina Malatestinić, OIB 87183137748</item>
      <item>Ivica Matošić, OIB 87450258284</item>
      <item>Ines Mađar, OIB 87745586839</item>
      <item>Nada Radojčić, OIB 87903209138</item>
      <item>Robert Radojević, OIB 87926719972</item>
      <item>Damir Prgić, OIB 88062147891</item>
      <item>Goran Blažić, OIB 88111870679</item>
      <item>Albin Pobor, OIB 88196323930</item>
      <item>Marija Leskur, OIB 88234952252</item>
      <item>Marija Brozović, OIB 88716827214</item>
      <item>Jozefa Mišković, OIB 88725914844</item>
      <item>Nadežda Trbović, OIB 88745143916</item>
      <item>Kleofina Grgurić, OIB 88805696156</item>
      <item>Josip Car, OIB 88856573095</item>
      <item>Ana Lošić (Capić), OIB 89010816650</item>
      <item>Ankica Antić, OIB 89119011186</item>
      <item>Kata Blažić, OIB 89157221813</item>
      <item>Smiljanka Matejčić, OIB 89323133274</item>
      <item>Josip Car, OIB 89377589294</item>
      <item>Ivica Miriam Jurinčić, OIB 89521589849</item>
      <item>Gordana Perković, OIB 89593403145</item>
      <item>Roza Draženović, OIB 89621218655</item>
      <item>Neven Jokić, OIB 89634246448</item>
      <item>Barbara Crnković Domijan, OIB 89643124197</item>
      <item>Damir Katulić, OIB 89653550616</item>
      <item>Vladimir Ivančić, OIB 89722866436</item>
      <item>Ivan Pobor, OIB 89835630084</item>
      <item>Željka Jugović, OIB 89872663683</item>
      <item>Marija Borbelj, OIB 89890802118</item>
      <item>Petar Prvulović, OIB 90020264919</item>
      <item>Marinko Albaneze, OIB 90036209281</item>
      <item>Mladen Butorac, OIB 90087548179</item>
      <item>Anita Pešut, OIB 90090665793</item>
      <item>Ramona Beti, OIB 90113947833</item>
      <item>Vida Lovrić, OIB 90143132190</item>
      <item>Božica Trbović, OIB 90232041843</item>
      <item>Franka Galetić, OIB 90552121865</item>
      <item>Vesna Parat, OIB 90598815901</item>
      <item>Dragan Hreljac, OIB 90826947848</item>
      <item>Željko Veljačić, OIB 91169127118</item>
      <item>Vesna Radočaj, OIB 91249935820</item>
      <item>Biserka Štokić, OIB 91519673170</item>
      <item>Vladimir Manestar, OIB 91546412898</item>
      <item>Zorka Mujadžić, OIB 91636558407</item>
      <item>Đurđa Telesmanić, OIB 91654199862</item>
      <item>Milan Nekić, OIB 91819313597</item>
      <item>Kristina Kovačić, OIB 91950818148</item>
      <item>Antonija Balas, OIB 92075497025</item>
      <item>Josip Fugošić, OIB 92199546041</item>
      <item>Đurđica Mijuk, OIB 92261816975</item>
      <item>Snežana Stan, OIB 92269448838</item>
      <item>Ivica Katnić, OIB 92304321238</item>
      <item>Zelkida Zukić, OIB 92345302812</item>
      <item>Violeta Kahrimanović, OIB 92403898266</item>
      <item>Nada Lončarić, OIB 92975176577</item>
      <item>Ana Bešker, OIB 93067865935</item>
      <item>Božica Seleš, OIB 93193907444</item>
      <item>Marija Antić, OIB 93259582186</item>
      <item>Daniela Klaić, OIB 93264150407</item>
      <item>Ivanka Ilić, OIB 93314323548</item>
      <item>Ivanka Car, OIB 93335045935</item>
      <item>Desanka Holi, OIB 93406862954</item>
      <item>Branimir Manestar, OIB 93694012444</item>
      <item>Josip Žentil, OIB 93776799619</item>
      <item>Stjepan Jurčić, OIB 93858988390</item>
      <item>Marica Jurčić, OIB 93871071056</item>
      <item>Milan Knežević, OIB 93877432545</item>
      <item>Darko Dević, OIB 93896949996</item>
      <item>Ivica Jurčić, OIB 94236437865</item>
      <item>Nedeljka Orešković, OIB 94360543427</item>
      <item>Ivica Poslek, OIB 94473090657</item>
      <item>Dražen Tomašek, OIB 94756065183</item>
      <item>Vesna Turčinov, OIB 94792389193</item>
      <item>Marta Marković, OIB 94912887885</item>
      <item>Ivanka Jurinčić, OIB 95466468181</item>
      <item>Nedjeljka Vranješ, OIB 95512173540</item>
      <item>Josip Matijašić, OIB 95564979252</item>
      <item>Marija Marić, OIB 95596558858</item>
      <item>Mirjana Marijanić, OIB 95655510904</item>
      <item>Mladenka Šekrst, OIB 95745403508</item>
      <item>Rudolf Polić, OIB 95770471792</item>
      <item>Sanja Jurković, OIB 95994842233</item>
      <item>Pamela Car, OIB 96307208645</item>
      <item>Beba Vuzem, OIB 96460193060</item>
      <item>Catarina Antić, OIB 96487383761</item>
      <item>Martina Janković, OIB 96490654877</item>
      <item>Anica Marković, OIB 96708146986</item>
      <item>Robert Grmuša, OIB 96715849078</item>
      <item>Dean Lončarić, OIB 96782834560</item>
      <item>Hrvoje Marina, OIB 96915401911</item>
      <item>Vukosava Vukelić, OIB 97207122185</item>
      <item>Ilinka Barac, OIB 97217475352</item>
      <item>Đuro Marošević, OIB 97359314983</item>
      <item>Vesna Tomić, OIB 97385821114</item>
      <item>Alin Harambašić, OIB 97560983246</item>
      <item>Nikola Car, OIB 97754469615</item>
      <item>Mirjana Kraljić, OIB 97877404727</item>
      <item>Stojan Vidović, OIB 97944624790</item>
      <item>Mira Bašić, OIB 98017124981</item>
      <item>Anica Lenhard, OIB 98079407658</item>
      <item>Štefanija Tonković, OIB 98084213498</item>
      <item>Marija Majstorović, OIB 98196826417</item>
      <item>Valentina Antić, OIB 98234037948</item>
      <item>Marica Barac, OIB 98451456636</item>
      <item>Lidija Parašćak, OIB 98468047168</item>
      <item>Danica Župan, OIB 98506751360</item>
      <item>Mario Vukelić, OIB 98779642956</item>
      <item>Marijan Antić, OIB 98878198692</item>
      <item>Ivica Jelenović, OIB 98897856107</item>
      <item>Dušanka Milošević, OIB 98960600912</item>
      <item>Mirjana Dundović, OIB 99380238563</item>
      <item>Jakov Šokić, OIB 99582535529</item>
      <item>Josip Lončarić, OIB 99825713224</item>
      <item>Andrej Pobor, OIB 99867011981</item>
      <item>Branko Pobor, OIB 99947749328</item>
      <item>Dino Omnić, OIB 99962528730</item>
      <item>Eržebet Jurić, OIB 99975468208</item>
      <item>Brankica Jurinčić, OIB 19417047039</item>
      <item>Zlata Mihajić, OIB 57464837685</item>
      <item>Goran Stanković</item>
      <item> Zoran Stanković</item>
      <item> Ana Mihajić, OIB 31275069338</item>
      <item>Republika Hrvatska, Ministarstvo financija, OIB 18683136487</item>
      <item>Republika Hrvatska, Ministarstvo financija , OIB 18683136487</item>
      <item>Republika Hrvatska, Ministarstvo financija , OIB 18683136487</item>
      <item>Agencija za osiguranje radničkih potraživanja u slučaju stečaja poslodavca, OIB 04323472109</item>
      <item>Republika Hrvatska, OIB 52634238587</item>
      <item>Vještak d.o.o., OIB 66078036556</item>
      <item>Euro Alfa d.o.o., OIB 15191211491</item>
      <item> Ecooperativa d.o.o., OIB 71394193474</item>
      <item>Nastavni zavod za javno zdravstvo PGŽ, OIB 45613787772</item>
      <item>Iskratrade d.o.o. , OIB 75836772939</item>
      <item>Goran Pilaš, vl. obrta Stolarija, OIB 60419782274</item>
      <item>Mibor d.o.o., OIB 79926813469</item>
      <item>RAVIKO d.o.o., OIB 29072112819</item>
      <item>Danica mesna industrija d.o.o., OIB 71246956955</item>
      <item>Agro Rijeka d.o.o., OIB 81237622100</item>
      <item>PERT d.o.o. Ilok, podružnica Rijeka, OIB 42255248046</item>
      <item>Središnje klirinško depozitarno društvo  d.d., OIB 64406809162</item>
      <item>RIMOS d.o.o. , OIB 14998834808</item>
      <item>Riječka industrija odjeće d.o.o., OIB 60667234687</item>
      <item>LABUD d.o.o., OIB 23359164583</item>
      <item>POLAR-KLIMATIZACIJA d.o.o., OIB 02025583821</item>
      <item>ISTRA JADRAN d.o.o. , OIB 16538002788</item>
      <item>Hrvatsko društvo skladatelja , OIB 56668956985</item>
      <item>HIR d.o.o., OIB 69300817215</item>
      <item>Petar Milosavljević, vl. Elektroinstalacije elektromehanika PERO STRUJA, OIB 23687332776</item>
      <item>Agencija za upravljanje državnom imovinom, OIB 75666130770</item>
      <item>E-ELMES d.o.o. , OIB 89958947498</item>
      <item>Suzana Šubat vl. Proizvodno ugostiteljsko trgovačkog obrta Šubat Plast , OIB 49703381463</item>
      <item>OLICOMP d.o.o. , OIB 83937636863</item>
      <item>Hrvatske šume d.o.o. , OIB 69693144506</item>
      <item>SERVING d.o.o. , OIB 61363004712</item>
      <item>Ecoteam-Primo d.o.o. , OIB 03088788819</item>
      <item>GKTD "MURVICA"d.o.o., OIB 68902357395</item>
      <item>TOPLANE d.o.o., OIB 82266510597</item>
      <item>MHS d.o.o., OIB 19940638488</item>
      <item>INSPEKT d.o.o., OIB 24609583524</item>
      <item>Sanjin Smlatić vl. Elektromehaničarski obrt "TONI", OIB 23082342219</item>
      <item>TEHNOINVEST Zagreb d.o.o. , OIB 90487555284</item>
      <item>Carlsberg Croatia d.o.o., OIB 09520995772</item>
      <item>COCA COLA HBC Hrvatska d.o.o. , OIB 00228269289</item>
      <item>Tutti Frutti FMB d.o.o., OIB 27202871867</item>
      <item>Hrvatski telekom d.d. Sjedište regije, OIB 81793146560</item>
      <item>VINDIJA d.d., OIB 44138062462</item>
      <item>CROATIA OSIGURANJE d.d. Zagreb, Filijala Rijeka, OIB 26187994862</item>
      <item>MISTRAŽ d.o.o. , OIB 22233911854</item>
      <item>MIROSLAV MESAROŠ, vl. obrta Akvagan, OIB 38725092435</item>
      <item>I.P. INŽENJERING d.o.o., OIB 19712232615</item>
      <item>MD PROJEKT d.o.o. , OIB 54752098255</item>
      <item>KONZUM d.d., OIB 29955634590</item>
      <item>RIVOS d.o.o., OIB 14087596414</item>
      <item>RI KLIMA Opatija d.o.o., OIB 65622780659</item>
      <item>SONG VIVAK d.o.o., OIB 98596646677</item>
      <item>Arkada-trgovine d.o.o., OIB 02407532885</item>
      <item>Podravka prehrambena industrija d.d., OIB 18928523252</item>
      <item>JAMNICA d.d., OIB 05050436541</item>
      <item>Alen Tucman , OIB 56996921177</item>
      <item>STANIĆ d.o.o., OIB 50056415529</item>
      <item>LEDELA d.o.o., OIB 77778384108</item>
      <item>NIKAS d.o.o., OIB 34588947552</item>
      <item>INA - Industrija nafte d.d. , OIB 27759560625</item>
      <item>HEP - OPSKRBA d.o.o., OIB 63073332379</item>
      <item>Prehrambeno industrijski kombinat d.d. , OIB 40174736344</item>
      <item>MILMAN d.o.o., OIB 59744512982</item>
      <item>JELA d.o.o., OIB 07181416806</item>
      <item>EKO - TONERI d.o.o., OIB 03426057080</item>
      <item>HEP-Operator distribucijskog sustava d.o.o., OIB 46830600751</item>
      <item>ISTRABENZ PLINI d.o.o., OIB 98426608580</item>
      <item>Goran Rihtarić, vl. EX - ALTO obrt za turističku animaciju i konzalting, OIB 36938469624</item>
      <item>Konica Minolta Hrvatska  - poslovna rješenja d.o.o., OIB 31697259786</item>
      <item>Damir Jovanović, vl. Trgovina na malo i veliko "MAJA", OIB 11330648753</item>
      <item>Crikvenica - Opatija EKO d.o.o., PJ Crikvenica, OIB 46094474369</item>
      <item>KTD Vodovod Žrnovnica d.o.o., OIB 36612651354</item>
      <item>KOMPAKT d.o.o., OIB 45729524925</item>
      <item>SKI KLUB "Rijeka" , OIB 79176245106</item>
      <item>Hrvatske vode Zagreb VGI "Kvarnersko primorje i otoci", OIB 28921383001</item>
      <item>Hrvatska radiotelevizija , OIB 68419124305</item>
      <item>Kumrić Dražen, vl. obrta za poljoprivrednu proizvodnju Kumrić, OIB 98906487074</item>
      <item>Arsen Bratović, vl. AB - Elektro elektromehaničarski obrt, OIB 21210174789</item>
      <item>Darko Pečuvčić, vl. PLIN SERVIS, OIB 01525339458</item>
      <item>Kanasta d.o.o., OIB 38650647081</item>
      <item>Republika Hrvatska, Primorsko-Goranska županija, Grad Crikvenica, OIB 11869822073</item>
      <item>LIFT-MONT Rijeka d.o.o., OIB 03254435180</item>
      <item>TAPESS d.o.o., OIB 22248533094</item>
      <item>Pekara Primorje d.o.o., OIB 58250321533</item>
      <item>Silvana Komadina, vl. telekomunikacijski servis, OIB 48603691548</item>
      <item>Turistička zajednica Grada Crikvenice, OIB 78748346087</item>
      <item>VESNA GARTNER- PILAŠ, dr. med. specijalist medicine rada, Specijalistička ordinacija medicine rada, OIB 29999345835</item>
      <item>Zagreb nekretnine d.o.o. , OIB 15364543303</item>
      <item>Jadran usluge d.o.o., OIB 13456343486</item>
      <item>Pekara Benić d.o.o., OIB 39248075627</item>
      <item>Laserline d.o.o., OIB 26680017138</item>
      <item>Vjekoslav Rajber, OIB 31213125160</item>
      <item>Arhiver d.o.o. , OIB 62996782776</item>
      <item>Vladimir i Mladenka Sergo kao vlasnici zajedničkog obrta za proizvodnju i trgovinu "Galanterija", OIB 31174439006</item>
      <item>Zvonko Host kao vlasnik SERVIS ELEKTRONIKE, OIB 10152255355</item>
      <item>"METRO-KON" d.o.o., OIB 53596535064</item>
      <item>Ivica Jurković kao vlasnik Sportskog centra "Omorika", OIB 33477840475</item>
      <item>NEGRO-USLUGE d.o.o., OIB 48437572337</item>
      <item>Goranka Hinić, OIB 77443062936</item>
      <item>Juraj Bačić, OIB 39483071342</item>
      <item>Tomislav Barac, OIB 41163047839</item>
      <item>Darko Blašković, OIB 61948367231</item>
      <item>Saša Brnčić, OIB 09214936285</item>
      <item>Vladimir Brnić, OIB 68992713424</item>
      <item>Željka  Crnjanović, OIB 28769799621</item>
      <item>Ana Cvitković, OIB 79936963157</item>
      <item>Anka Domijan, OIB 23867788624</item>
      <item>Milka Domijan, OIB 99513368126</item>
      <item>Ivan Gašparović, OIB 10278490211</item>
      <item>Robert Gecan, OIB 29064689722</item>
      <item>(pok. Željka) Kristina Grbčić, OIB 41687485744</item>
      <item>Nenad Grubić, OIB 84821149311</item>
      <item>Marijan Jurinčić, OIB 76023856410</item>
      <item>Melanija Kaliman, OIB 91024294834</item>
      <item>Anton Kirinčić, OIB 47660451579</item>
      <item>Afrodita Komadina</item>
      <item>Milica Krpan, OIB 24323637230</item>
      <item>Aramis Liebhardt, OIB 13814878186</item>
      <item>Nada Lončar, OIB 10136293410</item>
      <item>Marina Lončarić, OIB 88158795676</item>
      <item>Ivan Miočić, OIB 97803559992</item>
      <item>Vladimir Montanari, OIB 88274525632</item>
      <item>Josip Mužević, OIB 21068790568</item>
      <item>Ivana Peko Lončar, OIB 26949040669</item>
      <item>Andrija Peričić, OIB 00437414209</item>
      <item>Zdravko Periš, OIB 11291730612</item>
      <item>Zvjezdan Preden, OIB 83285416778</item>
      <item>Slobodan  Radetić, OIB 99658703913</item>
      <item>Anka Sokolić, OIB 82203870324</item>
      <item>Branko Sudar, OIB 06277502311</item>
      <item>Marija Šoštarić, OIB 85546289133</item>
      <item>Siniša Tomašić, OIB 10125305225</item>
      <item>Ivana Trubić, OIB 35722547469</item>
      <item>Vidov Vijeko, OIB 85850074375</item>
      <item>Kuzman Vukić, OIB 23057039320</item>
      <item>Agencija za osiguranje radničkih potraživanja u slučaju stečaja poslodavca, OIB 04323472109</item>
      <item>ERSTE &amp; STEIERKISCHE BANK d.d., OIB 23057039320</item>
      <item>pok. Marija (Nenad) Jeličić</item>
    </derivirana_varijabla>
  </DomainObject.Predmet.OstaliListFormatedOIB>
  <DomainObject.Predmet.OstaliListFormatedWithAdress>
    <izvorni_sadrzaj>
      <item>SAVEZ SAMOSTALNIH SINDIKATA HRVATSKE, KREŠIMIROVA 4, Rijeka</item>
      <item>registar TS Rijeka</item>
      <item>Narodne novine d.d. Zagreb, SR Njemačke 6, 10020 Zagreb</item>
      <item>Županijsko državno odvjetništvo Rijeka</item>
      <item>oglasna ploča</item>
      <item>računovodstvo suda</item>
      <item>Julijana Fak, Novi Varoš 13, 51315 Mrkopalj</item>
      <item>Marija Ružić, Čavle 43, 51219 Čavle</item>
      <item>Erste &amp; S. Bank d.d. Rijeka, Jadranski trg 3a, 51000 Rijeka</item>
      <item>OD Kovačević i dr. Rijeka punomoćnik sudionika u postupku JADRAN d.d. u stečaju CRIKVENICA</item>
      <item>Porezna uprava Rijeka</item>
      <item>Hrvatski fond za privatizaciju Zagreb, Ivana Lučića 6, 10000 Zagreb</item>
      <item>GRAD CRIKVENICA, 51260 Crikvenica</item>
      <item>Erste &amp; S. Bank d.d. Rijeka, Jadranksi trg 3a, 51000 Rijeka</item>
      <item>PAVLOMIR d.o.o. N. Vinodolski, Novljansko polje bb, 51250 Novi Vinodolski</item>
      <item>Marija Buneta, Šenoina 9, 51250 Novi Vinodolski</item>
      <item>Nada Barišić, M. Jengića 33, 51000 Rijeka</item>
      <item>POREZNA UPRAVA RIJEKA / KSENIJA LUŠTICA</item>
      <item>Slavica Jurić, Kačjak 55, 51265 Dramalj</item>
      <item>Mladenko Crnčić, Hrusta 8, 51260 Crikvenica</item>
      <item> Gordana Dežman, Hrusta VII b, 51260 Crikvenica</item>
      <item>Anita Horvat, Trg Bana Jelačića 31, 31000 Osijek</item>
      <item>Valentina Jakirčević,  Zrinskih  Frankopana 25, 47246 Drežnik Grad</item>
      <item>Nedeljko Magaš, A. Antića 26, 51266 Selce</item>
      <item>Ivan Sarić, Gradac 52, 51253 Bribir</item>
      <item>Antonija Šimić, S. Radića 63, 34000 Požega</item>
      <item>Marica Svetić, Ugrini 15b, 51253 Bribir</item>
      <item>Željka Ligatić, Gradac 31, 51253 Bribir</item>
      <item>Ivica Lončarić, Brdo 25a, 51266 Selce</item>
      <item>Mara Pejaković, Stjepana i Antuna Radića 5, 44400 Glina</item>
      <item>Dragica Kožul, Vladimira Nazora 11, 32234 Suhopolje</item>
      <item>Ivica Domijan, 1. prilaz M. Muževića 6, 51260 Crikvenica</item>
      <item>Vinka Debelec, Kostelj 14, 51244 Grižane</item>
      <item>Petar Lončarić, Slavka Jeličića 25, 51266 Selce</item>
      <item>Josip Kolmanić, V. Lončarića 19, 51266 Selce</item>
      <item>Ankica Cupać, Sveti Vid 5b, 51253 Bribir</item>
      <item>Enisa Tamarut, Pavla Radića 78, 51260 Crikvenica</item>
      <item>Davorka Buneta, Poduljin 8, 51253 Bribir</item>
      <item>Josipa Komadina, Braće Brozičević 8, 51260 Crikvenica</item>
      <item>Dalibor Antić, 1. prilaz Trgu palih boraca 14, 51266 Selce</item>
      <item>Toma Dražić, Jurkovo 1, 51250 Novi Vinodolski</item>
      <item>Ivka Hržić, Detkovac 89, 33411 Gradina</item>
      <item>Savo Kosanović, Kosavin 5, 51253 Bribir</item>
      <item>Mihovil Tomašić, Gundulićeva 25, 51260 Crikvenica</item>
      <item>Ružica Nećak, Pod Fara 6, 51262 Kraljevica</item>
      <item>Maria Peričić, Ladvić 3d, 51260 Crikvenica</item>
      <item>Ines Pristušek, Žimider 2, 51260 Crikvenica</item>
      <item>Daniel Marina, Omladinska 1b, 51264 Jadranovo</item>
      <item>Sergio Zustović, A. Kršula 48, 51266 Selce</item>
      <item>Darko Miočić, Vukovarska 3, 51260 Crikvenica</item>
      <item>Kata Tomić, Podgori 68, 51253 Bribir</item>
      <item>Tihana Pobor, A. Antića 27, 51266 Selce</item>
      <item>Nevenka Juretić, 1. Maja 6, 51263 Šmrika</item>
      <item>Marica Kikić, Hrusta VIa, 51260 Crikvenica</item>
      <item>Vinka Vukonich, Hrusta IVc, 51260 Crikvenica</item>
      <item>Vaso Perić, Hrusta 6a, 51260 Crikvenica</item>
      <item>Astrid Ivančić, Pavla Radića 3, 51260 Crikvenica</item>
      <item>Bernardno Vukušić, Maršala Tita 72a, 51266 Selce</item>
      <item>Meri Grubišić, Primorska 7, 51263 Šmrika</item>
      <item>Ivan Frančišković, Štale 102, 51253 Bribir</item>
      <item>Ljiljana Lučić, Prilaz Braće Košuljandić 18, 51265 Dramalj</item>
      <item>Radojka Ružić, Partizanska 2, 51266 Selce</item>
      <item>Mirko Pejić, Ljudevita Gaja 108, 32275 Bošnjaci</item>
      <item>Katica Lončarić, XIII divizije 10, 51266 Selce</item>
      <item>Ivan Peričić, Ladvić bb, 51260 Crikvenica</item>
      <item>Sandra Sivčević, Dubrava 250, 10000 Zagreb</item>
      <item>Nada Ježić, Hrusta 3a, 51260 Crikvenica</item>
      <item>Tomislav Lončarić, Matkino 10, 51266 Selce</item>
      <item>Vladimir Jeličić, Zvonka Cara 3, 51260 Crikvenica</item>
      <item>Klaudija Brkljača, Podšupera 13, 51260 Crikvenica</item>
      <item>Vjekoslava Peričić, Podšupera 7, 51260 Crikvenica</item>
      <item>Zdenka Domijan, Dramaljsko Selce 33, 51265 Dramalj</item>
      <item>Josip Sokolić, A. Kršula 19, 51266 Selce</item>
      <item>Lidija Grubišić, Dvori 18, 51263 Šmrika</item>
      <item>Fehim Eljazović, Marka Marulića 3, 51260 Crikvenica</item>
      <item>Bosiljka Car, Kralja Tomislava 75, 51260 Crikvenica</item>
      <item>Katica Majetić, Milanlug 38, 34350 Čaglin</item>
      <item>Selma Elezović, Primorska 11, 51260 Crikvenica</item>
      <item>Antica Grozdanić, Br. Car Uračić 15, 51260 Crikvenica</item>
      <item>Branka Havić, Antovo 27, 51244 Grižane</item>
      <item>Mladen Mihelčić, Jargovo 28, 51253 Bribir</item>
      <item>Đurđica Peričić, Podšupera 7, 51260 Crikvenica</item>
      <item>Stjepan Car, Kralja Tomislava 75, 51260 Crikvenica</item>
      <item>Marta Plavac, Dramaljsko selce 32, 51265 Dramalj</item>
      <item>Marijana Mureta, Dragaljin 1a, 51253 Bribir</item>
      <item>Zdravko Žarić, Židine 24, 51260 Crikvenica</item>
      <item>Pava Miličević, Krmpotska 3, 51250 Novi Vinodolski</item>
      <item>Josipa Šubat, Ivanj 4, 51264 Jadranovo</item>
      <item>Albin Domijan, Ribarska 6, 51260 Crikvenica</item>
      <item>Nedeljka Jeličić, Maršala Tita 107, 51266 Selce</item>
      <item>Morena Premeru, Janjevalj 1, 51243 Tribalj</item>
      <item>Marija Kršul, Matkino 6, 51266 Selce</item>
      <item>Irena Gašparović, Viktor Finderlea 8, 51260 Crikvenica</item>
      <item>Vjekoslav Lončarić, Emila Antića 26, 51266 Selce</item>
      <item>Jelena Marošević, Hrusta 6b/14, 51260 Crikvenica</item>
      <item>Šime Brkljača, Podšupera 13, 51260 Crikvenica</item>
      <item>Gordana Merčnik, Hrustina 3, 51263 Šmrika</item>
      <item>Mato Odžić, Tončićevo 20, 51260 Crikvenica</item>
      <item>Anica Car, Dvorska 45, 51260 Crikvenica</item>
      <item>Branka Pintar, Saftići 4, 51244 Grižane</item>
      <item>Tihomir Kršul, Matkino 2, 51266 Selce</item>
      <item>Siniša Tomašić, I. Gundulića 35 , 51260 Crikvenica</item>
      <item>Stipan Kovačev, Dramalj 12, 51265 Dramalj</item>
      <item>Martina Štimac, Drenovački put 30, 44000 Sisak</item>
      <item>Dragica Pešić, Pecka 94, 44415 Topusko</item>
      <item>Marica Huzjak, Vladimira Nazora 15, 51260 Crikvenica</item>
      <item>Radmila Šubert, Osap 28, 51260 Crikvenica</item>
      <item>Maša Manestar, M. Muževića 64, 51265 Dramalj</item>
      <item>Franjo Pobor, V. Lončarića 7, 51266 Selce</item>
      <item>Irena Juretić, Ribarska 7, 51260 Crikvenica</item>
      <item>Zvjezdana Perhat, Sušik 8, 51243 Tribalj</item>
      <item>Mara Ilić, Poduljin 33, 51253 Bribir</item>
      <item>Željko Blažičević, Kričina 6, 51253 Bribir</item>
      <item>Ivanka Domijan, Ribarska 6, 51260 Crikvenica</item>
      <item>Anton Gabrić, Dramalj 84, 51265 Dramalj</item>
      <item>Oleg Trošelj, Benići 52, 51260 Crikvenica</item>
      <item>Ruža Soldić, Lopudska 34c, 31000 Osijek</item>
      <item>Milan Stanisavljević, Židine 50b, 51260 Crikvenica</item>
      <item>Juraj Smolčić, Breze 7, 51251 Ledenice</item>
      <item>Lydia Jurinčić, Šiljevica 46, 51264 Jadranovo</item>
      <item>Pejo Prgić, Bribir 11, 51253 Bribir</item>
      <item>Danijela Zgombić, Baretići 17, 51244 Grižane</item>
      <item>Nataša Rakas, Sv. Ivana Krstitelja 8, 31326 Darda</item>
      <item>Đuro Jelovac, Dramalj 84, 51265 Dramalj</item>
      <item>Tatjana Lončarić, 2. prilaz Trgu palih Boraca 8, 51266 Selce</item>
      <item>Natalia Marijanić, Marušići 32, 51244 Grižane</item>
      <item>Anita Fele, Hrusta 3/14a, 51260 Crikvenica</item>
      <item>Živka Kosanović, Jargovo 39, 51253 Bribir</item>
      <item>Verica Filić, I.P. Tominog 21, 51262 Kraljevica</item>
      <item>Vanda Belamarić, Podšupera 51c, 51260 Crikvenica</item>
      <item>Božica Manestar, Sopaljska 20a, 51260 Crikvenica</item>
      <item>Vjekoslava Lončarić, S. Jeličića 25, 51266 Selce</item>
      <item>Vesna Šnjarić, Zagrebačka 11, 53230 Korenica</item>
      <item>Dubravka Šokčević, V. Nazora 27, 32260 Gunja</item>
      <item>Josip Grbčić, Pehat I. Ricića 13, 51264 Jadranovo</item>
      <item>Radmila Lončarić, Rade Končara 22, 51266 Selce</item>
      <item>Petar Lončarić, S. Jeličića 25, 51266 Selce</item>
      <item>Zdenko Car, Blaškovići 12a, 51244 Grižane</item>
      <item>Ljubomir Stojčić, Gajevo šetalište 12, 51260 Crikvenica</item>
      <item>Jasna Visković, Katrica 2, 51265 Dramalj</item>
      <item>Gabrijela Miočević, Biskupija bb, 22300 Knin</item>
      <item>Ružica Grbeš, Šupera 7a, 51260 Crikvenica</item>
      <item>Ivana Milak, Stjepana Radića 21, 47246 Drežnik Grad</item>
      <item>Anka Fugošić, Goranska 12, 51260 Crikvenica</item>
      <item>Dragica Pejić, Ljudevita Gaja 108, 32275 Bošnjaci</item>
      <item>Savo Grozdanić, Br. Car-Uračić 15, 51260 Crikvenica</item>
      <item>Elvis Majetić, Prilaz Partizanskoj 13, 51266 Selce</item>
      <item>Marijan Benić, Dvorska 7, 51260 Crikvenica</item>
      <item>Vlado Markovinović, Sopaljska 6 a, 51260 Crikvenica</item>
      <item>Nevenka Barović, Mavrići 28, 51244 Grižane</item>
      <item>Melita Frančišković, Šupera 3b, 51260 Crikvenica</item>
      <item>Katica Bujan, Ante Starčevića 34, 51260 Crikvenica</item>
      <item>Robert Bengez, Sušik 31, 51243 Tribalj</item>
      <item>Marina Milković, Prisika 8, 51250 Novi Vinodolski</item>
      <item>Janja Strizić, Štale 82, 51253 Bribir</item>
      <item>Bore Čajić, Barci 79a, 51244 Grižane</item>
      <item>Vladimir Brozičević, Gradac 9c, 51253 Bribir</item>
      <item>Estera Juretić, Ribarska 7, 51260 Crikvenica</item>
      <item>Sanja Papić, Turanski put 5, 51000 Rijeka</item>
      <item>Blaženko Bačić, V. Nazora 29, 51260 Crikvenica</item>
      <item>Marijan Geljić, J.J. Štrosmayera 10, 32100 Vinkovci</item>
      <item>Josipa Hrvaćanin, Turnić 16, 34000 Požega</item>
      <item>Rada Danilović, Vršina 23, 51262 Kraljevica</item>
      <item>Silvana Grbčić, Perhati 5, 51264 Jadranovo</item>
      <item>Irmica Car, Br. Brozičević 8, 51260 Crikvenica</item>
      <item>Jelena Trutić Božić, Lapat 33e, 47304 Plaški</item>
      <item>Ana Velker, Velika bršljanica, 43282 Vukovje</item>
      <item>Marija Buneta Krišković, Šenoina 9, 51250 Novi Vinodolski</item>
      <item>Marija Stojčić, Gajevo šetalište 12, 51260 Crikvenica</item>
      <item>Drinko Lončarić, II Prilaz Trgu palih boraca 8, 51266 Selce</item>
      <item>Anamarija Mazzarolli, Perhati 2a, 51264 Jadranovo</item>
      <item>Julijana Fak, Novi varoš 13, 51315 Mrkopalj</item>
      <item>Milan Miočić, Benići 26, 51260 Crikvenica</item>
      <item>Ferdinand Stilin, A. Antića 18, 51266 Selce</item>
      <item>Vesna Kalinić, Kostelj 85a, 51244 Grižane</item>
      <item>Mira Kovačić, Klipe 79a, 47300 Ogulin</item>
      <item>Marija Fele, Hrusta III/14a, 51260 Crikvenica</item>
      <item>Ankica Muminagić, Antovo 18, 51244 Grižane</item>
      <item>Jasna Čor, Zidarska 101, 51260 Crikvenica</item>
      <item> Monika Lončarević, Karlovačka 15, 51264 Jadranovo</item>
      <item>Tatjana Cvitković, Podsopalj Drivenički 18, 51243 Tribalj</item>
      <item>Ana Filipović, A. Mažuranića 64, 51250 Novi Vinodolski</item>
      <item>Dragica Brozović, Sl. Jeličića 22, 51266 Selce</item>
      <item>Ljiljana Blažina, Hreljin 16, 51226 Hreljin</item>
      <item>Ante Antić, Maršala  Tita 49, 51266 Selce</item>
      <item>Kristijan Pobor, Stjepana Brozovića 27, 51266 Selce</item>
      <item>Iva Maria Virag, Podšupera 30d, 51260 Crikvenica</item>
      <item>Dušanka Vedrić, Josipa Košuljandića Tome 37, 51265 Dramalj</item>
      <item>Rajko Jurišić, Baštijanova 54, 10000 Zagreb</item>
      <item>Dragica Djurić, Zagorska 12b, 10000 Zagreb</item>
      <item>Anđela Mlikota, Petra Preradovića 54, 33410 Suhopolje</item>
      <item>Ivan Mijić,  Hrusta Ivb, 51260 Crikvenica</item>
      <item>Ljiljana Katić, Željko Svaline 66, 31226 Dalj</item>
      <item>Slavica Mandić, Kamenjak 8, 51244 Grižane</item>
      <item>Tamara Sučić, I. Košuljandića Tomina 17, 51265 Dramalj</item>
      <item>Tomislav Karamarko, Tomislavova 89a, 51260 Crikvenica</item>
      <item>Marija Pobor, Brdo 4, 51266 Selce</item>
      <item>Josip Pobor, Brdo 4, 51266 Selce</item>
      <item>Vladimir Tomljanović, Podšupera 59, 51260 Crikvenica</item>
      <item>Branka Žanić, Andrije Šermana 30, 51250 Novi Vinodolski</item>
      <item>Marina Car, Ričina 9, 51243 Tribalj</item>
      <item>Milena Ilić, Poguljin 23, 51253 Bribir</item>
      <item>Mirko Marić, Hrusta VIII C, 51260 Crikvenica</item>
      <item>Dominik Crnković, Hrusta 3b, 51260 Crikvenica</item>
      <item>Sanja Kovač, Vinodolska 17a, 51260 Crikvenica</item>
      <item>Marijana Malčić, Mavrići 38, 51244 Grižane</item>
      <item>Dolores Stojčić, Kralja Zvonimira 14a, 51260 Crikvenica</item>
      <item>Ljlilja Ježić, I. Vončine 12, 51250 Novi Vinodolski</item>
      <item>Ankica Petričević, Kamenjak 8, 51244 Grižane</item>
      <item>Anton Badurina Tomić, Hrusta IIIb, 51260 Crikvenica</item>
      <item>Gordana Klisurić, Gornje Sredice 23a, 43000 Bjelovar</item>
      <item>Sanja Madvešček, Miroslava Krleže 24, 51260 Crikvenica</item>
      <item>Dubravka Mavrić, Mavrići 56, 51244 Grižane</item>
      <item>Ankica Košuljandić, Dramalj 6, 51265 Dramalj</item>
      <item>Ivan Đaković, Gornja mala 18, 35252 Sibinj</item>
      <item>Željko Pađen, Dubrovačka 4, 51000 Rijeka</item>
      <item>Marina Petrinović, Židine 13, 51260 Crikvenica</item>
      <item>Marija Pavlić, I.G. Kovačića 10, 51264 Jadranovo</item>
      <item>Juraj Katnić, Zidarska 27, 51260 Crikvenica</item>
      <item>Blaženko Kršul, M. Jeličića 16, 51266 Selce</item>
      <item>Dario Car, Ivana Gundulića 24, 51260 Crikvenica</item>
      <item>Baldo Hreljac, Hrusta 4/25, 51260 Crikvenica</item>
      <item>Ivica Ropac, Franje Čandeka 38, 51000 Rijeka</item>
      <item> Višnja Jelenović, Hrusta III 14b, 51261 Crikvenica</item>
      <item>Marija Lončarić, A. Kršula 8a, 51266 Selce</item>
      <item>Marica Volf, Kosavin 44, 51253 Bribir</item>
      <item>Nada Perišić, Podbanj 5/1, 51262 Kraljevica</item>
      <item>Snježana Bertović, Škrile II 13, 47300 Ogulin</item>
      <item>Ružica Tonković, Gradac 9b, 51253 Bribir</item>
      <item>Branka Pilaš, Baretići 3, 51244 Grižane</item>
      <item>Goran Jakovac, Kamenjak 32, 51244 Grižane</item>
      <item>Pavica Buovac, Dramalj 45, 51265 Dramalj</item>
      <item>Katarina Vlastelić, A. Kršula 8, 51266 Selce</item>
      <item>Aleksandra Domijan, Dramalj 75, 51265 Dramalj</item>
      <item>Ivana Babić, Žimider 40, 51260 Crikvenica</item>
      <item>Sanja Plavac, Dramaljsko selce 31a, 51265 Dramalj</item>
      <item>Vitomir Manestar, Gajevo šetalište 43, 51260 Crikvenica</item>
      <item>Jelka Mavrić Tomić, Kosavin 15, 51253 Bribir</item>
      <item>Ivica Perhat, Smokovo 2, 51264 Jadranovo</item>
      <item>Ruža Kosanović, Kosavin 5, 51253 Bribir</item>
      <item>Ivanka Butorac, Goranska 40, 51260 Crikvenica</item>
      <item>Goran Cindrić, Sv. Jakov 6, 47300 Ogulin</item>
      <item>Dario Brkić, Križ Gornji 8, 43202 Zrinski Topolovac</item>
      <item>Vinko Pobor, A. Kršula 43, 51266 Selce</item>
      <item>Tina Perhat, Smokovo 5, 51264 Jadranovo</item>
      <item>Kornelija Katalinić, Minakovo 29a, 51000 Rijeka</item>
      <item>Marija Galjanić Sovar, Basaričekova 46, 51260 Crikvenica</item>
      <item>Zrinka Lipičanin, Lj. Gaja 19, 35400 Nova Gradiška</item>
      <item>Hrvoje Zubčić, Braće dr. Sobol 17, 51260 Crikvenica</item>
      <item>Hrvoje Berić, Frankopanska 4, 34000 Požega</item>
      <item>Ljiljana Aleksić Žunić, Orovac 21, 53220 Otočac</item>
      <item>Ajka Sarajlić, Podugrinac 3, 51253 Bribir</item>
      <item>Danijela Kovačić, Klipe 79a, 47303 Josipdol</item>
      <item>Slavica Jurić, Br. Car 36, 51265 Dramalj</item>
      <item>Vlatka Stipeč, Kostelj 31, 51244 Grižane</item>
      <item>Željko Knežević, Glagoljaška 2, 51260 Crikvenica</item>
      <item>Marijana Komadina, S. Jeličića 59, 51266 Selce</item>
      <item>Biljana Kostić, Žrtava fašizma 17, 51304 Gerovo</item>
      <item>Marija Balas, Antovo 18, 51244 Grižane</item>
      <item>Ivan Pahlić, Pavla Radića 118, 51260 Crikvenica</item>
      <item>Filip Barišić, Tribalj 50, 51243 Tribalj</item>
      <item>Anđa Šeremet, A. Starčevića 31, 51260 Crikvenica</item>
      <item>Šaćir Skenderi, Podšupera 40a, 51260 Crikvenica</item>
      <item>Marica Knez, Marušići 8a, 51244 Grižane</item>
      <item>Vlado Jelenović, A. Starčevića 79, 51260 Crikvenica</item>
      <item>Marija Car, Kralja Tomislava 32, 51260 Crikvenica</item>
      <item>Franjo Broz, B. Domijan 5, 51265 Dramalj</item>
      <item>Sandra Vukelić, Hrusta 2a, 51260 Crikvenica</item>
      <item>Gordana Piškulić, Prisika 47, 51250 Novi Vinodolski</item>
      <item>Rude Jeličić, Maršala Tita 125, 51266 Selce</item>
      <item>Viktor Lončarić, Maršala Tita 72a, 51266 Selce</item>
      <item>Mladenka Blažičević, Kričina 6, 51253 Bribir</item>
      <item>Antonija Car, Braće Buchoffer bb, 51260 Crikvenica</item>
      <item>Josip Jurić, Manestri 43, 51265 Dramalj</item>
      <item>Mirjana Šamanić, Hrusta 2/2b, 51260 Crikvenica</item>
      <item>Sanja Stanišić, Ljupina 351, 35400 Nova Gradiška</item>
      <item>Meri Mavrić, Maršala Tita 71a, 51266 Selce</item>
      <item>Nikola Samaržija, Šupera 27, 51260 Crikvenica</item>
      <item>Lidija Babič, Manestri 17, 51265 Dramalj</item>
      <item>Dušan Jović, I. Jeličića 27, 51266 Selce</item>
      <item>Tomislav Lončarić, Primorska 1, 51260 Crikvenica</item>
      <item>Božena Kombol, Partizanska bb, 51266 Selce</item>
      <item>Ivica Bačić, Štale 38, 51253 Bribir</item>
      <item>Marija Jerčinović, Drivenik 26a, 51242 Drivenik</item>
      <item>Mirko Mataija, Sveti Petar 53, 47300 Ogulin</item>
      <item>Biljana Frančišković, Carovo 8, 51262 Kraljevica</item>
      <item>Renata Jeličić, Maršala Tita 77, 51266 Selce</item>
      <item>Željka Veljačić, Sopaljska 20d, 51260 Crikvenica</item>
      <item>Jasminka Knez, Cerovići 20a, 51242 Drivenik</item>
      <item>Milanko Subotin, Sopaljska 2, 51260 Crikvenica</item>
      <item>Dragica Strizić, Saftići 1a, 51244 Grižane</item>
      <item>Nedeljka Kamenić, Crnčićeva 12, 51000 Rijeka</item>
      <item>Sandra Zubčić, Braće dr. Sobol 17, 51260 Crikvenica</item>
      <item>Ivanka Iva Lončarić, S. Jeličića 29, 51266 Selce</item>
      <item>Slavica Blagojević, Kralja Tomislava 58, 51260 Crikvenica</item>
      <item>Marija Slaninka, Tribalj 14, 51243 Tribalj</item>
      <item>Marijan Jurinčić, Braće Buchoffer 2, 51260 Crikvenica</item>
      <item>Kristijan Antić, Rade Končara 83, 51266 Selce</item>
      <item>Marija Borbelj, Maršala Tita 61, 51266 Selce</item>
      <item>Višnja Smoljan, J. Klovića 30, 51260 Crikvenica</item>
      <item>Anka Grbčić, Ivana Gorana Kovačića 2, 51264 Jadranovo</item>
      <item>Branimir Starešina, Prisika 48, 51250 Novi Vinodolski</item>
      <item>Tatjana Španović, Tomislavova 61a, 51260 Crikvenica</item>
      <item>Ilija Tatalović, Centar 4, 47313 Drežnica</item>
      <item>Tatjana Perović, Tribalj 12, 51243 Tribalj</item>
      <item>Petra Pajnić, Podšešje 12, 51306 Čabar</item>
      <item>Emine Mehmeti, Vinodolska 22, 51260 Crikvenica</item>
      <item>Davor Petrinović, Braće Car 5, 51265 Dramalj</item>
      <item>Trajanka Šarar, Basaričekova 35, 51260 Crikvenica</item>
      <item>Nikola Šaban, Omladinska 35, 51264 Jadranovo</item>
      <item>Stanislav Dunato, Jurja Klovića 16, 51260 Crikvenica</item>
      <item>Ivan Car, Kralja Zvonimira 37, 51260 Crikvenica</item>
      <item>Vesna Crnčić, Hrusta VIII/b, 51260 Crikvenica</item>
      <item>Tomislav Oršolić, V. Nazora 50, 32270 Županja</item>
      <item>Zdenka Grbčić, Omladinska 34, 51264 Jadranovo</item>
      <item>Boris Pobor, Dinarski put 1b, 10000 Zagreb</item>
      <item>Snježana Ljubić, Trg Bana Jelačića 2, 48326 Virje</item>
      <item>Ines Kreutz Pogoreutz, Ugrini 50, 51253 Bribir</item>
      <item>Nevenka Drpić, Sv. Mikul 18, 51515 Šilo</item>
      <item>Antonio Vukelić, Blažićevo C 39, 51000 Rijeka</item>
      <item>Vejsil Nušinović, Podšupera 26b, 51260 Crikvenica</item>
      <item>Davor Kalanj, Franje Cara 15, 51260 Crikvenica</item>
      <item>Marija Žarković Turak, Braće Brozičević 6, 51260 Crikvenica</item>
      <item>Janja Antonić, Bribir 1, 51253 Bribir</item>
      <item>Dragomir Švast, Tribalj 8a, 51243 Tribalj</item>
      <item>Tomislav Marušić, Marušići 12, 51244 Grižane</item>
      <item>Larisa Čačić, Rade Končara 91, 51266 Selce</item>
      <item>Zora Crnić, Podgori bb, 51253 Bribir</item>
      <item>Ljiljana Šegulja, Školska 10, 51264 Jadranovo</item>
      <item>Marijan Stojanović, T. Ujevića 23, 33000 Virovitica</item>
      <item>Dubravka Kršul, I. Kostrenčića 10b , 51260 Crikvenica</item>
      <item>Marija Simić, Prilaz Trgu palih boraca 5, 51266 Selce</item>
      <item>Josip Dešman, E. Antića 7, 51266 Selce</item>
      <item>Majda Legac, Školska 19, 51260 Crikvenica</item>
      <item>Predrag Pešević, Hrusta 5A, 51260 Crikvenica</item>
      <item>Mirjana Gašparović, Hrusta bb, 51260 Crikvenica</item>
      <item>Milana Kosanović, Jasenak 93, 47314 Jasenak</item>
      <item>Vesna Dizdarević, 1. gardijske brigade 12, 47220 Vojnić</item>
      <item>Dragomir Stajčić, Hrusta Vib, 51260 Crikvenica</item>
      <item>Marija Špacir, Goranska 27a, 51260 Crikvenica</item>
      <item>Predrag Jeličić, Maršala Tita 77, 51266 Selce</item>
      <item>Marija Zekić, Franje Cara 18, 51260 Crikvenica</item>
      <item>Senad Vukelić, Franje Cara 15, 51260 Crikvenica</item>
      <item>Kata Miočić, Vukovarska 3, 51260 Crikvenica</item>
      <item>Ivka Kršul, B. Buchoffer 2, 51260 Crikvenica</item>
      <item>Marina Bilić, Mali dol 65, 51241 Križišće</item>
      <item>Linda Pobor, Andrije Kršula 8, 51266 Selce</item>
      <item>Vera Sokolić, Istarska 18, 51250 Novi Vinodolski</item>
      <item> Mladen Gržičić, Vladimira Nazora 9, 51260 Crikvenica</item>
      <item>Saša Mureta, A. Barca 10, 51260 Crikvenica</item>
      <item>Slavica Lazarević, Filip Pavešića 18 , 51262 Kraljevica</item>
      <item>Duško Katnić, Ljube Stipanića 1, 51260 Crikvenica</item>
      <item>Biserka Pavlić, I. G. Kovačića 3, 51264 Jadranovo</item>
      <item>Ijeman Antić, S. Jeličića 33, 51266 Selce</item>
      <item>Slavko Zekić, Benići 3, 51260 Crikvenica</item>
      <item>Milorad Blažičević, Tina Ujevića 14, 51260 Crikvenica</item>
      <item>Natali Manestar Car, M. Muževića 64, 51265 Dramalj</item>
      <item>Nevenka Obradović, Dolac 5, 51260 Crikvenica</item>
      <item>Marija Đelagić, A. Starčevića 2c, 31400 Đakovo</item>
      <item>Vesna Parat, Tomislavova 65e, 51260 Crikvenica</item>
      <item>Mirjana Marinić, Lička 13, 48306 Slavonski Brod</item>
      <item>Karolina Kolarek, Gornja Višnjica 54, 42255 Donja Višnjica</item>
      <item>Spomenko Antonić, I. Jeličića 31, 51266 Selce</item>
      <item>Mirko Lončarić, Kačjak 48, 51265 Dramalj</item>
      <item>Alma Vičević, Kostelj 78, 51244 Grižane</item>
      <item>Ivanka Jokić, Braće Stipčić 41, 51000 Rijeka</item>
      <item>Željka Grbčić, Obala 29, 51264 Jadranovo</item>
      <item>Jasmina Vujnović, Osječka 25a, 31500 Našice</item>
      <item>Karin Car, Dvorac 2, 51260 Crikvenica</item>
      <item>Marijana Miličević, Krmpotska 3, 51250 Novi Vinodolski</item>
      <item>Karin Krepelnik, Negrieva 14, 51000 Rijeka</item>
      <item>Dušan Pobor, S. Brozovića 27, 51266 Selce</item>
      <item>Tomislava Hržić, Radoš 473, 32236 Ilok</item>
      <item>Kristijan Jeličić, Maršala Tita 103, 51266 Selce</item>
      <item>Gordana Vuković, MaršalaTita 117, 51266 Selce</item>
      <item>Sanja Barac, Kotorska 50a, 51260 Crikvenica</item>
      <item> Domagoj  Starešina, Prisika 49, 51250 Novi Vinodolski</item>
      <item>Zlata Miočić, Zoričići 9, 51260 Crikvenica</item>
      <item>Natali Ivančić Majetić, Ivana Polića 1/B, 51260 Crikvenica</item>
      <item>Vedran Matejčić, Pavla Radića 1b, 51260 Crikvenica</item>
      <item>Mirela Šokčević, Vladimira Nazora 27, 32260 Gunja</item>
      <item>Vera Matejčić, Pavla Radića 13, 51260 Crikvenica</item>
      <item>Dragica Novaković, Podskoči 1, 51253 Bribir</item>
      <item>Josip Dijanić, Vukovarska 7, 51260 Crikvenica</item>
      <item>Olga Vičić, Franje Cara 2, 51260 Crikvenica</item>
      <item>Gordana Mataija, Štale 116, 51253 Bribir</item>
      <item>Višnja Sučić, Barice Rapić 11, 44000 Sisak</item>
      <item>Branka Kegalj, Dramaljsko selce bb, 51265 Dramalj</item>
      <item>Mirjana Đorđević, Kamenjak 57, 51244 Grižane</item>
      <item>Željka Prpić, Hrusta 5c, 51260 Crikvenica</item>
      <item>Ranka Melkus, Dubravka 16, 43500 Daruvar</item>
      <item>Mira Ljubanović, Hrusta IV/32, , 51260 Crikvenica</item>
      <item>Mirjana Briški, Ardelia della Belle 13, 35000 Slavonski Brod</item>
      <item>Zdenka Martinuč, Petak 3, 51260 Crikvenica</item>
      <item>Denis Vlah Car, Semičevići 13, 51287 Tribalj</item>
      <item>Štefanija Malnar, Rade Končara 13, 51266 Selce</item>
      <item>Ilija Barišić, Dramalj 14, 51265 Dramalj</item>
      <item>Jelena Bubrić, D. Gervaisa 12, 51000 Rijeka</item>
      <item>Mihaela Car, Stjepana i Antuna Radića 18, 44400 Glina</item>
      <item>Tatjana Jovanović, Basaričekova 63, 51260 Crikvenica</item>
      <item>Sara Rikanović, Strossmayerova 68, 51262 Kraljevica</item>
      <item>Dražen Mihajlović, I. Jeličića 27, 51266 Selce</item>
      <item>Vesna Fejzić, Podsopalj Drivenički 17, 51243 Tribalj</item>
      <item>Mira Veršić, Sopot 29, 51250 Novi Vinodolski</item>
      <item>Mauricio Samaržija, Benići 27, 51260 Crikvenica</item>
      <item>Stojadin Stojanović, Vinodolska 3, 51260 Crikvenica</item>
      <item>Ozana Lokmer, Bukovnička bb, 47000 Ogulin</item>
      <item>Višnja Šojat, Hrusta IV/51/3, 51260 Crikvenica</item>
      <item>Sanja Bodalec, Srijem 28, 33410 Sokolovac</item>
      <item>Slavko Morožin, Sopaljska 1a, 51260 Crikvenica</item>
      <item>Ivanka Mataija, Štale 92, 51253 Bribir</item>
      <item>Božo Miočić, Benići 26, 51260 Crikvenica</item>
      <item>Anđa Lukić, Stjepana Radića 78, 51515 Šarengrad</item>
      <item>Jadranka Čandrlić, Hrusta VIII 121, 51260 Crikvenica</item>
      <item>Katica Gržac, I. Ricića 29, 51264 Jadranovo</item>
      <item>Marica Matešić, Hrusta 37, 51260 Crikvenica</item>
      <item>Paul Kosanović, Kosavin 5, 51253 Bribir</item>
      <item>Jelena Bujan, Ante Starčevića 34, 51260 Crikvenica</item>
      <item>Zoran Tonković, Kičeri 12a, 51253 Bribir</item>
      <item>Berislav Manestar, Manestri 30, 51265 Dramalj</item>
      <item>Mirna  Rubčić, Tomislavova 118, 51260 Crikvenica</item>
      <item>Vlasta Gregorić, Hrusta III/14b, 51260 Crikvenica</item>
      <item>Ana Rubčić, Kralja Zvonimira 50 , 51250 Novi Vinodolski</item>
      <item>Anka Pavlović, Ladvić 20, 51260 Crikvenica</item>
      <item>Mihaela Dujlović, V. Lončarića 16, 51266 Selce</item>
      <item>Katica Mrvoš, Ugrini 42b, 51253 Bribir</item>
      <item>Verica Pavić, Braće Car Uračić 14, 51260 Crikvenica</item>
      <item> Marina Župan, Basaričekova 32 c, 51260 Crikvenica</item>
      <item>Dean Maričić, Tončićevo 19, 51260 Crikvenica</item>
      <item>Željko Zbašnik, Strossmayerovo šetalište 35/2, 51260 Crikvenica</item>
      <item>Senka Vekić, Donja draga 9c, 51260 Crikvenica</item>
      <item>Rinaldo Donda, Zidarska 18a, 51260 Crikvenica</item>
      <item>Dean Švast, Pećca 22a, 51243 Tribalj</item>
      <item>Nada Majetić, Prilaz partizanskoj 13, 51266 Selce</item>
      <item>Tihomir Stegne, Stara Rača 129, 43272 Nova Rača</item>
      <item>Dušan Dotlić, P. Španskih boraca 5, 51266 Selce</item>
      <item>Terezija Mahulik, Resnik 1, 34000 Požega</item>
      <item>Ankica Stanisavljević, Židine 50b, 51260 Crikvenica</item>
      <item>Marijan Mihajlović, Omladinska 24, 51266 Selce</item>
      <item>Elza Njegovan, Pavla Radića 26, 51260 Crikvenica</item>
      <item>Marino Antić, Matkino 5, 51266 Selce</item>
      <item>Ivica Karamarko, Prilaz K. Kupjakovića 2, 23450 Obrovac</item>
      <item>Dako Plavac, Dramaljsko selce 31a, 51265 Dramalj</item>
      <item>Berislav Jurinčić, Tončićevo 31, 51260 Crikvenica</item>
      <item>Branka Lončarić, Brdo 25a, 51266 Selce</item>
      <item>Jasna Blažević, Maršala Tita 26, 51266 Selce</item>
      <item>Ivica Antić, A. Antića 8, 51266 Selce</item>
      <item>Iris Džinović, Carovo 4, 51262 Kraljevica</item>
      <item>Anica Blažičević, A. Starčevića 4, 51260 Crikvenica</item>
      <item>Tanja Jeličić, Jurišićeva 8, 51260 Crikvenica</item>
      <item>Vesna Frković, Pošupera 54, 51260 Crikvenica</item>
      <item>Zora Vasilić, Vrtna 25, 51260 Crikvenica</item>
      <item> Kazimir Piršić, Šet. V. Nazora 7, 51000 Rijeka</item>
      <item>Jadranka Saftić, Vinodolska 25a, 51260 Crikvenica</item>
      <item>Ksenija Antić, Maršala Tita 49, 51266 Selce</item>
      <item>Irena Mužević, Dramalj 12, 51265 Dramalj</item>
      <item>Antonija Pešević, A. Antića 2, 51266 Selce</item>
      <item>Marija Ahel, Popovići 4, 51264 Jadranovo</item>
      <item>Bosiljka Šegulja, G.B. Ice 35, 51264 Jadranovo</item>
      <item>Slavko Brozović, Slavka Jeličića 22, 51266 Selce</item>
      <item>Amira Ramić, Podgori 4d, 51253 Bribir</item>
      <item>Jakob Leskur, Kačićeva 14, 51260 Crikvenica</item>
      <item>Stjepan Šoštarić, Maršala Tita 72, 51266 Selce</item>
      <item> Jadranka Lončarić, E. Antića 43a, 51266 Selce</item>
      <item>Rade Drageljević, Maršala Tita 59, 51266 Selce</item>
      <item>Radmila Glad, Klanac 1, 53212 Klanac</item>
      <item>Milka Mužević, Kostelj 128, 51244 Grižane</item>
      <item>Nada Tkalčević, A. Kovačića 32, 44400 Glina</item>
      <item>Lidija Bogeljić, Lokvica 9, 51265 Dramalj</item>
      <item>Veljka Delić Ibukić, Carovo 10, 51262 Kraljevica</item>
      <item>Anka Skočilić, Podgori 1c, 51253 Bribir</item>
      <item>Matilda Lončarić, M. Tita 141, 51266 Selce</item>
      <item>Marija Donda, Zidarska 18a, 51260 Crikvenica</item>
      <item>Hrvoje Vukšić, Zrinskih Frankopana 27, 35422 Zapolje Drežnik</item>
      <item>Jasna Grganić, Klanfari 33, 51265 Dramalj</item>
      <item>Mladena Aleksić, Podgori 2D, 51253 Bribir</item>
      <item>Gospa Đukić, Podgori 3a, 51253 Bribir</item>
      <item>Petar Stan, Bribir 1, 51253 Bribir</item>
      <item>Pelka Tonković, Kičeri 16, 51253 Bribir</item>
      <item>Maja Križan, Bukovačka cesta 299, 10000 Zagreb</item>
      <item>Mira Dumić, Nova Krasa 50, 51250 Novi Vinodolski</item>
      <item>Ana Katnić, Tomislavova 31, 51260 Crikvenica</item>
      <item>Ivan Štanfelj, Eugena Kvaternika 22, 51304 Gerovo</item>
      <item>Milan Tomić, Židine 30a, 51260 Crikvenica</item>
      <item>Vojislav Antonić, Kosavin 9, 51253 Bribir</item>
      <item>Smiljana Delić, Basaričekova 40, 51260 Crikvenica</item>
      <item>Stjepan Jeličić, M. Tita 97, 51266 Selce</item>
      <item>Kristina Smolčić, Barci 79a, 51244 Grižane</item>
      <item>Rudolf Kleković, Kosavin 26, 51253 Bribir</item>
      <item>Marica Fafanđel, Hrusta 2a, 51260 Crikvenica</item>
      <item>Tatjana Josipović, Mačkovac 41, 35423 Vrbje</item>
      <item>Slavica Mudražija Brozović, Ribarska 13, 51260 Crikvenica</item>
      <item>Milan Fištrović, Bačići 2, 51242 Drivenik</item>
      <item>Marica Kafadar, Stjepana Brozovića 20, 51266 Selce</item>
      <item>Damir Matijević, Košarevac 47, 35000 Slavonski Brod</item>
      <item>Josip Cickaj, F. Cara 15, 51260 Crikvenica</item>
      <item>Anđela Car, Tomislavova 83, 51260 Crikvenica</item>
      <item>Momir Pešević, Šupera 5, 51260 Crikvenica</item>
      <item>Ljubinko Antić, P. Slavka Jeličića 9, 51266 Selce</item>
      <item>Goran Mužević, Braće Košuljandić 44, 51265 Dramalj</item>
      <item>Nadia Janeš, Loknari 7, 51306 Čabar</item>
      <item>Ivica Jerčinović, Kičeri 24a, 51253 Bribir</item>
      <item>Paulina Krmpotić, S. Jeličića 57, 51266 Selce</item>
      <item>Milan Cvetinović, Zagrebačka 32, 51250 Novi Vinodolski</item>
      <item>Zdravko Butković, Vukovarska 95, 51265 Dramalj</item>
      <item>Sabira Nušinović, Podšupera 26 b, 51260 Crikvenica</item>
      <item>Marijana Kršul, Rastočine 4, 51000 Rijeka</item>
      <item>Jadranka Franić, Pećca 3, 51243 Tribalj</item>
      <item>Dragica Vukelić, Židine 1, 51260 Crikvenica</item>
      <item>Ljiljana Marijanović, Maršala Tita 72, 51266 Selce</item>
      <item> Miranda Baić, Kralja Tomislava 112, 51260 Crikvenica</item>
      <item>Aleksandra Uzelac, Kotorska 1, 51260 Crikvenica</item>
      <item>Dušanka Maravić, Hrusta 1-A, 51260 Crikvenica</item>
      <item>Vitomir Manestar, Dramalj 66, 51265 Dramalj</item>
      <item>Cvijeta Jeličić, S. Brozovića 1, 51266 Selce</item>
      <item>Ivana Matijević, Kričina 51a, 51253 Bribir</item>
      <item>Ana Perhat, Klanfari 9, 51265 Dramalj</item>
      <item>Slavko Jurić, Hrusta II/7, 51260 Crikvenica</item>
      <item>Natali Travaglia, Ribarska 7, 51260 Crikvenica</item>
      <item>Šime Fafanđel, Hrusta 2a, 51260 Crikvenica</item>
      <item>Blaženka Držaić, Osječka 29, 31500 Našice</item>
      <item>Filip Tratnjak, S. Brozovića 21, 51266 Selce</item>
      <item>Marina Cerović, Klanfari 17, 51265 Dramalj</item>
      <item>Saša Pobor, S. Brozovića 27, 51266 Selce</item>
      <item>Elvira Hreljac, Slavka Jeličića 22, 51266 Selce</item>
      <item>Josipa Butković, Dr. Antuna Barca 3, 51260 Crikvenica</item>
      <item>Helena Juretić, Dvorska 45, 51260 Crikvenica</item>
      <item>Ljubica Brkić, Ladvić 11d, 51260 Crikvenica</item>
      <item>Katarina Brozović, Rade Končara 30, 51266 Selce</item>
      <item>Marijana Majić, Kralja Tvrtka 5, 34000 Požega</item>
      <item>Ljubica Domijan Blažičević, Tina Ujevića 18, 51260 Crikvenica</item>
      <item>Vladimir Zatezalo, Krležina 4c, 47000 Karlovac</item>
      <item>Ivana Matetić, Matetići 2, 51264 Jadranovo</item>
      <item>Ružica Perhat, Smokovo 2, 51264 Jadranovo</item>
      <item>Marija Pešušić, Kala Grgura Ninskog 11, 51260 Crikvenica</item>
      <item>Josip Rubčić, Tomislavova 118, 51260 Crikvenica</item>
      <item>Višnja Anić, Korzo Vinodolskog Zakonika 7, 51250 Novi Vinodolski</item>
      <item>Štefa Sarić, Carevo 15, 51262 Kraljevica</item>
      <item>Marica Brnjac, Ladvić 12, 51260 Crikvenica</item>
      <item>Drinka Kršul, Partizanska 2, 51266 Selce</item>
      <item>Marija Zamuda, F. Pavešića 6, 51262 Kraljevica</item>
      <item>Marica Sučić, J.K. Tomina 17, 51265 Dramalj</item>
      <item>Martina Rebić, Rade Končara 57, 51266 Selce</item>
      <item>Marija Car, Kralja Zvonimira 37, 51260 Crikvenica</item>
      <item>Marko Kikić, Hrusta VIa, 51260 Crikvenica</item>
      <item>Ankica Katnić, Strossmayerovo šetalište 10, 51260 Crikvenica</item>
      <item>Marina Kodrnja, Srdoči 65, 51000 Rijeka</item>
      <item>Milorad Barac, Drage Gervaisa 21, 51260 Crikvenica</item>
      <item>Dario Hreljac, Kralja Tomislava 94, 51260 Crikvenica</item>
      <item>Duško Spasenić, Štefa Klarića 25, 44000 Sisak</item>
      <item>Dijana Butorac, Ribarska 43, 51260 Crikvenica</item>
      <item>Nikola Alafetić, Pavla Radića 37, 51260 Crikvenica</item>
      <item>Rodoljub Lončarić, Emila Antića 43, 51266 Selce</item>
      <item>Hedviga Čavrag, Klanfari 38, 51265 Dramalj</item>
      <item>Jelena Kurelac, Ugrini 4a, 51253 Bribir</item>
      <item>Biserka Premeru, Janjevalj 1, 51243 Tribalj</item>
      <item>Vilko Antić, Maršala Tita 66, 51266 Selce</item>
      <item>Dražen Uremović, Ul. Ante Starčevića 14, 10370 Dugo Selo</item>
      <item>Stevan Maravić, Gajevo šetalište 48, 51260 Crikvenica</item>
      <item>Jasminka Babić, Grižane 30a, 51244 Grižane</item>
      <item>Jasminka Antić, Vrtna 17, 51260 Crikvenica</item>
      <item>Vesna Grgurić Pilić, Zidarska 77, 51260 Crikvenica</item>
      <item>Vladimir Brozina, Ljube Stipanića 2, 51260 Crikvenica</item>
      <item>Dijana Hrvaćanin, Turnić 16, 34000 Požega</item>
      <item>Marin Uremović, Vinodolska 21, 51260 Crikvenica</item>
      <item>Tomislav Delić, Basaričekova 40, 51260 Crikvenica</item>
      <item>Silvano Baldo, Frankopanska 29, 51260 Crikvenica</item>
      <item>Iva Krpan, Omladinska 30, 51265 Dramalj</item>
      <item>Anica Prodanović, Gradac 46, 51253 Bribir</item>
      <item>Snježana Steinhauser, Sadska 7, 51000 Rijeka</item>
      <item>Branka Jurčević, V. Lončarića 16, 51266 Selce</item>
      <item>Ivica Samardžija, K. Zvonimira 29, 51260 Crikvenica</item>
      <item>Slavko Grozdek, Julija Klovića 27, 51260 Crikvenica</item>
      <item>Kruno Kovač, Tomislavova 35, 51260 Crikvenica</item>
      <item>Mladenka Maravić, Gajevo šetalište 48, 51260 Crikvenica</item>
      <item>Milan Nećak, Pod Fara 6, 51262 Kraljevica</item>
      <item>Mirjana Frković, Dvorska 59, 51260 Crikvenica</item>
      <item>Božica Milošević, Julija Klovića 28, 51260 Crikvenica</item>
      <item>Ljerka Hica, Antonovo 27, 51244 Grižane</item>
      <item>Ivica Komšić, Ljudevita Gaja 40, 32254 Vrbanja</item>
      <item>Ivanka Šnajdar, A. Antića 31, 51266 Selce</item>
      <item>Biserka Lončarić, Štale 27a, 51253 Bribir</item>
      <item>Anka Kužela, Željeznička 4, 43271 Velika Pisanica</item>
      <item>Božica Krčmar, Belobrajići 3, 51243 Tribalj</item>
      <item>Tomislav Jović, Ivana Jeličića 27, 51266 Selce</item>
      <item>Marija Antić, Prilaz Slavka Jeličića 9, 51266 Selce</item>
      <item>Milivoj Romanić, Zidarska 22, 51260 Crikvenica</item>
      <item>Snježana Jokić, Rade Končara 38, 51266 Selce</item>
      <item>Karolina Hunčak, Nova Krasa 8a, 51250 Novi Vinodolski</item>
      <item>Ana  Anušić, Latin 63, 47304 Plaški</item>
      <item>Silvija Grbčić, Omladinska 17, 51264 Jadranovo</item>
      <item>Božena Renka, Tribalj 23, 51243 Tribalj</item>
      <item>Marijo Šarčević, Frankopanska 26, 34000 Požega</item>
      <item>Lidija Sunara, Pavla Radića 28, 51260 Crikvenica</item>
      <item>Stjepan Katalinić, Dramaljsko Selce 27b, 51265 Dramalj</item>
      <item>Ivica Pelić, Benići 18, 51260 Crikvenica</item>
      <item>Svetlana Kostrenčić, Kostelj 122, 51244 Grižane</item>
      <item>Miljenko Vičić, Hrusta 2b, 51260 Crikvenica</item>
      <item>Višnja Jelenović, Hrusta III 14b, 51261 Crikvenica</item>
      <item>Ivanka Ćaćić, Žimider 25, 51260 Crikvenica</item>
      <item>Desanka Brozović, Partizanska 21, 51266 Selce</item>
      <item>Karmela Tomić, F. Pilepića 19h, 51000 Rijeka</item>
      <item>Dragica Car, Kralja Zvonimira 37, 51260 Crikvenica</item>
      <item>Renata Skomerža, Braće Buchoffer 9, 51260 Crikvenica</item>
      <item>Katica Car, Manestri 16, 51265 Dramalj</item>
      <item>Anton Tonković, Gradac 31c, 51253 Bribir</item>
      <item>Katica Antić, Maršala  Tita 90, 51266 Selce</item>
      <item>Mihaela Kossi, XIII div. 10, 51266 Selce</item>
      <item>Đurđa Pešević, Šupera 5, 51260 Crikvenica</item>
      <item>Nina Brdar, Kričina 24a, 51253 Bribir</item>
      <item>Slavko Matejčić, Petak 11, 51260 Crikvenica</item>
      <item>Đorđo Obrenović, Benići 69, 51260 Crikvenica</item>
      <item>Valentina Đurina, Podgorje 3a, 34335 Vetovo</item>
      <item>Ljiljana Mavrić, XIII divizije 55, 51266 Selce</item>
      <item>Anton Radil, Kralja Tomislava 21, 51260 Crikvenica</item>
      <item> Branka Pavlić, Basaričekova 30b, 51260 Crikvenica</item>
      <item>Anka Gabrić, Dramalj 84, 51265 Dramalj</item>
      <item>Vitomir Kršul, Sveti Vid 6a, 51253 Bribir</item>
      <item>Josip Tijan, A. Kršula 51, 51266 Selce</item>
      <item>Čedo Knežević, Bribir 11, 51253 Bribir</item>
      <item>Marina Domijan Preden, M. Muževića 124, 51260 Crikvenica</item>
      <item>Marija Matejčić, Pavla Radića 37a, 51260 Crikvenica</item>
      <item>Darko Bojin, Benići 11, 51260 Crikvenica</item>
      <item>Ljiljana Višnić, Šepci 29, 51264 Jadranovo</item>
      <item>Milena Blažić Knez Knez, M. Muževića 172, 51265 Dramalj</item>
      <item> Dinko  Buneta, Braće Car Uračić 32, 51260 Crikvenica</item>
      <item>Dubravko Kralj, Dragaljin 6, 51253 Bribir</item>
      <item>Anka Klanfar, Klanfari 15, 51265 Dramalj</item>
      <item>Snežana Balon, Slave Raškaj 12, 47280 Ozalj</item>
      <item>Aleksa Đokić, Podugrinac 21, 51253 Bribir</item>
      <item>Gordana Domijan, Basaričekova 33, 51260 Crikvenica</item>
      <item>Vlastimir Lončarić, Rade Končara 22, 51266 Selce</item>
      <item>Josip Car, Manestri 55, 51265 Dramalj</item>
      <item>Damnjan Draganić, Antona Mažuranića 14, 51250 Novi Vinodolski</item>
      <item>Grozdana Tus, D. Gervaisa 2, 51260 Crikvenica</item>
      <item>Marica Hajduković, Kičeri 45, 51253 Bribir</item>
      <item>Marica Kovačević, Dramalj 84, 51265 Dramalj</item>
      <item>Marija Lončar, Musulini 57, 51327 Gomirje</item>
      <item>Slavko Šupak, Kralja Tomislava 79, 51260 Crikvenica</item>
      <item>Berislav Ahel, Popovići 4, 51264 Jadranovo</item>
      <item>Dušanka Pobor, A. Kršula 8, 51266 Selce</item>
      <item>Sanja Baričević, Benkovići 4a, 51242 Drivenik</item>
      <item>Gordana Vukelić, Dvorska 55, 51260 Crikvenica</item>
      <item>Zoran Komadina, Zagrebačka 53, 51250 Novi Vinodolski</item>
      <item>Tanja Malovoz, Glagoljaša 19, 51260 Crikvenica</item>
      <item>Dolores Pećarina, Brdo 21, 51266 Selce</item>
      <item>Toni Nikčevski, Basaričekova 32a, 51260 Crikvenica</item>
      <item>Ivan Jurinčić, Braće Buchoffer 2, 51260 Crikvenica</item>
      <item>Ivan Tomić, F. Pilepića 19h, 51000 Rijeka</item>
      <item>Nikola Mulc, Glagoljaška 4, 51260 Crikvenica</item>
      <item>Evelin Krajačić, A. Kosića 10, 51000 Rijeka</item>
      <item>Slavica Matošević, Bana Jelačića 2, 35425 Davor</item>
      <item>Slavica Smojver, Ladvić 24, 51260 Crikvenica</item>
      <item>Mladenka Dundović, Korzo hrvatskih branitelja 17, 51250 Novi Vinodolski</item>
      <item>Marijana Klanfar, Kačjak 49, 51265 Dramalj</item>
      <item>Agata Prec, Podskoči 17, 51253 Bribir</item>
      <item>Igor Antić, Andrije Antića 8, 51266 Selce</item>
      <item>Anita Mataija, Šupera 5a, 51260 Crikvenica</item>
      <item>Slavica Mejašić, Gornje Mekušje 63, 47000 Karlovac</item>
      <item>Ladislav Borbelj, Matkino 41a, 51266 Selce</item>
      <item>Dean Jeličić, I. Jeličića 20, 51266 Selce</item>
      <item>Manda Blažević, Kala Sv. Antona 5, 51260 Crikvenica</item>
      <item>Svetlana Markovinović, Sopaljska 6a, 51260 Crikvenica</item>
      <item>Neven Lilić, Studenca 13, 51260 Crikvenica</item>
      <item>Vitomir Car, Bribir 11, 51253 Bribir</item>
      <item>Željka Stilin, A Antića 18, 51266 Selce</item>
      <item>Ivanka Mavrić, Andrije Antića 5, 51266 Selce</item>
      <item>Desanka Jović, I. Jeličića 27, 51266 Selce</item>
      <item>Suzana Benić, Pavla Radića 25, 51260 Crikvenica</item>
      <item>Nino Košuljandić, Dramalj 6, 51265 Dramalj</item>
      <item>Rita Začek, Podskoči 1c, 51253 Bribir</item>
      <item>Franjo Lončarić, M. Jelačića 43, 51266 Selce</item>
      <item>Ivan Lenac, Kralja Zvonimira 97, 51250 Novi Vinodolski</item>
      <item>Mladen Skorić, Zoretići 20, 51218 Dražice</item>
      <item>Irena Mužević, Vukovarska 68, 51265 Dramalj</item>
      <item>Marica Nikčevski, Basaričekova 32a, 51260 Crikvenica</item>
      <item>Manda Gašparović, Kralja Tomislava 124, 51260 Crikvenica</item>
      <item>Mirijanka Brenc, Ivana Gorana Kovačića 168, 51314 Ravna Gora</item>
      <item>Kristina Kršul, M. Jeličića 16, 51266 Selce</item>
      <item>Nada Bobić, Hrusta IVa, 51260 Crikvenica</item>
      <item>Tihomir Manjkaz, Sasovac 65, 43272 Nova Rača</item>
      <item>Vjenceslav Vuković, Maršala Tita 117, 51266 Selce</item>
      <item>Zdenka Švarcmajer, Franje Račkog 42, 31400 Đakovo</item>
      <item>Radojka Velić, Kala Sv. Antona 12a, 51260 Crikvenica</item>
      <item>Edin Behrić, Tina Ujevića 27, 51000 Rijeka</item>
      <item>Ivica Dragoja, Josipa Lovretića 34, 35000 Slavonski Brod</item>
      <item>Tatjana Matošić, Braće dr. Sobol 19, 51260 Crikvenica</item>
      <item>Zorica Kolmanić, V. Lončarića 19, 51266 Selce</item>
      <item>Gojko Strizić, Saftići 1a, 51244 Grižane</item>
      <item>Anka Đikandić, Čandrli 6, 51242 Drivenik</item>
      <item>Josip Antić, Rade Končara 83, 51266 Selce</item>
      <item>Ivanka Lončarić, Maršala Tita 72a, 51266 Selce</item>
      <item>Zdenka Carević, Grižane 60a, 51244 Grižane</item>
      <item>Stana Katnić, Ljube Stipanića 1, 51260 Crikvenica</item>
      <item>Ana Albertina Sladić, Poduljin 9, 51253 Bribir</item>
      <item>Gršo Mataija, J. Klovića 15, 51260 Crikvenica</item>
      <item>Marijana Gazilj, Hrusta IIa/11, 51260 Crikvenica</item>
      <item>Mario Borić, Križ Kamenica 72, 5322 Otočac</item>
      <item>Vitomir Radović, Krasa 42, 51250 Novi Vinodolski</item>
      <item>Snežana Piljić, Kostelj 32a, 51244 Grižane</item>
      <item>Nikola Cvijanović, Podšupera 51a, 51260 Crikvenica</item>
      <item>Iva Šejić, Pavla Radića 33, 51260 Crikvenica</item>
      <item>Goranka Gašparović Imširović, Drivenik 21, 51242 Drivenik</item>
      <item>Marinko Peranić, Rade Končara 35, 51266 Selce</item>
      <item>Blanka Nikolić, Šetalište Vladimira Nazora 10, 51260 Crikvenica</item>
      <item>Snježana Laslavić, Bribir 12a, 51253 Bribir</item>
      <item>Diana Hlača, Manestri 43, 51265 Dramalj</item>
      <item>Dijana Petrinović, Stube Ivana Paljage 2, 51260 Crikvenica</item>
      <item>Ivanka Maravić, Franje Cara 13, 51260 Crikvenica</item>
      <item>Nikola Krpan, Kralja Zvonimira 56, 51250 Novi Vinodolski</item>
      <item>Vesna Lončarić, Donja Draga 4, 51260 Crikvenica</item>
      <item>Lidija Jandrić, Andrije Antića 55, 51266 Selce</item>
      <item>Milan Komerički, Kralja  Tomislava 80a, 51260 Crikvenica</item>
      <item>Klaudija Kovačev, Dramalj 12, 51265 Dramalj</item>
      <item>Mirjana Babić Markelić, Žimider 34, 51260 Crikvenica</item>
      <item>Ivanka Benić, Dvorska 7, 51260 Crikvenica</item>
      <item>Branislav Dimitrijević, Hrusta 7a, 51260 Crikvenica</item>
      <item>Ksenija Lovrić Baričević, Zidine 20, 51260 Crikvenica</item>
      <item>Arsen Lončarić, Marka Marulića 9, 51260 Crikvenica</item>
      <item>Zlatomir Car, B. Brozičević 8, 51260 Crikvenica</item>
      <item>Gojka Crnković, Hrusta III/16, 51260 Crikvenica</item>
      <item>Aleksandar Vojnović, Pavla Radića 84, 51260 Crikvenica</item>
      <item>Ostoja Šokčević, Hrusta 2, 51260 Crikvenica</item>
      <item>Zdenka Semeš, S. Radića 112, 33000 Virovitica</item>
      <item>Klara Putina Mataija, J. Klovića 15, 51260 Crikvenica</item>
      <item>Lidija Nekić, Mavrići 45, 51244 Grižane</item>
      <item>Anka Polić, I.L. Ribara 27, 51264 Jadranovo</item>
      <item>Anita Frković, Zidarska 101, 51260 Crikvenica</item>
      <item>Mara Vukić, Franje Cara 17, 51260 Crikvenica</item>
      <item>Ivan Blažević, Primorska 1, 51260 Crikvenica</item>
      <item>Marija Car, Kralja Zvonimira 43, 51260 Crikvenica</item>
      <item>Daniela de Maio, Kosavin 1c, 51253 Bribir</item>
      <item>Branka Pelić, Benići 18, 51260 Crikvenica</item>
      <item>Blaženka Dunato, J. Klovića 16, 51260 Crikvenica</item>
      <item>Branka Ivančić, Stube Ivana Polića 1b, 51260 Crikvenica</item>
      <item>Jasmina Malatestinić, Br. Car Uračić 12, 51260 Crikvenica</item>
      <item>Ivica Matošić, Braće dr. Sobol 19, 51260 Crikvenica</item>
      <item>Ines Mađar, Braće Buchoffer 1a, 51260 Crikvenica</item>
      <item>Nada Radojčić, Hrusta IV a/4, 51260 Crikvenica</item>
      <item>Robert Radojević, Mokri 4, 51264 Jadranovo</item>
      <item>Damir Prgić, Hrusta 2a, 51260 Crikvenica</item>
      <item>Goran Blažić, Dramaljsko selce 41, 51265 Dramalj</item>
      <item>Albin Pobor, Rade Končara 9, 51266 Selce</item>
      <item>Marija Leskur, Hrusta 4c, 51260 Crikvenica</item>
      <item>Marija Brozović, Trg palih boraca 24, 51266 Selce</item>
      <item>Jozefa Mišković, Frana Galovića 5, 42000 Varaždin</item>
      <item>Nadežda Trbović, Benići 73, 51260 Crikvenica</item>
      <item>Kleofina Grgurić, Zrinska 96, 33507 Crnac</item>
      <item>Josip Car, Kačjak 22, 51265 Dramalj</item>
      <item>Ana Lošić (Capić), Zidarska 89, 51260 Crikvenica</item>
      <item>Ankica Antić, Židine 31, 51260 Crikvenica</item>
      <item>Kata Blažić, Palmotićeva 60/II, 10000 Zagreb</item>
      <item>Smiljanka Matejčić, Vinodolska 14, 51260 Crikvenica</item>
      <item>Josip Car, Dramalj 15, 51265 Dramalj</item>
      <item>Ivica Miriam Jurinčić, Tončićevo 31, 51260 Crikvenica</item>
      <item>Gordana Perković, Ratka Petrovića 60, 51000 Rijeka</item>
      <item>Roza Draženović, R. Končara 85, 51266 Selce</item>
      <item>Neven Jokić, Sad 6, 51260 Crikvenica</item>
      <item>Barbara Crnković Domijan, Vukovarska 50, 51265 Dramalj</item>
      <item>Damir Katulić, Trg palih boraca 2, 51266 Selce</item>
      <item>Vladimir Ivančić, Basaričekova 1, 51260 Crikvenica</item>
      <item>Ivan Pobor, Andrije Kršula 27, 51266 Selce</item>
      <item>Željka Jugović, Klanfari bb, 51265 Dramalj</item>
      <item>Marija Borbelj, Maršala Tita 61, 51266 Selce</item>
      <item>Petar Prvulović, Prilaz partizanskoj 15, 51266 Selce</item>
      <item>Marinko Albaneze, A. Antića 43, 51266 Selce</item>
      <item>Mladen Butorac, Prisika 12, 51250 Novi Vinodolski</item>
      <item>Anita Pešut, Vrtlarska 2, 47303 Josipdol</item>
      <item>Ramona Beti, Marijana Celjaka 47, 44000 Sisak</item>
      <item>Vida Lovrić, Sad 4, 51260 Crikvenica</item>
      <item>Božica Trbović, Podgori 14a, 51253 Bribir</item>
      <item>Franka Galetić, Ugrini 3, 51253 Bribir</item>
      <item>Vesna Parat, Gornja Draga 34, 51260 Crikvenica</item>
      <item>Dragan Hreljac, Mavrići 24, 51244 Grižane</item>
      <item>Željko Veljačić, Kralja Zvonimira 72, 51260 Crikvenica</item>
      <item>Vesna Radočaj, Židine 3, 51260 Crikvenica</item>
      <item>Biserka Štokić, Kralja Zvonimira 29, 51260 Crikvenica</item>
      <item>Vladimir Manestar, Manestri 24, 51265 Dramalj</item>
      <item>Zorka Mujadžić, Kosavin 1c, 51253 Bribir</item>
      <item>Đurđa Telesmanić, Gornje Selo 20, 51263 Šmrika</item>
      <item>Milan Nekić, Abatovo 5, 53270 Senj</item>
      <item>Kristina Kovačić, Zoričići 2, 51260 Crikvenica</item>
      <item>Antonija Balas, Marušići 8a, 51244 Grižane</item>
      <item>Josip Fugošić, Benići 12, 51260 Crikvenica</item>
      <item>Đurđica Mijuk, Jože Grabovšeka 13, 51000 Rijeka</item>
      <item>Snežana Stan, Bribir 1, 51253 Bribir</item>
      <item>Ivica Katnić, Kostelj 37, 51244 Grižane</item>
      <item>Zelkida Zukić, Kosavin 49, 51253 Bribir</item>
      <item>Violeta Kahrimanović, Šupera 24, 51260 Crikvenica</item>
      <item>Nada Lončarić, Kačjak 48, 51265 Dramalj</item>
      <item>Ana Bešker, Resnik 1, 34310 Pleternica</item>
      <item>Božica Seleš, Grkinska 30, 48350 Đurđevac</item>
      <item>Marija Antić, Partizanska 24, 51266 Selce</item>
      <item>Daniela Klaić, Vasine laze 16, 34000 Požega</item>
      <item>Ivanka Ilić, Goranska 5, 51260 Crikvenica</item>
      <item>Ivanka Car, Frankopanska 13, 51260 Crikvenica</item>
      <item>Desanka Holi, Cvjetna 13, 32222 Bršadin</item>
      <item>Branimir Manestar, Braće dr. Sobol 41, 51260 Crikvenica</item>
      <item>Josip Žentil, Krmpotska 17, 51250 Novi Vinodolski</item>
      <item>Stjepan Jurčić, S. Jeličića 55, 51266 Selce</item>
      <item>Marica Jurčić, Benići 32/I, 51260 Crikvenica</item>
      <item>Milan Knežević, R. Končara 45, 51266 Selce</item>
      <item>Darko Dević, Čakovečka 81, 32000 Vukovar</item>
      <item>Ivica Jurčić, Ledenice 46, 51251 Ledenice</item>
      <item>Nedeljka Orešković, Grižane 60, 51244 Grižane</item>
      <item>Ivica Poslek, Vukovarska 57, 51260 Crikvenica</item>
      <item>Dražen Tomašek, Tončićevo 12, 51260 Crikvenica</item>
      <item>Vesna Turčinov, Braće Cara 7, 51265 Dramalj</item>
      <item>Marta Marković, Nikšići 2a, 51325 Moravice</item>
      <item>Ivanka Jurinčić, Tribalj 15 L, 51243 Tribalj</item>
      <item>Nedjeljka Vranješ, Marulićev trg 17, 10000 Zagreb</item>
      <item>Josip Matijašić, Vivodina 7, 47283 Vivodina</item>
      <item>Marija Marić, Hrusta VIII 23c, 51260 Crikvenica</item>
      <item>Mirjana Marijanić, Veli dol 55, 51241 Križišće</item>
      <item>Mladenka Šekrst, M. Muževića 174, 51265 Dramalj</item>
      <item>Rudolf Polić, I.L. Ribara 27, 51264 Jadranovo</item>
      <item>Sanja Jurković, Ante Starčevića 31, 51260 Crikvenica</item>
      <item>Pamela Car, Manestri 16, 51265 Dramalj</item>
      <item>Beba Vuzem, Hrusta 3, 51260 Crikvenica</item>
      <item>Catarina Antić, Maršala Tita 105, 51266 Selce</item>
      <item>Martina Janković, Bilice 59, 34310 Pleternica</item>
      <item>Anica Marković, Saftići 22, 51244 Grižane</item>
      <item>Robert Grmuša, Franje Cara 13, 51260 Crikvenica</item>
      <item>Dean Lončarić, Sl. Jeličića 38, 51266 Selce</item>
      <item>Hrvoje Marina, Omladinska 1b, 51264 Jadranovo</item>
      <item>Vukosava Vukelić, Bana Jelačića 3, 51260 Crikvenica</item>
      <item>Ilinka Barac, Šupera 12, 51260 Crikvenica</item>
      <item>Đuro Marošević, Hrusta 6B/14, 51260 Crikvenica</item>
      <item>Vesna Tomić, Basaričekova 52 F, 51260 Crikvenica</item>
      <item>Alin Harambašić, Vukovarska 134, 51265 Dramalj</item>
      <item>Nikola Car, Kralja Zvonimira 43, 51260 Crikvenica</item>
      <item>Mirjana Kraljić, Glavinićeva 9, 51000 Rijeka</item>
      <item>Stojan Vidović, Tribalj 49, 51243 Tribalj</item>
      <item>Mira Bašić, Tomislavova 89a, 51260 Crikvenica</item>
      <item>Anica Lenhard, 22. lipnja 45, 51250 Novi Vinodolski</item>
      <item>Štefanija Tonković, Zvonimirova 62a, 51260 Crikvenica</item>
      <item>Marija Majstorović, Grobljanska 5, 31401 Viškovci</item>
      <item>Valentina Antić, M. Tita 123, 51266 Selce</item>
      <item>Marica Barac, Donja Draga 15, 51260 Crikvenica</item>
      <item>Lidija Parašćak, Rade Končara 53, 51266 Selce</item>
      <item>Danica Župan, Ladvić 2, 51260 Crikvenica</item>
      <item>Mario Vukelić, Kralja Tomislava 138, 51260 Crikvenica</item>
      <item>Marijan Antić, Studenčić 5a, 51266 Selce</item>
      <item>Ivica Jelenović, Podšupera 54, 51260 Crikvenica</item>
      <item>Dušanka Milošević, Braće Radića 15, 43240 Čazma</item>
      <item>Mirjana Dundović, Ugrini 38, 51253 Bribir</item>
      <item>Jakov Šokić, Klanfari 18a, 51265 Dramalj</item>
      <item>Josip Lončarić, Andrije Antića 1, 51266 Selce</item>
      <item>Andrej Pobor, Matkino 53, 51266 Selce</item>
      <item>Branko Pobor, Matkino 63, 51266 Selce</item>
      <item>Dino Omnić, Hrusta 1b, 51260 Crikvenica</item>
      <item>Eržebet Jurić, Dramaljsko selce 10, 51265 Dramalj</item>
      <item>Brankica Jurinčić, Kala Sv. Antona 21, 51260 Crikvenica</item>
      <item>Zlata Mihajić, Kotorska 8, 51260 Crikvenica</item>
      <item>Goran Stanković, Jedanaeste krajiške divizije 49/40, Beograd</item>
      <item> Zoran Stanković, Branka Ćopića 47, Karavukovo</item>
      <item> Ana Mihajić, Kotorska 9, 51260 Crikvenica</item>
      <item>Republika Hrvatska, Ministarstvo financija</item>
      <item>Republika Hrvatska, Ministarstvo financija , Katančićeva 5, 10000 Zagreb</item>
      <item>Republika Hrvatska, Ministarstvo financija , Katančićeva 5, 10000 Zagreb</item>
      <item>Agencija za osiguranje radničkih potraživanja u slučaju stečaja poslodavca</item>
      <item>Republika Hrvatska</item>
      <item>Vještak d.o.o., Iblerov trg 9, 10000 Zagreb</item>
      <item>Euro Alfa d.o.o., Radnička cesta 202, 10000 Zagreb</item>
      <item> Ecooperativa d.o.o., Kukuljanovo 451, 51227 Kukuljanovo</item>
      <item>Nastavni zavod za javno zdravstvo PGŽ, Krešimirova 52 a, 51000 Rijeka</item>
      <item>Iskratrade d.o.o. , Šetalište XIII divizije 26, 51000 Rijeka</item>
      <item>Goran Pilaš, vl. obrta Stolarija, Tribalj 22 A, 51243 Tribalj</item>
      <item>Mibor d.o.o., Slavonska avenija 3, 10000 Zagreb</item>
      <item>RAVIKO d.o.o., Tina Ujevića 33, 51000 Rijeka</item>
      <item>Danica mesna industrija d.o.o., Đelekovečka cesta 21, 48000 Koprivnica</item>
      <item>Agro Rijeka d.o.o., Kukuljanovo, industrijska zona b.b., 51223 Škrljevo</item>
      <item>PERT d.o.o. Ilok, podružnica Rijeka, Šet .XIII divizije 2,, 51000 Rijeka</item>
      <item>Središnje klirinško depozitarno društvo  d.d., Heinzelova 62/a, 10000 Zagreb</item>
      <item>RIMOS d.o.o. , Laginjina 8, , 51000 Rijeka</item>
      <item>Riječka industrija odjeće d.o.o., Izviđačka 13, 51000 Rijeka</item>
      <item>LABUD d.o.o., Radnička cesta 173/r, 10000 Zagreb</item>
      <item>POLAR-KLIMATIZACIJA d.o.o., Buzdohanj 168, 51219 Čavle</item>
      <item>ISTRA JADRAN d.o.o. , Valmade 40, 52100 Pula</item>
      <item>Hrvatsko društvo skladatelja , Berislavićeva 9, 10000 Zagreb</item>
      <item>HIR d.o.o., Nikole Jurišića 44, 53270 Senj</item>
      <item>Petar Milosavljević, vl. Elektroinstalacije elektromehanika PERO STRUJA, Kralja Tomislava 142, 51260 Crikvenica</item>
      <item>Agencija za upravljanje državnom imovinom, I. Lučića 6., 10000 Zagreb</item>
      <item>E-ELMES d.o.o. , Brckovljani, Matije Mesića 29 A, 10370 Dugo Selo</item>
      <item>Suzana Šubat vl. Proizvodno ugostiteljsko trgovačkog obrta Šubat Plast , Banovina 19 b, 51233 Lič</item>
      <item>OLICOMP d.o.o. , Mate Sušnja 10,, 51000 Rijeka</item>
      <item>Hrvatske šume d.o.o. , Ljudevita Farkaša Vukotinovićeva 2, 10000 Zagreb;</item>
      <item>SERVING d.o.o. , S. Cindrića 6, 51000 Rijeka</item>
      <item>Ecoteam-Primo d.o.o. , M. Barača 7, 51000 Rijeka</item>
      <item>GKTD "MURVICA"d.o.o., Trg Stjepana Radića 1/II, 51260 Crikvenica</item>
      <item>TOPLANE d.o.o., Kozala 87, 51000 Rijeka</item>
      <item>MHS d.o.o., Samoborska cesta 134, 10250 Zagreb</item>
      <item>INSPEKT d.o.o., Augusta Šenoe 32/III, 10000 Zagreb</item>
      <item>Sanjin Smlatić vl. Elektromehaničarski obrt "TONI", Čavle 140, 51219 Čavle</item>
      <item>TEHNOINVEST Zagreb d.o.o. , Hrastovička 70, 10250 Zagreb</item>
      <item>Carlsberg Croatia d.o.o., Danica 3, 48000 Koprivnica</item>
      <item>COCA COLA HBC Hrvatska d.o.o. , Sachsova 1, 10000 Zagreb</item>
      <item>Tutti Frutti FMB d.o.o., Brusići 16, 51511 Malinska</item>
      <item>Hrvatski telekom d.d. Sjedište regije, Savska cesta 32, 10000 Zagreb</item>
      <item>VINDIJA d.d., Međimurska 6;, 42000 Varaždin</item>
      <item>CROATIA OSIGURANJE d.d. Zagreb, Filijala Rijeka, Korzo 39, 51000 Rijeka</item>
      <item>MISTRAŽ d.o.o. , Luki 19, 10000 Rijeka</item>
      <item>MIROSLAV MESAROŠ, vl. obrta Akvagan, Šet. Ivana Jeličića 38, 51266 Selce</item>
      <item>I.P. INŽENJERING d.o.o., Srdoči 21A, 51000 Rijeka</item>
      <item>MD PROJEKT d.o.o. , Laginjina 2, 51000 Rijeka; Rijeka</item>
      <item>KONZUM d.d., M. Čavića 1a, 10000 Zagreb</item>
      <item>RIVOS d.o.o., Lokvica 12, 51250 Novi Vinodolski</item>
      <item>RI KLIMA Opatija d.o.o., Pavlovac 7/a, 51410 Opatija</item>
      <item>SONG VIVAK d.o.o., Kralja Zvonimira 12, 51250 Novi Vinodolski</item>
      <item>Arkada-trgovine d.o.o., Osječka 39, 51000 Rijeka</item>
      <item>Podravka prehrambena industrija d.d., Ante Starčevića 32, 48000 Koprivnica</item>
      <item>JAMNICA d.d., Getaldićeva 3, 10000 Zagreb</item>
      <item>Alen Tucman ,  P. Lončara 31, 10290 Zaprešić</item>
      <item>STANIĆ d.o.o., Kerestinečka cesta 57A, Kerestinec, 10431 Sveta Nedjelja</item>
      <item>LEDELA d.o.o., Perkovčeva 130, 10430 Samobor</item>
      <item>NIKAS d.o.o., općina Matulji, Jušići 69 d, 51410 Jurdani</item>
      <item>INA - Industrija nafte d.d. , Av. V. Holjevca 10; Amruševa 8/1, 10000 Zagreb</item>
      <item>HEP - OPSKRBA d.o.o., Ulica grada Vukovara 37, 10000 Zagreb</item>
      <item>Prehrambeno industrijski kombinat d.d. , Krešimirova 26, 51000 Rijeka</item>
      <item>MILMAN d.o.o., Kralja Tomislava 30, 51260 Crikvenica</item>
      <item>JELA d.o.o., Frankopanska 13, 51260 Crikvenica</item>
      <item>EKO - TONERI d.o.o., Omladinska 9, 51000 Rijeka</item>
      <item>HEP-Operator distribucijskog sustava d.o.o., Viktora Cara Emina 2, 51000 Rijeka</item>
      <item>ISTRABENZ PLINI d.o.o., Senjska cesta bb, 51222 Bakar</item>
      <item>Goran Rihtarić, vl. EX - ALTO obrt za turističku animaciju i konzalting, Ostogovićeva 7, 10000 Zagreb</item>
      <item>Konica Minolta Hrvatska  - poslovna rješenja d.o.o., Horvatova 82 , 10000 Zagreb</item>
      <item>Damir Jovanović, vl. Trgovina na malo i veliko "MAJA", A. Mažuranića  63a, 51250 Novi Vinodolski</item>
      <item>Crikvenica - Opatija EKO d.o.o., PJ Crikvenica, Ivana Zavidića 3, 51410 Opatija</item>
      <item>KTD Vodovod Žrnovnica d.o.o., Dubrova 22, 51250 Novi Vinodolski</item>
      <item>KOMPAKT d.o.o., Lindar /grad Pazin, Lindarski Križ 99H, 52000 Pazin</item>
      <item>SKI KLUB "Rijeka" , Vodovodna 13b, 51000 Rijeka</item>
      <item>Hrvatske vode Zagreb VGI "Kvarnersko primorje i otoci", Đure Šporera 3; Verdijeva 6/IV, 51000 Rijeka</item>
      <item>Hrvatska radiotelevizija , Prisavlje 3, 10000 Zagreb</item>
      <item>Kumrić Dražen, vl. obrta za poljoprivrednu proizvodnju Kumrić, Maruševec, Selnik 78, 42243 Kumrić</item>
      <item>Arsen Bratović, vl. AB - Elektro elektromehaničarski obrt,  Veli Brgud 87, 51213 Jurdani</item>
      <item>Darko Pečuvčić, vl. PLIN SERVIS, Grižane 76a, 51244 Grižane</item>
      <item>Kanasta d.o.o., Braće Linardić 8, 51500 Krk</item>
      <item>Republika Hrvatska, Primorsko-Goranska županija, Grad Crikvenica, Kralja Tomislava 85, 51260 Crikvenica</item>
      <item>LIFT-MONT Rijeka d.o.o., Kršinićeva 8, 51000 Rijeka</item>
      <item>TAPESS d.o.o., Jurčići 3, 51215 Kastav</item>
      <item>Pekara Primorje d.o.o., Zidarska 39, 51260 Crikvenica</item>
      <item>Silvana Komadina, vl. telekomunikacijski servis, Braće Brozičević 8, 51260 Crikvenica</item>
      <item>Turistička zajednica Grada Crikvenice, Trg Stjepana Radića 1c, 51260 Crikvenica</item>
      <item>VESNA GARTNER- PILAŠ, dr. med. specijalist medicine rada, Specijalistička ordinacija medicine rada, Kotorska bb, 51260 Crikvenica</item>
      <item>Zagreb nekretnine d.o.o. ,  Nova Ves 17, 10000 Zagreb</item>
      <item>Jadran usluge d.o.o., Ivana Skomerže 1, 51260 Crikvenica</item>
      <item>Pekara Benić d.o.o., Mavrići 54, 51262 Grižane-Belgrad</item>
      <item>Laserline d.o.o., Tribje 17, 52470 Umag</item>
      <item>Vjekoslav Rajber, Vinogradska 67a, 48000 Koprivnica</item>
      <item>Arhiver d.o.o. , S.V.Čiče 4, 51000 Rijeka</item>
      <item>Vladimir i Mladenka Sergo kao vlasnici zajedničkog obrta za proizvodnju i trgovinu "Galanterija", M.B.Rašana 9, 52000 Pazin</item>
      <item>Zvonko Host kao vlasnik SERVIS ELEKTRONIKE,  Jardasi 42, 51215 Kastav</item>
      <item>"METRO-KON" d.o.o., Poljana B.  Hanžekovića 47, 10000 Zagreb</item>
      <item>Ivica Jurković kao vlasnik Sportskog centra "Omorika", Gajevo šetalište b.b., 51265 Dramalj</item>
      <item>NEGRO-USLUGE d.o.o., Kalina 11, 51000 Rijeka</item>
      <item>Goranka Hinić, Lomnička 21, 10 000 Zagreb</item>
      <item>Juraj Bačić, Blažići 2, 51243 Tribalj</item>
      <item>Tomislav Barac, Br. Buchoffer 2, 51260 Crikvenica</item>
      <item>Darko Blašković, A. Barca 18, 51260 Crikvenica</item>
      <item>Saša Brnčić, Sopaljska 7, 51260 Crikvenica</item>
      <item>Vladimir Brnić, Sad 10, 51260 Crikvenica</item>
      <item>Željka  Crnjanović, E. Antića 19, 51266 Selce</item>
      <item>Ana Cvitković, M. Marulića 5, 51260 Crikvenica</item>
      <item>Anka Domijan, Petak 3, 51260 Crikvenica</item>
      <item>Milka Domijan, Prilaz obali 6, 51260 Crikvenica</item>
      <item>Ivan Gašparović, Vukovarska 16, 51260 Crikvenica</item>
      <item>Robert Gecan, J. T. Košuljandića 1, 51265 Dramalj</item>
      <item>(pok. Željka) Kristina Grbčić, Obala 29, 51264 Jadranovo</item>
      <item>Nenad Grubić, Tomislavova 89, 51260 Crikvenica</item>
      <item>Marijan Jurinčić, Tončićevo 29, 51260 Crikvenica</item>
      <item>Melanija Kaliman, Mihovila Jeličića 37, 51266 Selce</item>
      <item>Anton Kirinčić, Brdo 1, 51515 Šilo</item>
      <item>Afrodita Komadina, S. Jeličića 59, 51266 Selce</item>
      <item>Milica Krpan, Basaričekova 38, 51260 Crikvenica</item>
      <item>Aramis Liebhardt, I. Gundulića 7, 51260 Crikvenica</item>
      <item>Nada Lončar, Ladvić 11 b, 51260 Crikvenica</item>
      <item>Marina Lončarić, A. Antića 15, 51266 Selce</item>
      <item>Ivan Miočić, Hrusta VI b/12, 51260 Crikvenica</item>
      <item>Vladimir Montanari, Franje Cara 15, 51260 Crikvenica</item>
      <item>Josip Mužević, Br. Košuljandić 44, 51265 Dramalj</item>
      <item>Ivana Peko Lončar, A. Kršula 8 a, 51266 Selce</item>
      <item>Andrija Peričić, Donji Zagon 11, 51251 Donji Zagon</item>
      <item>Zdravko Periš, Basaričekova 9, 51260 Crikvenica</item>
      <item>Zvjezdan Preden, Veli Kijac 22, 51513 Omišalj</item>
      <item>Slobodan  Radetić, Benići 71, 51260 Crikvenica</item>
      <item>Anka Sokolić, A. Kršula 19, 51266 Selce</item>
      <item>Branko Sudar, Vinodolska 26, 51260 Crikvenica</item>
      <item>Marija Šoštarić, M. Tita 72, 51266 Selce</item>
      <item>Siniša Tomašić, I. Gundulića 25, 51260 Crikvenica</item>
      <item>Ivana Trubić, Frankopanska 6, 51260 Crikvenica</item>
      <item>Vidov Vijeko, M. Tita 57, 51266 Selce</item>
      <item>Kuzman Vukić, Benići 56, 51260 Crikvenica</item>
      <item>Agencija za osiguranje radničkih potraživanja u slučaju stečaja poslodavca, </item>
      <item>ERSTE &amp; STEIERKISCHE BANK d.d., Jadranski trg 3a, 51000 Rijeka</item>
      <item>pok. Marija (Nenad) Jeličić, Maršala Tita 125, 51266 Selce</item>
    </izvorni_sadrzaj>
    <derivirana_varijabla naziv="DomainObject.Predmet.OstaliListFormatedWithAdress_1">
      <item>SAVEZ SAMOSTALNIH SINDIKATA HRVATSKE, KREŠIMIROVA 4, Rijeka</item>
      <item>registar TS Rijeka</item>
      <item>Narodne novine d.d. Zagreb, SR Njemačke 6, 10020 Zagreb</item>
      <item>Županijsko državno odvjetništvo Rijeka</item>
      <item>oglasna ploča</item>
      <item>računovodstvo suda</item>
      <item>Julijana Fak, Novi Varoš 13, 51315 Mrkopalj</item>
      <item>Marija Ružić, Čavle 43, 51219 Čavle</item>
      <item>Erste &amp; S. Bank d.d. Rijeka, Jadranski trg 3a, 51000 Rijeka</item>
      <item>OD Kovačević i dr. Rijeka punomoćnik sudionika u postupku JADRAN d.d. u stečaju CRIKVENICA</item>
      <item>Porezna uprava Rijeka</item>
      <item>Hrvatski fond za privatizaciju Zagreb, Ivana Lučića 6, 10000 Zagreb</item>
      <item>GRAD CRIKVENICA, 51260 Crikvenica</item>
      <item>Erste &amp; S. Bank d.d. Rijeka, Jadranksi trg 3a, 51000 Rijeka</item>
      <item>PAVLOMIR d.o.o. N. Vinodolski, Novljansko polje bb, 51250 Novi Vinodolski</item>
      <item>Marija Buneta, Šenoina 9, 51250 Novi Vinodolski</item>
      <item>Nada Barišić, M. Jengića 33, 51000 Rijeka</item>
      <item>POREZNA UPRAVA RIJEKA / KSENIJA LUŠTICA</item>
      <item>Slavica Jurić, Kačjak 55, 51265 Dramalj</item>
      <item>Mladenko Crnčić, Hrusta 8, 51260 Crikvenica</item>
      <item> Gordana Dežman, Hrusta VII b, 51260 Crikvenica</item>
      <item>Anita Horvat, Trg Bana Jelačića 31, 31000 Osijek</item>
      <item>Valentina Jakirčević,  Zrinskih  Frankopana 25, 47246 Drežnik Grad</item>
      <item>Nedeljko Magaš, A. Antića 26, 51266 Selce</item>
      <item>Ivan Sarić, Gradac 52, 51253 Bribir</item>
      <item>Antonija Šimić, S. Radića 63, 34000 Požega</item>
      <item>Marica Svetić, Ugrini 15b, 51253 Bribir</item>
      <item>Željka Ligatić, Gradac 31, 51253 Bribir</item>
      <item>Ivica Lončarić, Brdo 25a, 51266 Selce</item>
      <item>Mara Pejaković, Stjepana i Antuna Radića 5, 44400 Glina</item>
      <item>Dragica Kožul, Vladimira Nazora 11, 32234 Suhopolje</item>
      <item>Ivica Domijan, 1. prilaz M. Muževića 6, 51260 Crikvenica</item>
      <item>Vinka Debelec, Kostelj 14, 51244 Grižane</item>
      <item>Petar Lončarić, Slavka Jeličića 25, 51266 Selce</item>
      <item>Josip Kolmanić, V. Lončarića 19, 51266 Selce</item>
      <item>Ankica Cupać, Sveti Vid 5b, 51253 Bribir</item>
      <item>Enisa Tamarut, Pavla Radića 78, 51260 Crikvenica</item>
      <item>Davorka Buneta, Poduljin 8, 51253 Bribir</item>
      <item>Josipa Komadina, Braće Brozičević 8, 51260 Crikvenica</item>
      <item>Dalibor Antić, 1. prilaz Trgu palih boraca 14, 51266 Selce</item>
      <item>Toma Dražić, Jurkovo 1, 51250 Novi Vinodolski</item>
      <item>Ivka Hržić, Detkovac 89, 33411 Gradina</item>
      <item>Savo Kosanović, Kosavin 5, 51253 Bribir</item>
      <item>Mihovil Tomašić, Gundulićeva 25, 51260 Crikvenica</item>
      <item>Ružica Nećak, Pod Fara 6, 51262 Kraljevica</item>
      <item>Maria Peričić, Ladvić 3d, 51260 Crikvenica</item>
      <item>Ines Pristušek, Žimider 2, 51260 Crikvenica</item>
      <item>Daniel Marina, Omladinska 1b, 51264 Jadranovo</item>
      <item>Sergio Zustović, A. Kršula 48, 51266 Selce</item>
      <item>Darko Miočić, Vukovarska 3, 51260 Crikvenica</item>
      <item>Kata Tomić, Podgori 68, 51253 Bribir</item>
      <item>Tihana Pobor, A. Antića 27, 51266 Selce</item>
      <item>Nevenka Juretić, 1. Maja 6, 51263 Šmrika</item>
      <item>Marica Kikić, Hrusta VIa, 51260 Crikvenica</item>
      <item>Vinka Vukonich, Hrusta IVc, 51260 Crikvenica</item>
      <item>Vaso Perić, Hrusta 6a, 51260 Crikvenica</item>
      <item>Astrid Ivančić, Pavla Radića 3, 51260 Crikvenica</item>
      <item>Bernardno Vukušić, Maršala Tita 72a, 51266 Selce</item>
      <item>Meri Grubišić, Primorska 7, 51263 Šmrika</item>
      <item>Ivan Frančišković, Štale 102, 51253 Bribir</item>
      <item>Ljiljana Lučić, Prilaz Braće Košuljandić 18, 51265 Dramalj</item>
      <item>Radojka Ružić, Partizanska 2, 51266 Selce</item>
      <item>Mirko Pejić, Ljudevita Gaja 108, 32275 Bošnjaci</item>
      <item>Katica Lončarić, XIII divizije 10, 51266 Selce</item>
      <item>Ivan Peričić, Ladvić bb, 51260 Crikvenica</item>
      <item>Sandra Sivčević, Dubrava 250, 10000 Zagreb</item>
      <item>Nada Ježić, Hrusta 3a, 51260 Crikvenica</item>
      <item>Tomislav Lončarić, Matkino 10, 51266 Selce</item>
      <item>Vladimir Jeličić, Zvonka Cara 3, 51260 Crikvenica</item>
      <item>Klaudija Brkljača, Podšupera 13, 51260 Crikvenica</item>
      <item>Vjekoslava Peričić, Podšupera 7, 51260 Crikvenica</item>
      <item>Zdenka Domijan, Dramaljsko Selce 33, 51265 Dramalj</item>
      <item>Josip Sokolić, A. Kršula 19, 51266 Selce</item>
      <item>Lidija Grubišić, Dvori 18, 51263 Šmrika</item>
      <item>Fehim Eljazović, Marka Marulića 3, 51260 Crikvenica</item>
      <item>Bosiljka Car, Kralja Tomislava 75, 51260 Crikvenica</item>
      <item>Katica Majetić, Milanlug 38, 34350 Čaglin</item>
      <item>Selma Elezović, Primorska 11, 51260 Crikvenica</item>
      <item>Antica Grozdanić, Br. Car Uračić 15, 51260 Crikvenica</item>
      <item>Branka Havić, Antovo 27, 51244 Grižane</item>
      <item>Mladen Mihelčić, Jargovo 28, 51253 Bribir</item>
      <item>Đurđica Peričić, Podšupera 7, 51260 Crikvenica</item>
      <item>Stjepan Car, Kralja Tomislava 75, 51260 Crikvenica</item>
      <item>Marta Plavac, Dramaljsko selce 32, 51265 Dramalj</item>
      <item>Marijana Mureta, Dragaljin 1a, 51253 Bribir</item>
      <item>Zdravko Žarić, Židine 24, 51260 Crikvenica</item>
      <item>Pava Miličević, Krmpotska 3, 51250 Novi Vinodolski</item>
      <item>Josipa Šubat, Ivanj 4, 51264 Jadranovo</item>
      <item>Albin Domijan, Ribarska 6, 51260 Crikvenica</item>
      <item>Nedeljka Jeličić, Maršala Tita 107, 51266 Selce</item>
      <item>Morena Premeru, Janjevalj 1, 51243 Tribalj</item>
      <item>Marija Kršul, Matkino 6, 51266 Selce</item>
      <item>Irena Gašparović, Viktor Finderlea 8, 51260 Crikvenica</item>
      <item>Vjekoslav Lončarić, Emila Antića 26, 51266 Selce</item>
      <item>Jelena Marošević, Hrusta 6b/14, 51260 Crikvenica</item>
      <item>Šime Brkljača, Podšupera 13, 51260 Crikvenica</item>
      <item>Gordana Merčnik, Hrustina 3, 51263 Šmrika</item>
      <item>Mato Odžić, Tončićevo 20, 51260 Crikvenica</item>
      <item>Anica Car, Dvorska 45, 51260 Crikvenica</item>
      <item>Branka Pintar, Saftići 4, 51244 Grižane</item>
      <item>Tihomir Kršul, Matkino 2, 51266 Selce</item>
      <item>Siniša Tomašić, I. Gundulića 35 , 51260 Crikvenica</item>
      <item>Stipan Kovačev, Dramalj 12, 51265 Dramalj</item>
      <item>Martina Štimac, Drenovački put 30, 44000 Sisak</item>
      <item>Dragica Pešić, Pecka 94, 44415 Topusko</item>
      <item>Marica Huzjak, Vladimira Nazora 15, 51260 Crikvenica</item>
      <item>Radmila Šubert, Osap 28, 51260 Crikvenica</item>
      <item>Maša Manestar, M. Muževića 64, 51265 Dramalj</item>
      <item>Franjo Pobor, V. Lončarića 7, 51266 Selce</item>
      <item>Irena Juretić, Ribarska 7, 51260 Crikvenica</item>
      <item>Zvjezdana Perhat, Sušik 8, 51243 Tribalj</item>
      <item>Mara Ilić, Poduljin 33, 51253 Bribir</item>
      <item>Željko Blažičević, Kričina 6, 51253 Bribir</item>
      <item>Ivanka Domijan, Ribarska 6, 51260 Crikvenica</item>
      <item>Anton Gabrić, Dramalj 84, 51265 Dramalj</item>
      <item>Oleg Trošelj, Benići 52, 51260 Crikvenica</item>
      <item>Ruža Soldić, Lopudska 34c, 31000 Osijek</item>
      <item>Milan Stanisavljević, Židine 50b, 51260 Crikvenica</item>
      <item>Juraj Smolčić, Breze 7, 51251 Ledenice</item>
      <item>Lydia Jurinčić, Šiljevica 46, 51264 Jadranovo</item>
      <item>Pejo Prgić, Bribir 11, 51253 Bribir</item>
      <item>Danijela Zgombić, Baretići 17, 51244 Grižane</item>
      <item>Nataša Rakas, Sv. Ivana Krstitelja 8, 31326 Darda</item>
      <item>Đuro Jelovac, Dramalj 84, 51265 Dramalj</item>
      <item>Tatjana Lončarić, 2. prilaz Trgu palih Boraca 8, 51266 Selce</item>
      <item>Natalia Marijanić, Marušići 32, 51244 Grižane</item>
      <item>Anita Fele, Hrusta 3/14a, 51260 Crikvenica</item>
      <item>Živka Kosanović, Jargovo 39, 51253 Bribir</item>
      <item>Verica Filić, I.P. Tominog 21, 51262 Kraljevica</item>
      <item>Vanda Belamarić, Podšupera 51c, 51260 Crikvenica</item>
      <item>Božica Manestar, Sopaljska 20a, 51260 Crikvenica</item>
      <item>Vjekoslava Lončarić, S. Jeličića 25, 51266 Selce</item>
      <item>Vesna Šnjarić, Zagrebačka 11, 53230 Korenica</item>
      <item>Dubravka Šokčević, V. Nazora 27, 32260 Gunja</item>
      <item>Josip Grbčić, Pehat I. Ricića 13, 51264 Jadranovo</item>
      <item>Radmila Lončarić, Rade Končara 22, 51266 Selce</item>
      <item>Petar Lončarić, S. Jeličića 25, 51266 Selce</item>
      <item>Zdenko Car, Blaškovići 12a, 51244 Grižane</item>
      <item>Ljubomir Stojčić, Gajevo šetalište 12, 51260 Crikvenica</item>
      <item>Jasna Visković, Katrica 2, 51265 Dramalj</item>
      <item>Gabrijela Miočević, Biskupija bb, 22300 Knin</item>
      <item>Ružica Grbeš, Šupera 7a, 51260 Crikvenica</item>
      <item>Ivana Milak, Stjepana Radića 21, 47246 Drežnik Grad</item>
      <item>Anka Fugošić, Goranska 12, 51260 Crikvenica</item>
      <item>Dragica Pejić, Ljudevita Gaja 108, 32275 Bošnjaci</item>
      <item>Savo Grozdanić, Br. Car-Uračić 15, 51260 Crikvenica</item>
      <item>Elvis Majetić, Prilaz Partizanskoj 13, 51266 Selce</item>
      <item>Marijan Benić, Dvorska 7, 51260 Crikvenica</item>
      <item>Vlado Markovinović, Sopaljska 6 a, 51260 Crikvenica</item>
      <item>Nevenka Barović, Mavrići 28, 51244 Grižane</item>
      <item>Melita Frančišković, Šupera 3b, 51260 Crikvenica</item>
      <item>Katica Bujan, Ante Starčevića 34, 51260 Crikvenica</item>
      <item>Robert Bengez, Sušik 31, 51243 Tribalj</item>
      <item>Marina Milković, Prisika 8, 51250 Novi Vinodolski</item>
      <item>Janja Strizić, Štale 82, 51253 Bribir</item>
      <item>Bore Čajić, Barci 79a, 51244 Grižane</item>
      <item>Vladimir Brozičević, Gradac 9c, 51253 Bribir</item>
      <item>Estera Juretić, Ribarska 7, 51260 Crikvenica</item>
      <item>Sanja Papić, Turanski put 5, 51000 Rijeka</item>
      <item>Blaženko Bačić, V. Nazora 29, 51260 Crikvenica</item>
      <item>Marijan Geljić, J.J. Štrosmayera 10, 32100 Vinkovci</item>
      <item>Josipa Hrvaćanin, Turnić 16, 34000 Požega</item>
      <item>Rada Danilović, Vršina 23, 51262 Kraljevica</item>
      <item>Silvana Grbčić, Perhati 5, 51264 Jadranovo</item>
      <item>Irmica Car, Br. Brozičević 8, 51260 Crikvenica</item>
      <item>Jelena Trutić Božić, Lapat 33e, 47304 Plaški</item>
      <item>Ana Velker, Velika bršljanica, 43282 Vukovje</item>
      <item>Marija Buneta Krišković, Šenoina 9, 51250 Novi Vinodolski</item>
      <item>Marija Stojčić, Gajevo šetalište 12, 51260 Crikvenica</item>
      <item>Drinko Lončarić, II Prilaz Trgu palih boraca 8, 51266 Selce</item>
      <item>Anamarija Mazzarolli, Perhati 2a, 51264 Jadranovo</item>
      <item>Julijana Fak, Novi varoš 13, 51315 Mrkopalj</item>
      <item>Milan Miočić, Benići 26, 51260 Crikvenica</item>
      <item>Ferdinand Stilin, A. Antića 18, 51266 Selce</item>
      <item>Vesna Kalinić, Kostelj 85a, 51244 Grižane</item>
      <item>Mira Kovačić, Klipe 79a, 47300 Ogulin</item>
      <item>Marija Fele, Hrusta III/14a, 51260 Crikvenica</item>
      <item>Ankica Muminagić, Antovo 18, 51244 Grižane</item>
      <item>Jasna Čor, Zidarska 101, 51260 Crikvenica</item>
      <item> Monika Lončarević, Karlovačka 15, 51264 Jadranovo</item>
      <item>Tatjana Cvitković, Podsopalj Drivenički 18, 51243 Tribalj</item>
      <item>Ana Filipović, A. Mažuranića 64, 51250 Novi Vinodolski</item>
      <item>Dragica Brozović, Sl. Jeličića 22, 51266 Selce</item>
      <item>Ljiljana Blažina, Hreljin 16, 51226 Hreljin</item>
      <item>Ante Antić, Maršala  Tita 49, 51266 Selce</item>
      <item>Kristijan Pobor, Stjepana Brozovića 27, 51266 Selce</item>
      <item>Iva Maria Virag, Podšupera 30d, 51260 Crikvenica</item>
      <item>Dušanka Vedrić, Josipa Košuljandića Tome 37, 51265 Dramalj</item>
      <item>Rajko Jurišić, Baštijanova 54, 10000 Zagreb</item>
      <item>Dragica Djurić, Zagorska 12b, 10000 Zagreb</item>
      <item>Anđela Mlikota, Petra Preradovića 54, 33410 Suhopolje</item>
      <item>Ivan Mijić,  Hrusta Ivb, 51260 Crikvenica</item>
      <item>Ljiljana Katić, Željko Svaline 66, 31226 Dalj</item>
      <item>Slavica Mandić, Kamenjak 8, 51244 Grižane</item>
      <item>Tamara Sučić, I. Košuljandića Tomina 17, 51265 Dramalj</item>
      <item>Tomislav Karamarko, Tomislavova 89a, 51260 Crikvenica</item>
      <item>Marija Pobor, Brdo 4, 51266 Selce</item>
      <item>Josip Pobor, Brdo 4, 51266 Selce</item>
      <item>Vladimir Tomljanović, Podšupera 59, 51260 Crikvenica</item>
      <item>Branka Žanić, Andrije Šermana 30, 51250 Novi Vinodolski</item>
      <item>Marina Car, Ričina 9, 51243 Tribalj</item>
      <item>Milena Ilić, Poguljin 23, 51253 Bribir</item>
      <item>Mirko Marić, Hrusta VIII C, 51260 Crikvenica</item>
      <item>Dominik Crnković, Hrusta 3b, 51260 Crikvenica</item>
      <item>Sanja Kovač, Vinodolska 17a, 51260 Crikvenica</item>
      <item>Marijana Malčić, Mavrići 38, 51244 Grižane</item>
      <item>Dolores Stojčić, Kralja Zvonimira 14a, 51260 Crikvenica</item>
      <item>Ljlilja Ježić, I. Vončine 12, 51250 Novi Vinodolski</item>
      <item>Ankica Petričević, Kamenjak 8, 51244 Grižane</item>
      <item>Anton Badurina Tomić, Hrusta IIIb, 51260 Crikvenica</item>
      <item>Gordana Klisurić, Gornje Sredice 23a, 43000 Bjelovar</item>
      <item>Sanja Madvešček, Miroslava Krleže 24, 51260 Crikvenica</item>
      <item>Dubravka Mavrić, Mavrići 56, 51244 Grižane</item>
      <item>Ankica Košuljandić, Dramalj 6, 51265 Dramalj</item>
      <item>Ivan Đaković, Gornja mala 18, 35252 Sibinj</item>
      <item>Željko Pađen, Dubrovačka 4, 51000 Rijeka</item>
      <item>Marina Petrinović, Židine 13, 51260 Crikvenica</item>
      <item>Marija Pavlić, I.G. Kovačića 10, 51264 Jadranovo</item>
      <item>Juraj Katnić, Zidarska 27, 51260 Crikvenica</item>
      <item>Blaženko Kršul, M. Jeličića 16, 51266 Selce</item>
      <item>Dario Car, Ivana Gundulića 24, 51260 Crikvenica</item>
      <item>Baldo Hreljac, Hrusta 4/25, 51260 Crikvenica</item>
      <item>Ivica Ropac, Franje Čandeka 38, 51000 Rijeka</item>
      <item> Višnja Jelenović, Hrusta III 14b, 51261 Crikvenica</item>
      <item>Marija Lončarić, A. Kršula 8a, 51266 Selce</item>
      <item>Marica Volf, Kosavin 44, 51253 Bribir</item>
      <item>Nada Perišić, Podbanj 5/1, 51262 Kraljevica</item>
      <item>Snježana Bertović, Škrile II 13, 47300 Ogulin</item>
      <item>Ružica Tonković, Gradac 9b, 51253 Bribir</item>
      <item>Branka Pilaš, Baretići 3, 51244 Grižane</item>
      <item>Goran Jakovac, Kamenjak 32, 51244 Grižane</item>
      <item>Pavica Buovac, Dramalj 45, 51265 Dramalj</item>
      <item>Katarina Vlastelić, A. Kršula 8, 51266 Selce</item>
      <item>Aleksandra Domijan, Dramalj 75, 51265 Dramalj</item>
      <item>Ivana Babić, Žimider 40, 51260 Crikvenica</item>
      <item>Sanja Plavac, Dramaljsko selce 31a, 51265 Dramalj</item>
      <item>Vitomir Manestar, Gajevo šetalište 43, 51260 Crikvenica</item>
      <item>Jelka Mavrić Tomić, Kosavin 15, 51253 Bribir</item>
      <item>Ivica Perhat, Smokovo 2, 51264 Jadranovo</item>
      <item>Ruža Kosanović, Kosavin 5, 51253 Bribir</item>
      <item>Ivanka Butorac, Goranska 40, 51260 Crikvenica</item>
      <item>Goran Cindrić, Sv. Jakov 6, 47300 Ogulin</item>
      <item>Dario Brkić, Križ Gornji 8, 43202 Zrinski Topolovac</item>
      <item>Vinko Pobor, A. Kršula 43, 51266 Selce</item>
      <item>Tina Perhat, Smokovo 5, 51264 Jadranovo</item>
      <item>Kornelija Katalinić, Minakovo 29a, 51000 Rijeka</item>
      <item>Marija Galjanić Sovar, Basaričekova 46, 51260 Crikvenica</item>
      <item>Zrinka Lipičanin, Lj. Gaja 19, 35400 Nova Gradiška</item>
      <item>Hrvoje Zubčić, Braće dr. Sobol 17, 51260 Crikvenica</item>
      <item>Hrvoje Berić, Frankopanska 4, 34000 Požega</item>
      <item>Ljiljana Aleksić Žunić, Orovac 21, 53220 Otočac</item>
      <item>Ajka Sarajlić, Podugrinac 3, 51253 Bribir</item>
      <item>Danijela Kovačić, Klipe 79a, 47303 Josipdol</item>
      <item>Slavica Jurić, Br. Car 36, 51265 Dramalj</item>
      <item>Vlatka Stipeč, Kostelj 31, 51244 Grižane</item>
      <item>Željko Knežević, Glagoljaška 2, 51260 Crikvenica</item>
      <item>Marijana Komadina, S. Jeličića 59, 51266 Selce</item>
      <item>Biljana Kostić, Žrtava fašizma 17, 51304 Gerovo</item>
      <item>Marija Balas, Antovo 18, 51244 Grižane</item>
      <item>Ivan Pahlić, Pavla Radića 118, 51260 Crikvenica</item>
      <item>Filip Barišić, Tribalj 50, 51243 Tribalj</item>
      <item>Anđa Šeremet, A. Starčevića 31, 51260 Crikvenica</item>
      <item>Šaćir Skenderi, Podšupera 40a, 51260 Crikvenica</item>
      <item>Marica Knez, Marušići 8a, 51244 Grižane</item>
      <item>Vlado Jelenović, A. Starčevića 79, 51260 Crikvenica</item>
      <item>Marija Car, Kralja Tomislava 32, 51260 Crikvenica</item>
      <item>Franjo Broz, B. Domijan 5, 51265 Dramalj</item>
      <item>Sandra Vukelić, Hrusta 2a, 51260 Crikvenica</item>
      <item>Gordana Piškulić, Prisika 47, 51250 Novi Vinodolski</item>
      <item>Rude Jeličić, Maršala Tita 125, 51266 Selce</item>
      <item>Viktor Lončarić, Maršala Tita 72a, 51266 Selce</item>
      <item>Mladenka Blažičević, Kričina 6, 51253 Bribir</item>
      <item>Antonija Car, Braće Buchoffer bb, 51260 Crikvenica</item>
      <item>Josip Jurić, Manestri 43, 51265 Dramalj</item>
      <item>Mirjana Šamanić, Hrusta 2/2b, 51260 Crikvenica</item>
      <item>Sanja Stanišić, Ljupina 351, 35400 Nova Gradiška</item>
      <item>Meri Mavrić, Maršala Tita 71a, 51266 Selce</item>
      <item>Nikola Samaržija, Šupera 27, 51260 Crikvenica</item>
      <item>Lidija Babič, Manestri 17, 51265 Dramalj</item>
      <item>Dušan Jović, I. Jeličića 27, 51266 Selce</item>
      <item>Tomislav Lončarić, Primorska 1, 51260 Crikvenica</item>
      <item>Božena Kombol, Partizanska bb, 51266 Selce</item>
      <item>Ivica Bačić, Štale 38, 51253 Bribir</item>
      <item>Marija Jerčinović, Drivenik 26a, 51242 Drivenik</item>
      <item>Mirko Mataija, Sveti Petar 53, 47300 Ogulin</item>
      <item>Biljana Frančišković, Carovo 8, 51262 Kraljevica</item>
      <item>Renata Jeličić, Maršala Tita 77, 51266 Selce</item>
      <item>Željka Veljačić, Sopaljska 20d, 51260 Crikvenica</item>
      <item>Jasminka Knez, Cerovići 20a, 51242 Drivenik</item>
      <item>Milanko Subotin, Sopaljska 2, 51260 Crikvenica</item>
      <item>Dragica Strizić, Saftići 1a, 51244 Grižane</item>
      <item>Nedeljka Kamenić, Crnčićeva 12, 51000 Rijeka</item>
      <item>Sandra Zubčić, Braće dr. Sobol 17, 51260 Crikvenica</item>
      <item>Ivanka Iva Lončarić, S. Jeličića 29, 51266 Selce</item>
      <item>Slavica Blagojević, Kralja Tomislava 58, 51260 Crikvenica</item>
      <item>Marija Slaninka, Tribalj 14, 51243 Tribalj</item>
      <item>Marijan Jurinčić, Braće Buchoffer 2, 51260 Crikvenica</item>
      <item>Kristijan Antić, Rade Končara 83, 51266 Selce</item>
      <item>Marija Borbelj, Maršala Tita 61, 51266 Selce</item>
      <item>Višnja Smoljan, J. Klovića 30, 51260 Crikvenica</item>
      <item>Anka Grbčić, Ivana Gorana Kovačića 2, 51264 Jadranovo</item>
      <item>Branimir Starešina, Prisika 48, 51250 Novi Vinodolski</item>
      <item>Tatjana Španović, Tomislavova 61a, 51260 Crikvenica</item>
      <item>Ilija Tatalović, Centar 4, 47313 Drežnica</item>
      <item>Tatjana Perović, Tribalj 12, 51243 Tribalj</item>
      <item>Petra Pajnić, Podšešje 12, 51306 Čabar</item>
      <item>Emine Mehmeti, Vinodolska 22, 51260 Crikvenica</item>
      <item>Davor Petrinović, Braće Car 5, 51265 Dramalj</item>
      <item>Trajanka Šarar, Basaričekova 35, 51260 Crikvenica</item>
      <item>Nikola Šaban, Omladinska 35, 51264 Jadranovo</item>
      <item>Stanislav Dunato, Jurja Klovića 16, 51260 Crikvenica</item>
      <item>Ivan Car, Kralja Zvonimira 37, 51260 Crikvenica</item>
      <item>Vesna Crnčić, Hrusta VIII/b, 51260 Crikvenica</item>
      <item>Tomislav Oršolić, V. Nazora 50, 32270 Županja</item>
      <item>Zdenka Grbčić, Omladinska 34, 51264 Jadranovo</item>
      <item>Boris Pobor, Dinarski put 1b, 10000 Zagreb</item>
      <item>Snježana Ljubić, Trg Bana Jelačića 2, 48326 Virje</item>
      <item>Ines Kreutz Pogoreutz, Ugrini 50, 51253 Bribir</item>
      <item>Nevenka Drpić, Sv. Mikul 18, 51515 Šilo</item>
      <item>Antonio Vukelić, Blažićevo C 39, 51000 Rijeka</item>
      <item>Vejsil Nušinović, Podšupera 26b, 51260 Crikvenica</item>
      <item>Davor Kalanj, Franje Cara 15, 51260 Crikvenica</item>
      <item>Marija Žarković Turak, Braće Brozičević 6, 51260 Crikvenica</item>
      <item>Janja Antonić, Bribir 1, 51253 Bribir</item>
      <item>Dragomir Švast, Tribalj 8a, 51243 Tribalj</item>
      <item>Tomislav Marušić, Marušići 12, 51244 Grižane</item>
      <item>Larisa Čačić, Rade Končara 91, 51266 Selce</item>
      <item>Zora Crnić, Podgori bb, 51253 Bribir</item>
      <item>Ljiljana Šegulja, Školska 10, 51264 Jadranovo</item>
      <item>Marijan Stojanović, T. Ujevića 23, 33000 Virovitica</item>
      <item>Dubravka Kršul, I. Kostrenčića 10b , 51260 Crikvenica</item>
      <item>Marija Simić, Prilaz Trgu palih boraca 5, 51266 Selce</item>
      <item>Josip Dešman, E. Antića 7, 51266 Selce</item>
      <item>Majda Legac, Školska 19, 51260 Crikvenica</item>
      <item>Predrag Pešević, Hrusta 5A, 51260 Crikvenica</item>
      <item>Mirjana Gašparović, Hrusta bb, 51260 Crikvenica</item>
      <item>Milana Kosanović, Jasenak 93, 47314 Jasenak</item>
      <item>Vesna Dizdarević, 1. gardijske brigade 12, 47220 Vojnić</item>
      <item>Dragomir Stajčić, Hrusta Vib, 51260 Crikvenica</item>
      <item>Marija Špacir, Goranska 27a, 51260 Crikvenica</item>
      <item>Predrag Jeličić, Maršala Tita 77, 51266 Selce</item>
      <item>Marija Zekić, Franje Cara 18, 51260 Crikvenica</item>
      <item>Senad Vukelić, Franje Cara 15, 51260 Crikvenica</item>
      <item>Kata Miočić, Vukovarska 3, 51260 Crikvenica</item>
      <item>Ivka Kršul, B. Buchoffer 2, 51260 Crikvenica</item>
      <item>Marina Bilić, Mali dol 65, 51241 Križišće</item>
      <item>Linda Pobor, Andrije Kršula 8, 51266 Selce</item>
      <item>Vera Sokolić, Istarska 18, 51250 Novi Vinodolski</item>
      <item> Mladen Gržičić, Vladimira Nazora 9, 51260 Crikvenica</item>
      <item>Saša Mureta, A. Barca 10, 51260 Crikvenica</item>
      <item>Slavica Lazarević, Filip Pavešića 18 , 51262 Kraljevica</item>
      <item>Duško Katnić, Ljube Stipanića 1, 51260 Crikvenica</item>
      <item>Biserka Pavlić, I. G. Kovačića 3, 51264 Jadranovo</item>
      <item>Ijeman Antić, S. Jeličića 33, 51266 Selce</item>
      <item>Slavko Zekić, Benići 3, 51260 Crikvenica</item>
      <item>Milorad Blažičević, Tina Ujevića 14, 51260 Crikvenica</item>
      <item>Natali Manestar Car, M. Muževića 64, 51265 Dramalj</item>
      <item>Nevenka Obradović, Dolac 5, 51260 Crikvenica</item>
      <item>Marija Đelagić, A. Starčevića 2c, 31400 Đakovo</item>
      <item>Vesna Parat, Tomislavova 65e, 51260 Crikvenica</item>
      <item>Mirjana Marinić, Lička 13, 48306 Slavonski Brod</item>
      <item>Karolina Kolarek, Gornja Višnjica 54, 42255 Donja Višnjica</item>
      <item>Spomenko Antonić, I. Jeličića 31, 51266 Selce</item>
      <item>Mirko Lončarić, Kačjak 48, 51265 Dramalj</item>
      <item>Alma Vičević, Kostelj 78, 51244 Grižane</item>
      <item>Ivanka Jokić, Braće Stipčić 41, 51000 Rijeka</item>
      <item>Željka Grbčić, Obala 29, 51264 Jadranovo</item>
      <item>Jasmina Vujnović, Osječka 25a, 31500 Našice</item>
      <item>Karin Car, Dvorac 2, 51260 Crikvenica</item>
      <item>Marijana Miličević, Krmpotska 3, 51250 Novi Vinodolski</item>
      <item>Karin Krepelnik, Negrieva 14, 51000 Rijeka</item>
      <item>Dušan Pobor, S. Brozovića 27, 51266 Selce</item>
      <item>Tomislava Hržić, Radoš 473, 32236 Ilok</item>
      <item>Kristijan Jeličić, Maršala Tita 103, 51266 Selce</item>
      <item>Gordana Vuković, MaršalaTita 117, 51266 Selce</item>
      <item>Sanja Barac, Kotorska 50a, 51260 Crikvenica</item>
      <item> Domagoj  Starešina, Prisika 49, 51250 Novi Vinodolski</item>
      <item>Zlata Miočić, Zoričići 9, 51260 Crikvenica</item>
      <item>Natali Ivančić Majetić, Ivana Polića 1/B, 51260 Crikvenica</item>
      <item>Vedran Matejčić, Pavla Radića 1b, 51260 Crikvenica</item>
      <item>Mirela Šokčević, Vladimira Nazora 27, 32260 Gunja</item>
      <item>Vera Matejčić, Pavla Radića 13, 51260 Crikvenica</item>
      <item>Dragica Novaković, Podskoči 1, 51253 Bribir</item>
      <item>Josip Dijanić, Vukovarska 7, 51260 Crikvenica</item>
      <item>Olga Vičić, Franje Cara 2, 51260 Crikvenica</item>
      <item>Gordana Mataija, Štale 116, 51253 Bribir</item>
      <item>Višnja Sučić, Barice Rapić 11, 44000 Sisak</item>
      <item>Branka Kegalj, Dramaljsko selce bb, 51265 Dramalj</item>
      <item>Mirjana Đorđević, Kamenjak 57, 51244 Grižane</item>
      <item>Željka Prpić, Hrusta 5c, 51260 Crikvenica</item>
      <item>Ranka Melkus, Dubravka 16, 43500 Daruvar</item>
      <item>Mira Ljubanović, Hrusta IV/32, , 51260 Crikvenica</item>
      <item>Mirjana Briški, Ardelia della Belle 13, 35000 Slavonski Brod</item>
      <item>Zdenka Martinuč, Petak 3, 51260 Crikvenica</item>
      <item>Denis Vlah Car, Semičevići 13, 51287 Tribalj</item>
      <item>Štefanija Malnar, Rade Končara 13, 51266 Selce</item>
      <item>Ilija Barišić, Dramalj 14, 51265 Dramalj</item>
      <item>Jelena Bubrić, D. Gervaisa 12, 51000 Rijeka</item>
      <item>Mihaela Car, Stjepana i Antuna Radića 18, 44400 Glina</item>
      <item>Tatjana Jovanović, Basaričekova 63, 51260 Crikvenica</item>
      <item>Sara Rikanović, Strossmayerova 68, 51262 Kraljevica</item>
      <item>Dražen Mihajlović, I. Jeličića 27, 51266 Selce</item>
      <item>Vesna Fejzić, Podsopalj Drivenički 17, 51243 Tribalj</item>
      <item>Mira Veršić, Sopot 29, 51250 Novi Vinodolski</item>
      <item>Mauricio Samaržija, Benići 27, 51260 Crikvenica</item>
      <item>Stojadin Stojanović, Vinodolska 3, 51260 Crikvenica</item>
      <item>Ozana Lokmer, Bukovnička bb, 47000 Ogulin</item>
      <item>Višnja Šojat, Hrusta IV/51/3, 51260 Crikvenica</item>
      <item>Sanja Bodalec, Srijem 28, 33410 Sokolovac</item>
      <item>Slavko Morožin, Sopaljska 1a, 51260 Crikvenica</item>
      <item>Ivanka Mataija, Štale 92, 51253 Bribir</item>
      <item>Božo Miočić, Benići 26, 51260 Crikvenica</item>
      <item>Anđa Lukić, Stjepana Radića 78, 51515 Šarengrad</item>
      <item>Jadranka Čandrlić, Hrusta VIII 121, 51260 Crikvenica</item>
      <item>Katica Gržac, I. Ricića 29, 51264 Jadranovo</item>
      <item>Marica Matešić, Hrusta 37, 51260 Crikvenica</item>
      <item>Paul Kosanović, Kosavin 5, 51253 Bribir</item>
      <item>Jelena Bujan, Ante Starčevića 34, 51260 Crikvenica</item>
      <item>Zoran Tonković, Kičeri 12a, 51253 Bribir</item>
      <item>Berislav Manestar, Manestri 30, 51265 Dramalj</item>
      <item>Mirna  Rubčić, Tomislavova 118, 51260 Crikvenica</item>
      <item>Vlasta Gregorić, Hrusta III/14b, 51260 Crikvenica</item>
      <item>Ana Rubčić, Kralja Zvonimira 50 , 51250 Novi Vinodolski</item>
      <item>Anka Pavlović, Ladvić 20, 51260 Crikvenica</item>
      <item>Mihaela Dujlović, V. Lončarića 16, 51266 Selce</item>
      <item>Katica Mrvoš, Ugrini 42b, 51253 Bribir</item>
      <item>Verica Pavić, Braće Car Uračić 14, 51260 Crikvenica</item>
      <item> Marina Župan, Basaričekova 32 c, 51260 Crikvenica</item>
      <item>Dean Maričić, Tončićevo 19, 51260 Crikvenica</item>
      <item>Željko Zbašnik, Strossmayerovo šetalište 35/2, 51260 Crikvenica</item>
      <item>Senka Vekić, Donja draga 9c, 51260 Crikvenica</item>
      <item>Rinaldo Donda, Zidarska 18a, 51260 Crikvenica</item>
      <item>Dean Švast, Pećca 22a, 51243 Tribalj</item>
      <item>Nada Majetić, Prilaz partizanskoj 13, 51266 Selce</item>
      <item>Tihomir Stegne, Stara Rača 129, 43272 Nova Rača</item>
      <item>Dušan Dotlić, P. Španskih boraca 5, 51266 Selce</item>
      <item>Terezija Mahulik, Resnik 1, 34000 Požega</item>
      <item>Ankica Stanisavljević, Židine 50b, 51260 Crikvenica</item>
      <item>Marijan Mihajlović, Omladinska 24, 51266 Selce</item>
      <item>Elza Njegovan, Pavla Radića 26, 51260 Crikvenica</item>
      <item>Marino Antić, Matkino 5, 51266 Selce</item>
      <item>Ivica Karamarko, Prilaz K. Kupjakovića 2, 23450 Obrovac</item>
      <item>Dako Plavac, Dramaljsko selce 31a, 51265 Dramalj</item>
      <item>Berislav Jurinčić, Tončićevo 31, 51260 Crikvenica</item>
      <item>Branka Lončarić, Brdo 25a, 51266 Selce</item>
      <item>Jasna Blažević, Maršala Tita 26, 51266 Selce</item>
      <item>Ivica Antić, A. Antića 8, 51266 Selce</item>
      <item>Iris Džinović, Carovo 4, 51262 Kraljevica</item>
      <item>Anica Blažičević, A. Starčevića 4, 51260 Crikvenica</item>
      <item>Tanja Jeličić, Jurišićeva 8, 51260 Crikvenica</item>
      <item>Vesna Frković, Pošupera 54, 51260 Crikvenica</item>
      <item>Zora Vasilić, Vrtna 25, 51260 Crikvenica</item>
      <item> Kazimir Piršić, Šet. V. Nazora 7, 51000 Rijeka</item>
      <item>Jadranka Saftić, Vinodolska 25a, 51260 Crikvenica</item>
      <item>Ksenija Antić, Maršala Tita 49, 51266 Selce</item>
      <item>Irena Mužević, Dramalj 12, 51265 Dramalj</item>
      <item>Antonija Pešević, A. Antića 2, 51266 Selce</item>
      <item>Marija Ahel, Popovići 4, 51264 Jadranovo</item>
      <item>Bosiljka Šegulja, G.B. Ice 35, 51264 Jadranovo</item>
      <item>Slavko Brozović, Slavka Jeličića 22, 51266 Selce</item>
      <item>Amira Ramić, Podgori 4d, 51253 Bribir</item>
      <item>Jakob Leskur, Kačićeva 14, 51260 Crikvenica</item>
      <item>Stjepan Šoštarić, Maršala Tita 72, 51266 Selce</item>
      <item> Jadranka Lončarić, E. Antića 43a, 51266 Selce</item>
      <item>Rade Drageljević, Maršala Tita 59, 51266 Selce</item>
      <item>Radmila Glad, Klanac 1, 53212 Klanac</item>
      <item>Milka Mužević, Kostelj 128, 51244 Grižane</item>
      <item>Nada Tkalčević, A. Kovačića 32, 44400 Glina</item>
      <item>Lidija Bogeljić, Lokvica 9, 51265 Dramalj</item>
      <item>Veljka Delić Ibukić, Carovo 10, 51262 Kraljevica</item>
      <item>Anka Skočilić, Podgori 1c, 51253 Bribir</item>
      <item>Matilda Lončarić, M. Tita 141, 51266 Selce</item>
      <item>Marija Donda, Zidarska 18a, 51260 Crikvenica</item>
      <item>Hrvoje Vukšić, Zrinskih Frankopana 27, 35422 Zapolje Drežnik</item>
      <item>Jasna Grganić, Klanfari 33, 51265 Dramalj</item>
      <item>Mladena Aleksić, Podgori 2D, 51253 Bribir</item>
      <item>Gospa Đukić, Podgori 3a, 51253 Bribir</item>
      <item>Petar Stan, Bribir 1, 51253 Bribir</item>
      <item>Pelka Tonković, Kičeri 16, 51253 Bribir</item>
      <item>Maja Križan, Bukovačka cesta 299, 10000 Zagreb</item>
      <item>Mira Dumić, Nova Krasa 50, 51250 Novi Vinodolski</item>
      <item>Ana Katnić, Tomislavova 31, 51260 Crikvenica</item>
      <item>Ivan Štanfelj, Eugena Kvaternika 22, 51304 Gerovo</item>
      <item>Milan Tomić, Židine 30a, 51260 Crikvenica</item>
      <item>Vojislav Antonić, Kosavin 9, 51253 Bribir</item>
      <item>Smiljana Delić, Basaričekova 40, 51260 Crikvenica</item>
      <item>Stjepan Jeličić, M. Tita 97, 51266 Selce</item>
      <item>Kristina Smolčić, Barci 79a, 51244 Grižane</item>
      <item>Rudolf Kleković, Kosavin 26, 51253 Bribir</item>
      <item>Marica Fafanđel, Hrusta 2a, 51260 Crikvenica</item>
      <item>Tatjana Josipović, Mačkovac 41, 35423 Vrbje</item>
      <item>Slavica Mudražija Brozović, Ribarska 13, 51260 Crikvenica</item>
      <item>Milan Fištrović, Bačići 2, 51242 Drivenik</item>
      <item>Marica Kafadar, Stjepana Brozovića 20, 51266 Selce</item>
      <item>Damir Matijević, Košarevac 47, 35000 Slavonski Brod</item>
      <item>Josip Cickaj, F. Cara 15, 51260 Crikvenica</item>
      <item>Anđela Car, Tomislavova 83, 51260 Crikvenica</item>
      <item>Momir Pešević, Šupera 5, 51260 Crikvenica</item>
      <item>Ljubinko Antić, P. Slavka Jeličića 9, 51266 Selce</item>
      <item>Goran Mužević, Braće Košuljandić 44, 51265 Dramalj</item>
      <item>Nadia Janeš, Loknari 7, 51306 Čabar</item>
      <item>Ivica Jerčinović, Kičeri 24a, 51253 Bribir</item>
      <item>Paulina Krmpotić, S. Jeličića 57, 51266 Selce</item>
      <item>Milan Cvetinović, Zagrebačka 32, 51250 Novi Vinodolski</item>
      <item>Zdravko Butković, Vukovarska 95, 51265 Dramalj</item>
      <item>Sabira Nušinović, Podšupera 26 b, 51260 Crikvenica</item>
      <item>Marijana Kršul, Rastočine 4, 51000 Rijeka</item>
      <item>Jadranka Franić, Pećca 3, 51243 Tribalj</item>
      <item>Dragica Vukelić, Židine 1, 51260 Crikvenica</item>
      <item>Ljiljana Marijanović, Maršala Tita 72, 51266 Selce</item>
      <item> Miranda Baić, Kralja Tomislava 112, 51260 Crikvenica</item>
      <item>Aleksandra Uzelac, Kotorska 1, 51260 Crikvenica</item>
      <item>Dušanka Maravić, Hrusta 1-A, 51260 Crikvenica</item>
      <item>Vitomir Manestar, Dramalj 66, 51265 Dramalj</item>
      <item>Cvijeta Jeličić, S. Brozovića 1, 51266 Selce</item>
      <item>Ivana Matijević, Kričina 51a, 51253 Bribir</item>
      <item>Ana Perhat, Klanfari 9, 51265 Dramalj</item>
      <item>Slavko Jurić, Hrusta II/7, 51260 Crikvenica</item>
      <item>Natali Travaglia, Ribarska 7, 51260 Crikvenica</item>
      <item>Šime Fafanđel, Hrusta 2a, 51260 Crikvenica</item>
      <item>Blaženka Držaić, Osječka 29, 31500 Našice</item>
      <item>Filip Tratnjak, S. Brozovića 21, 51266 Selce</item>
      <item>Marina Cerović, Klanfari 17, 51265 Dramalj</item>
      <item>Saša Pobor, S. Brozovića 27, 51266 Selce</item>
      <item>Elvira Hreljac, Slavka Jeličića 22, 51266 Selce</item>
      <item>Josipa Butković, Dr. Antuna Barca 3, 51260 Crikvenica</item>
      <item>Helena Juretić, Dvorska 45, 51260 Crikvenica</item>
      <item>Ljubica Brkić, Ladvić 11d, 51260 Crikvenica</item>
      <item>Katarina Brozović, Rade Končara 30, 51266 Selce</item>
      <item>Marijana Majić, Kralja Tvrtka 5, 34000 Požega</item>
      <item>Ljubica Domijan Blažičević, Tina Ujevića 18, 51260 Crikvenica</item>
      <item>Vladimir Zatezalo, Krležina 4c, 47000 Karlovac</item>
      <item>Ivana Matetić, Matetići 2, 51264 Jadranovo</item>
      <item>Ružica Perhat, Smokovo 2, 51264 Jadranovo</item>
      <item>Marija Pešušić, Kala Grgura Ninskog 11, 51260 Crikvenica</item>
      <item>Josip Rubčić, Tomislavova 118, 51260 Crikvenica</item>
      <item>Višnja Anić, Korzo Vinodolskog Zakonika 7, 51250 Novi Vinodolski</item>
      <item>Štefa Sarić, Carevo 15, 51262 Kraljevica</item>
      <item>Marica Brnjac, Ladvić 12, 51260 Crikvenica</item>
      <item>Drinka Kršul, Partizanska 2, 51266 Selce</item>
      <item>Marija Zamuda, F. Pavešića 6, 51262 Kraljevica</item>
      <item>Marica Sučić, J.K. Tomina 17, 51265 Dramalj</item>
      <item>Martina Rebić, Rade Končara 57, 51266 Selce</item>
      <item>Marija Car, Kralja Zvonimira 37, 51260 Crikvenica</item>
      <item>Marko Kikić, Hrusta VIa, 51260 Crikvenica</item>
      <item>Ankica Katnić, Strossmayerovo šetalište 10, 51260 Crikvenica</item>
      <item>Marina Kodrnja, Srdoči 65, 51000 Rijeka</item>
      <item>Milorad Barac, Drage Gervaisa 21, 51260 Crikvenica</item>
      <item>Dario Hreljac, Kralja Tomislava 94, 51260 Crikvenica</item>
      <item>Duško Spasenić, Štefa Klarića 25, 44000 Sisak</item>
      <item>Dijana Butorac, Ribarska 43, 51260 Crikvenica</item>
      <item>Nikola Alafetić, Pavla Radića 37, 51260 Crikvenica</item>
      <item>Rodoljub Lončarić, Emila Antića 43, 51266 Selce</item>
      <item>Hedviga Čavrag, Klanfari 38, 51265 Dramalj</item>
      <item>Jelena Kurelac, Ugrini 4a, 51253 Bribir</item>
      <item>Biserka Premeru, Janjevalj 1, 51243 Tribalj</item>
      <item>Vilko Antić, Maršala Tita 66, 51266 Selce</item>
      <item>Dražen Uremović, Ul. Ante Starčevića 14, 10370 Dugo Selo</item>
      <item>Stevan Maravić, Gajevo šetalište 48, 51260 Crikvenica</item>
      <item>Jasminka Babić, Grižane 30a, 51244 Grižane</item>
      <item>Jasminka Antić, Vrtna 17, 51260 Crikvenica</item>
      <item>Vesna Grgurić Pilić, Zidarska 77, 51260 Crikvenica</item>
      <item>Vladimir Brozina, Ljube Stipanića 2, 51260 Crikvenica</item>
      <item>Dijana Hrvaćanin, Turnić 16, 34000 Požega</item>
      <item>Marin Uremović, Vinodolska 21, 51260 Crikvenica</item>
      <item>Tomislav Delić, Basaričekova 40, 51260 Crikvenica</item>
      <item>Silvano Baldo, Frankopanska 29, 51260 Crikvenica</item>
      <item>Iva Krpan, Omladinska 30, 51265 Dramalj</item>
      <item>Anica Prodanović, Gradac 46, 51253 Bribir</item>
      <item>Snježana Steinhauser, Sadska 7, 51000 Rijeka</item>
      <item>Branka Jurčević, V. Lončarića 16, 51266 Selce</item>
      <item>Ivica Samardžija, K. Zvonimira 29, 51260 Crikvenica</item>
      <item>Slavko Grozdek, Julija Klovića 27, 51260 Crikvenica</item>
      <item>Kruno Kovač, Tomislavova 35, 51260 Crikvenica</item>
      <item>Mladenka Maravić, Gajevo šetalište 48, 51260 Crikvenica</item>
      <item>Milan Nećak, Pod Fara 6, 51262 Kraljevica</item>
      <item>Mirjana Frković, Dvorska 59, 51260 Crikvenica</item>
      <item>Božica Milošević, Julija Klovića 28, 51260 Crikvenica</item>
      <item>Ljerka Hica, Antonovo 27, 51244 Grižane</item>
      <item>Ivica Komšić, Ljudevita Gaja 40, 32254 Vrbanja</item>
      <item>Ivanka Šnajdar, A. Antića 31, 51266 Selce</item>
      <item>Biserka Lončarić, Štale 27a, 51253 Bribir</item>
      <item>Anka Kužela, Željeznička 4, 43271 Velika Pisanica</item>
      <item>Božica Krčmar, Belobrajići 3, 51243 Tribalj</item>
      <item>Tomislav Jović, Ivana Jeličića 27, 51266 Selce</item>
      <item>Marija Antić, Prilaz Slavka Jeličića 9, 51266 Selce</item>
      <item>Milivoj Romanić, Zidarska 22, 51260 Crikvenica</item>
      <item>Snježana Jokić, Rade Končara 38, 51266 Selce</item>
      <item>Karolina Hunčak, Nova Krasa 8a, 51250 Novi Vinodolski</item>
      <item>Ana  Anušić, Latin 63, 47304 Plaški</item>
      <item>Silvija Grbčić, Omladinska 17, 51264 Jadranovo</item>
      <item>Božena Renka, Tribalj 23, 51243 Tribalj</item>
      <item>Marijo Šarčević, Frankopanska 26, 34000 Požega</item>
      <item>Lidija Sunara, Pavla Radića 28, 51260 Crikvenica</item>
      <item>Stjepan Katalinić, Dramaljsko Selce 27b, 51265 Dramalj</item>
      <item>Ivica Pelić, Benići 18, 51260 Crikvenica</item>
      <item>Svetlana Kostrenčić, Kostelj 122, 51244 Grižane</item>
      <item>Miljenko Vičić, Hrusta 2b, 51260 Crikvenica</item>
      <item>Višnja Jelenović, Hrusta III 14b, 51261 Crikvenica</item>
      <item>Ivanka Ćaćić, Žimider 25, 51260 Crikvenica</item>
      <item>Desanka Brozović, Partizanska 21, 51266 Selce</item>
      <item>Karmela Tomić, F. Pilepića 19h, 51000 Rijeka</item>
      <item>Dragica Car, Kralja Zvonimira 37, 51260 Crikvenica</item>
      <item>Renata Skomerža, Braće Buchoffer 9, 51260 Crikvenica</item>
      <item>Katica Car, Manestri 16, 51265 Dramalj</item>
      <item>Anton Tonković, Gradac 31c, 51253 Bribir</item>
      <item>Katica Antić, Maršala  Tita 90, 51266 Selce</item>
      <item>Mihaela Kossi, XIII div. 10, 51266 Selce</item>
      <item>Đurđa Pešević, Šupera 5, 51260 Crikvenica</item>
      <item>Nina Brdar, Kričina 24a, 51253 Bribir</item>
      <item>Slavko Matejčić, Petak 11, 51260 Crikvenica</item>
      <item>Đorđo Obrenović, Benići 69, 51260 Crikvenica</item>
      <item>Valentina Đurina, Podgorje 3a, 34335 Vetovo</item>
      <item>Ljiljana Mavrić, XIII divizije 55, 51266 Selce</item>
      <item>Anton Radil, Kralja Tomislava 21, 51260 Crikvenica</item>
      <item> Branka Pavlić, Basaričekova 30b, 51260 Crikvenica</item>
      <item>Anka Gabrić, Dramalj 84, 51265 Dramalj</item>
      <item>Vitomir Kršul, Sveti Vid 6a, 51253 Bribir</item>
      <item>Josip Tijan, A. Kršula 51, 51266 Selce</item>
      <item>Čedo Knežević, Bribir 11, 51253 Bribir</item>
      <item>Marina Domijan Preden, M. Muževića 124, 51260 Crikvenica</item>
      <item>Marija Matejčić, Pavla Radića 37a, 51260 Crikvenica</item>
      <item>Darko Bojin, Benići 11, 51260 Crikvenica</item>
      <item>Ljiljana Višnić, Šepci 29, 51264 Jadranovo</item>
      <item>Milena Blažić Knez Knez, M. Muževića 172, 51265 Dramalj</item>
      <item> Dinko  Buneta, Braće Car Uračić 32, 51260 Crikvenica</item>
      <item>Dubravko Kralj, Dragaljin 6, 51253 Bribir</item>
      <item>Anka Klanfar, Klanfari 15, 51265 Dramalj</item>
      <item>Snežana Balon, Slave Raškaj 12, 47280 Ozalj</item>
      <item>Aleksa Đokić, Podugrinac 21, 51253 Bribir</item>
      <item>Gordana Domijan, Basaričekova 33, 51260 Crikvenica</item>
      <item>Vlastimir Lončarić, Rade Končara 22, 51266 Selce</item>
      <item>Josip Car, Manestri 55, 51265 Dramalj</item>
      <item>Damnjan Draganić, Antona Mažuranića 14, 51250 Novi Vinodolski</item>
      <item>Grozdana Tus, D. Gervaisa 2, 51260 Crikvenica</item>
      <item>Marica Hajduković, Kičeri 45, 51253 Bribir</item>
      <item>Marica Kovačević, Dramalj 84, 51265 Dramalj</item>
      <item>Marija Lončar, Musulini 57, 51327 Gomirje</item>
      <item>Slavko Šupak, Kralja Tomislava 79, 51260 Crikvenica</item>
      <item>Berislav Ahel, Popovići 4, 51264 Jadranovo</item>
      <item>Dušanka Pobor, A. Kršula 8, 51266 Selce</item>
      <item>Sanja Baričević, Benkovići 4a, 51242 Drivenik</item>
      <item>Gordana Vukelić, Dvorska 55, 51260 Crikvenica</item>
      <item>Zoran Komadina, Zagrebačka 53, 51250 Novi Vinodolski</item>
      <item>Tanja Malovoz, Glagoljaša 19, 51260 Crikvenica</item>
      <item>Dolores Pećarina, Brdo 21, 51266 Selce</item>
      <item>Toni Nikčevski, Basaričekova 32a, 51260 Crikvenica</item>
      <item>Ivan Jurinčić, Braće Buchoffer 2, 51260 Crikvenica</item>
      <item>Ivan Tomić, F. Pilepića 19h, 51000 Rijeka</item>
      <item>Nikola Mulc, Glagoljaška 4, 51260 Crikvenica</item>
      <item>Evelin Krajačić, A. Kosića 10, 51000 Rijeka</item>
      <item>Slavica Matošević, Bana Jelačića 2, 35425 Davor</item>
      <item>Slavica Smojver, Ladvić 24, 51260 Crikvenica</item>
      <item>Mladenka Dundović, Korzo hrvatskih branitelja 17, 51250 Novi Vinodolski</item>
      <item>Marijana Klanfar, Kačjak 49, 51265 Dramalj</item>
      <item>Agata Prec, Podskoči 17, 51253 Bribir</item>
      <item>Igor Antić, Andrije Antića 8, 51266 Selce</item>
      <item>Anita Mataija, Šupera 5a, 51260 Crikvenica</item>
      <item>Slavica Mejašić, Gornje Mekušje 63, 47000 Karlovac</item>
      <item>Ladislav Borbelj, Matkino 41a, 51266 Selce</item>
      <item>Dean Jeličić, I. Jeličića 20, 51266 Selce</item>
      <item>Manda Blažević, Kala Sv. Antona 5, 51260 Crikvenica</item>
      <item>Svetlana Markovinović, Sopaljska 6a, 51260 Crikvenica</item>
      <item>Neven Lilić, Studenca 13, 51260 Crikvenica</item>
      <item>Vitomir Car, Bribir 11, 51253 Bribir</item>
      <item>Željka Stilin, A Antića 18, 51266 Selce</item>
      <item>Ivanka Mavrić, Andrije Antića 5, 51266 Selce</item>
      <item>Desanka Jović, I. Jeličića 27, 51266 Selce</item>
      <item>Suzana Benić, Pavla Radića 25, 51260 Crikvenica</item>
      <item>Nino Košuljandić, Dramalj 6, 51265 Dramalj</item>
      <item>Rita Začek, Podskoči 1c, 51253 Bribir</item>
      <item>Franjo Lončarić, M. Jelačića 43, 51266 Selce</item>
      <item>Ivan Lenac, Kralja Zvonimira 97, 51250 Novi Vinodolski</item>
      <item>Mladen Skorić, Zoretići 20, 51218 Dražice</item>
      <item>Irena Mužević, Vukovarska 68, 51265 Dramalj</item>
      <item>Marica Nikčevski, Basaričekova 32a, 51260 Crikvenica</item>
      <item>Manda Gašparović, Kralja Tomislava 124, 51260 Crikvenica</item>
      <item>Mirijanka Brenc, Ivana Gorana Kovačića 168, 51314 Ravna Gora</item>
      <item>Kristina Kršul, M. Jeličića 16, 51266 Selce</item>
      <item>Nada Bobić, Hrusta IVa, 51260 Crikvenica</item>
      <item>Tihomir Manjkaz, Sasovac 65, 43272 Nova Rača</item>
      <item>Vjenceslav Vuković, Maršala Tita 117, 51266 Selce</item>
      <item>Zdenka Švarcmajer, Franje Račkog 42, 31400 Đakovo</item>
      <item>Radojka Velić, Kala Sv. Antona 12a, 51260 Crikvenica</item>
      <item>Edin Behrić, Tina Ujevića 27, 51000 Rijeka</item>
      <item>Ivica Dragoja, Josipa Lovretića 34, 35000 Slavonski Brod</item>
      <item>Tatjana Matošić, Braće dr. Sobol 19, 51260 Crikvenica</item>
      <item>Zorica Kolmanić, V. Lončarića 19, 51266 Selce</item>
      <item>Gojko Strizić, Saftići 1a, 51244 Grižane</item>
      <item>Anka Đikandić, Čandrli 6, 51242 Drivenik</item>
      <item>Josip Antić, Rade Končara 83, 51266 Selce</item>
      <item>Ivanka Lončarić, Maršala Tita 72a, 51266 Selce</item>
      <item>Zdenka Carević, Grižane 60a, 51244 Grižane</item>
      <item>Stana Katnić, Ljube Stipanića 1, 51260 Crikvenica</item>
      <item>Ana Albertina Sladić, Poduljin 9, 51253 Bribir</item>
      <item>Gršo Mataija, J. Klovića 15, 51260 Crikvenica</item>
      <item>Marijana Gazilj, Hrusta IIa/11, 51260 Crikvenica</item>
      <item>Mario Borić, Križ Kamenica 72, 5322 Otočac</item>
      <item>Vitomir Radović, Krasa 42, 51250 Novi Vinodolski</item>
      <item>Snežana Piljić, Kostelj 32a, 51244 Grižane</item>
      <item>Nikola Cvijanović, Podšupera 51a, 51260 Crikvenica</item>
      <item>Iva Šejić, Pavla Radića 33, 51260 Crikvenica</item>
      <item>Goranka Gašparović Imširović, Drivenik 21, 51242 Drivenik</item>
      <item>Marinko Peranić, Rade Končara 35, 51266 Selce</item>
      <item>Blanka Nikolić, Šetalište Vladimira Nazora 10, 51260 Crikvenica</item>
      <item>Snježana Laslavić, Bribir 12a, 51253 Bribir</item>
      <item>Diana Hlača, Manestri 43, 51265 Dramalj</item>
      <item>Dijana Petrinović, Stube Ivana Paljage 2, 51260 Crikvenica</item>
      <item>Ivanka Maravić, Franje Cara 13, 51260 Crikvenica</item>
      <item>Nikola Krpan, Kralja Zvonimira 56, 51250 Novi Vinodolski</item>
      <item>Vesna Lončarić, Donja Draga 4, 51260 Crikvenica</item>
      <item>Lidija Jandrić, Andrije Antića 55, 51266 Selce</item>
      <item>Milan Komerički, Kralja  Tomislava 80a, 51260 Crikvenica</item>
      <item>Klaudija Kovačev, Dramalj 12, 51265 Dramalj</item>
      <item>Mirjana Babić Markelić, Žimider 34, 51260 Crikvenica</item>
      <item>Ivanka Benić, Dvorska 7, 51260 Crikvenica</item>
      <item>Branislav Dimitrijević, Hrusta 7a, 51260 Crikvenica</item>
      <item>Ksenija Lovrić Baričević, Zidine 20, 51260 Crikvenica</item>
      <item>Arsen Lončarić, Marka Marulića 9, 51260 Crikvenica</item>
      <item>Zlatomir Car, B. Brozičević 8, 51260 Crikvenica</item>
      <item>Gojka Crnković, Hrusta III/16, 51260 Crikvenica</item>
      <item>Aleksandar Vojnović, Pavla Radića 84, 51260 Crikvenica</item>
      <item>Ostoja Šokčević, Hrusta 2, 51260 Crikvenica</item>
      <item>Zdenka Semeš, S. Radića 112, 33000 Virovitica</item>
      <item>Klara Putina Mataija, J. Klovića 15, 51260 Crikvenica</item>
      <item>Lidija Nekić, Mavrići 45, 51244 Grižane</item>
      <item>Anka Polić, I.L. Ribara 27, 51264 Jadranovo</item>
      <item>Anita Frković, Zidarska 101, 51260 Crikvenica</item>
      <item>Mara Vukić, Franje Cara 17, 51260 Crikvenica</item>
      <item>Ivan Blažević, Primorska 1, 51260 Crikvenica</item>
      <item>Marija Car, Kralja Zvonimira 43, 51260 Crikvenica</item>
      <item>Daniela de Maio, Kosavin 1c, 51253 Bribir</item>
      <item>Branka Pelić, Benići 18, 51260 Crikvenica</item>
      <item>Blaženka Dunato, J. Klovića 16, 51260 Crikvenica</item>
      <item>Branka Ivančić, Stube Ivana Polića 1b, 51260 Crikvenica</item>
      <item>Jasmina Malatestinić, Br. Car Uračić 12, 51260 Crikvenica</item>
      <item>Ivica Matošić, Braće dr. Sobol 19, 51260 Crikvenica</item>
      <item>Ines Mađar, Braće Buchoffer 1a, 51260 Crikvenica</item>
      <item>Nada Radojčić, Hrusta IV a/4, 51260 Crikvenica</item>
      <item>Robert Radojević, Mokri 4, 51264 Jadranovo</item>
      <item>Damir Prgić, Hrusta 2a, 51260 Crikvenica</item>
      <item>Goran Blažić, Dramaljsko selce 41, 51265 Dramalj</item>
      <item>Albin Pobor, Rade Končara 9, 51266 Selce</item>
      <item>Marija Leskur, Hrusta 4c, 51260 Crikvenica</item>
      <item>Marija Brozović, Trg palih boraca 24, 51266 Selce</item>
      <item>Jozefa Mišković, Frana Galovića 5, 42000 Varaždin</item>
      <item>Nadežda Trbović, Benići 73, 51260 Crikvenica</item>
      <item>Kleofina Grgurić, Zrinska 96, 33507 Crnac</item>
      <item>Josip Car, Kačjak 22, 51265 Dramalj</item>
      <item>Ana Lošić (Capić), Zidarska 89, 51260 Crikvenica</item>
      <item>Ankica Antić, Židine 31, 51260 Crikvenica</item>
      <item>Kata Blažić, Palmotićeva 60/II, 10000 Zagreb</item>
      <item>Smiljanka Matejčić, Vinodolska 14, 51260 Crikvenica</item>
      <item>Josip Car, Dramalj 15, 51265 Dramalj</item>
      <item>Ivica Miriam Jurinčić, Tončićevo 31, 51260 Crikvenica</item>
      <item>Gordana Perković, Ratka Petrovića 60, 51000 Rijeka</item>
      <item>Roza Draženović, R. Končara 85, 51266 Selce</item>
      <item>Neven Jokić, Sad 6, 51260 Crikvenica</item>
      <item>Barbara Crnković Domijan, Vukovarska 50, 51265 Dramalj</item>
      <item>Damir Katulić, Trg palih boraca 2, 51266 Selce</item>
      <item>Vladimir Ivančić, Basaričekova 1, 51260 Crikvenica</item>
      <item>Ivan Pobor, Andrije Kršula 27, 51266 Selce</item>
      <item>Željka Jugović, Klanfari bb, 51265 Dramalj</item>
      <item>Marija Borbelj, Maršala Tita 61, 51266 Selce</item>
      <item>Petar Prvulović, Prilaz partizanskoj 15, 51266 Selce</item>
      <item>Marinko Albaneze, A. Antića 43, 51266 Selce</item>
      <item>Mladen Butorac, Prisika 12, 51250 Novi Vinodolski</item>
      <item>Anita Pešut, Vrtlarska 2, 47303 Josipdol</item>
      <item>Ramona Beti, Marijana Celjaka 47, 44000 Sisak</item>
      <item>Vida Lovrić, Sad 4, 51260 Crikvenica</item>
      <item>Božica Trbović, Podgori 14a, 51253 Bribir</item>
      <item>Franka Galetić, Ugrini 3, 51253 Bribir</item>
      <item>Vesna Parat, Gornja Draga 34, 51260 Crikvenica</item>
      <item>Dragan Hreljac, Mavrići 24, 51244 Grižane</item>
      <item>Željko Veljačić, Kralja Zvonimira 72, 51260 Crikvenica</item>
      <item>Vesna Radočaj, Židine 3, 51260 Crikvenica</item>
      <item>Biserka Štokić, Kralja Zvonimira 29, 51260 Crikvenica</item>
      <item>Vladimir Manestar, Manestri 24, 51265 Dramalj</item>
      <item>Zorka Mujadžić, Kosavin 1c, 51253 Bribir</item>
      <item>Đurđa Telesmanić, Gornje Selo 20, 51263 Šmrika</item>
      <item>Milan Nekić, Abatovo 5, 53270 Senj</item>
      <item>Kristina Kovačić, Zoričići 2, 51260 Crikvenica</item>
      <item>Antonija Balas, Marušići 8a, 51244 Grižane</item>
      <item>Josip Fugošić, Benići 12, 51260 Crikvenica</item>
      <item>Đurđica Mijuk, Jože Grabovšeka 13, 51000 Rijeka</item>
      <item>Snežana Stan, Bribir 1, 51253 Bribir</item>
      <item>Ivica Katnić, Kostelj 37, 51244 Grižane</item>
      <item>Zelkida Zukić, Kosavin 49, 51253 Bribir</item>
      <item>Violeta Kahrimanović, Šupera 24, 51260 Crikvenica</item>
      <item>Nada Lončarić, Kačjak 48, 51265 Dramalj</item>
      <item>Ana Bešker, Resnik 1, 34310 Pleternica</item>
      <item>Božica Seleš, Grkinska 30, 48350 Đurđevac</item>
      <item>Marija Antić, Partizanska 24, 51266 Selce</item>
      <item>Daniela Klaić, Vasine laze 16, 34000 Požega</item>
      <item>Ivanka Ilić, Goranska 5, 51260 Crikvenica</item>
      <item>Ivanka Car, Frankopanska 13, 51260 Crikvenica</item>
      <item>Desanka Holi, Cvjetna 13, 32222 Bršadin</item>
      <item>Branimir Manestar, Braće dr. Sobol 41, 51260 Crikvenica</item>
      <item>Josip Žentil, Krmpotska 17, 51250 Novi Vinodolski</item>
      <item>Stjepan Jurčić, S. Jeličića 55, 51266 Selce</item>
      <item>Marica Jurčić, Benići 32/I, 51260 Crikvenica</item>
      <item>Milan Knežević, R. Končara 45, 51266 Selce</item>
      <item>Darko Dević, Čakovečka 81, 32000 Vukovar</item>
      <item>Ivica Jurčić, Ledenice 46, 51251 Ledenice</item>
      <item>Nedeljka Orešković, Grižane 60, 51244 Grižane</item>
      <item>Ivica Poslek, Vukovarska 57, 51260 Crikvenica</item>
      <item>Dražen Tomašek, Tončićevo 12, 51260 Crikvenica</item>
      <item>Vesna Turčinov, Braće Cara 7, 51265 Dramalj</item>
      <item>Marta Marković, Nikšići 2a, 51325 Moravice</item>
      <item>Ivanka Jurinčić, Tribalj 15 L, 51243 Tribalj</item>
      <item>Nedjeljka Vranješ, Marulićev trg 17, 10000 Zagreb</item>
      <item>Josip Matijašić, Vivodina 7, 47283 Vivodina</item>
      <item>Marija Marić, Hrusta VIII 23c, 51260 Crikvenica</item>
      <item>Mirjana Marijanić, Veli dol 55, 51241 Križišće</item>
      <item>Mladenka Šekrst, M. Muževića 174, 51265 Dramalj</item>
      <item>Rudolf Polić, I.L. Ribara 27, 51264 Jadranovo</item>
      <item>Sanja Jurković, Ante Starčevića 31, 51260 Crikvenica</item>
      <item>Pamela Car, Manestri 16, 51265 Dramalj</item>
      <item>Beba Vuzem, Hrusta 3, 51260 Crikvenica</item>
      <item>Catarina Antić, Maršala Tita 105, 51266 Selce</item>
      <item>Martina Janković, Bilice 59, 34310 Pleternica</item>
      <item>Anica Marković, Saftići 22, 51244 Grižane</item>
      <item>Robert Grmuša, Franje Cara 13, 51260 Crikvenica</item>
      <item>Dean Lončarić, Sl. Jeličića 38, 51266 Selce</item>
      <item>Hrvoje Marina, Omladinska 1b, 51264 Jadranovo</item>
      <item>Vukosava Vukelić, Bana Jelačića 3, 51260 Crikvenica</item>
      <item>Ilinka Barac, Šupera 12, 51260 Crikvenica</item>
      <item>Đuro Marošević, Hrusta 6B/14, 51260 Crikvenica</item>
      <item>Vesna Tomić, Basaričekova 52 F, 51260 Crikvenica</item>
      <item>Alin Harambašić, Vukovarska 134, 51265 Dramalj</item>
      <item>Nikola Car, Kralja Zvonimira 43, 51260 Crikvenica</item>
      <item>Mirjana Kraljić, Glavinićeva 9, 51000 Rijeka</item>
      <item>Stojan Vidović, Tribalj 49, 51243 Tribalj</item>
      <item>Mira Bašić, Tomislavova 89a, 51260 Crikvenica</item>
      <item>Anica Lenhard, 22. lipnja 45, 51250 Novi Vinodolski</item>
      <item>Štefanija Tonković, Zvonimirova 62a, 51260 Crikvenica</item>
      <item>Marija Majstorović, Grobljanska 5, 31401 Viškovci</item>
      <item>Valentina Antić, M. Tita 123, 51266 Selce</item>
      <item>Marica Barac, Donja Draga 15, 51260 Crikvenica</item>
      <item>Lidija Parašćak, Rade Končara 53, 51266 Selce</item>
      <item>Danica Župan, Ladvić 2, 51260 Crikvenica</item>
      <item>Mario Vukelić, Kralja Tomislava 138, 51260 Crikvenica</item>
      <item>Marijan Antić, Studenčić 5a, 51266 Selce</item>
      <item>Ivica Jelenović, Podšupera 54, 51260 Crikvenica</item>
      <item>Dušanka Milošević, Braće Radića 15, 43240 Čazma</item>
      <item>Mirjana Dundović, Ugrini 38, 51253 Bribir</item>
      <item>Jakov Šokić, Klanfari 18a, 51265 Dramalj</item>
      <item>Josip Lončarić, Andrije Antića 1, 51266 Selce</item>
      <item>Andrej Pobor, Matkino 53, 51266 Selce</item>
      <item>Branko Pobor, Matkino 63, 51266 Selce</item>
      <item>Dino Omnić, Hrusta 1b, 51260 Crikvenica</item>
      <item>Eržebet Jurić, Dramaljsko selce 10, 51265 Dramalj</item>
      <item>Brankica Jurinčić, Kala Sv. Antona 21, 51260 Crikvenica</item>
      <item>Zlata Mihajić, Kotorska 8, 51260 Crikvenica</item>
      <item>Goran Stanković, Jedanaeste krajiške divizije 49/40, Beograd</item>
      <item> Zoran Stanković, Branka Ćopića 47, Karavukovo</item>
      <item> Ana Mihajić, Kotorska 9, 51260 Crikvenica</item>
      <item>Republika Hrvatska, Ministarstvo financija</item>
      <item>Republika Hrvatska, Ministarstvo financija , Katančićeva 5, 10000 Zagreb</item>
      <item>Republika Hrvatska, Ministarstvo financija , Katančićeva 5, 10000 Zagreb</item>
      <item>Agencija za osiguranje radničkih potraživanja u slučaju stečaja poslodavca</item>
      <item>Republika Hrvatska</item>
      <item>Vještak d.o.o., Iblerov trg 9, 10000 Zagreb</item>
      <item>Euro Alfa d.o.o., Radnička cesta 202, 10000 Zagreb</item>
      <item> Ecooperativa d.o.o., Kukuljanovo 451, 51227 Kukuljanovo</item>
      <item>Nastavni zavod za javno zdravstvo PGŽ, Krešimirova 52 a, 51000 Rijeka</item>
      <item>Iskratrade d.o.o. , Šetalište XIII divizije 26, 51000 Rijeka</item>
      <item>Goran Pilaš, vl. obrta Stolarija, Tribalj 22 A, 51243 Tribalj</item>
      <item>Mibor d.o.o., Slavonska avenija 3, 10000 Zagreb</item>
      <item>RAVIKO d.o.o., Tina Ujevića 33, 51000 Rijeka</item>
      <item>Danica mesna industrija d.o.o., Đelekovečka cesta 21, 48000 Koprivnica</item>
      <item>Agro Rijeka d.o.o., Kukuljanovo, industrijska zona b.b., 51223 Škrljevo</item>
      <item>PERT d.o.o. Ilok, podružnica Rijeka, Šet .XIII divizije 2,, 51000 Rijeka</item>
      <item>Središnje klirinško depozitarno društvo  d.d., Heinzelova 62/a, 10000 Zagreb</item>
      <item>RIMOS d.o.o. , Laginjina 8, , 51000 Rijeka</item>
      <item>Riječka industrija odjeće d.o.o., Izviđačka 13, 51000 Rijeka</item>
      <item>LABUD d.o.o., Radnička cesta 173/r, 10000 Zagreb</item>
      <item>POLAR-KLIMATIZACIJA d.o.o., Buzdohanj 168, 51219 Čavle</item>
      <item>ISTRA JADRAN d.o.o. , Valmade 40, 52100 Pula</item>
      <item>Hrvatsko društvo skladatelja , Berislavićeva 9, 10000 Zagreb</item>
      <item>HIR d.o.o., Nikole Jurišića 44, 53270 Senj</item>
      <item>Petar Milosavljević, vl. Elektroinstalacije elektromehanika PERO STRUJA, Kralja Tomislava 142, 51260 Crikvenica</item>
      <item>Agencija za upravljanje državnom imovinom, I. Lučića 6., 10000 Zagreb</item>
      <item>E-ELMES d.o.o. , Brckovljani, Matije Mesića 29 A, 10370 Dugo Selo</item>
      <item>Suzana Šubat vl. Proizvodno ugostiteljsko trgovačkog obrta Šubat Plast , Banovina 19 b, 51233 Lič</item>
      <item>OLICOMP d.o.o. , Mate Sušnja 10,, 51000 Rijeka</item>
      <item>Hrvatske šume d.o.o. , Ljudevita Farkaša Vukotinovićeva 2, 10000 Zagreb;</item>
      <item>SERVING d.o.o. , S. Cindrića 6, 51000 Rijeka</item>
      <item>Ecoteam-Primo d.o.o. , M. Barača 7, 51000 Rijeka</item>
      <item>GKTD "MURVICA"d.o.o., Trg Stjepana Radića 1/II, 51260 Crikvenica</item>
      <item>TOPLANE d.o.o., Kozala 87, 51000 Rijeka</item>
      <item>MHS d.o.o., Samoborska cesta 134, 10250 Zagreb</item>
      <item>INSPEKT d.o.o., Augusta Šenoe 32/III, 10000 Zagreb</item>
      <item>Sanjin Smlatić vl. Elektromehaničarski obrt "TONI", Čavle 140, 51219 Čavle</item>
      <item>TEHNOINVEST Zagreb d.o.o. , Hrastovička 70, 10250 Zagreb</item>
      <item>Carlsberg Croatia d.o.o., Danica 3, 48000 Koprivnica</item>
      <item>COCA COLA HBC Hrvatska d.o.o. , Sachsova 1, 10000 Zagreb</item>
      <item>Tutti Frutti FMB d.o.o., Brusići 16, 51511 Malinska</item>
      <item>Hrvatski telekom d.d. Sjedište regije, Savska cesta 32, 10000 Zagreb</item>
      <item>VINDIJA d.d., Međimurska 6;, 42000 Varaždin</item>
      <item>CROATIA OSIGURANJE d.d. Zagreb, Filijala Rijeka, Korzo 39, 51000 Rijeka</item>
      <item>MISTRAŽ d.o.o. , Luki 19, 10000 Rijeka</item>
      <item>MIROSLAV MESAROŠ, vl. obrta Akvagan, Šet. Ivana Jeličića 38, 51266 Selce</item>
      <item>I.P. INŽENJERING d.o.o., Srdoči 21A, 51000 Rijeka</item>
      <item>MD PROJEKT d.o.o. , Laginjina 2, 51000 Rijeka; Rijeka</item>
      <item>KONZUM d.d., M. Čavića 1a, 10000 Zagreb</item>
      <item>RIVOS d.o.o., Lokvica 12, 51250 Novi Vinodolski</item>
      <item>RI KLIMA Opatija d.o.o., Pavlovac 7/a, 51410 Opatija</item>
      <item>SONG VIVAK d.o.o., Kralja Zvonimira 12, 51250 Novi Vinodolski</item>
      <item>Arkada-trgovine d.o.o., Osječka 39, 51000 Rijeka</item>
      <item>Podravka prehrambena industrija d.d., Ante Starčevića 32, 48000 Koprivnica</item>
      <item>JAMNICA d.d., Getaldićeva 3, 10000 Zagreb</item>
      <item>Alen Tucman ,  P. Lončara 31, 10290 Zaprešić</item>
      <item>STANIĆ d.o.o., Kerestinečka cesta 57A, Kerestinec, 10431 Sveta Nedjelja</item>
      <item>LEDELA d.o.o., Perkovčeva 130, 10430 Samobor</item>
      <item>NIKAS d.o.o., općina Matulji, Jušići 69 d, 51410 Jurdani</item>
      <item>INA - Industrija nafte d.d. , Av. V. Holjevca 10; Amruševa 8/1, 10000 Zagreb</item>
      <item>HEP - OPSKRBA d.o.o., Ulica grada Vukovara 37, 10000 Zagreb</item>
      <item>Prehrambeno industrijski kombinat d.d. , Krešimirova 26, 51000 Rijeka</item>
      <item>MILMAN d.o.o., Kralja Tomislava 30, 51260 Crikvenica</item>
      <item>JELA d.o.o., Frankopanska 13, 51260 Crikvenica</item>
      <item>EKO - TONERI d.o.o., Omladinska 9, 51000 Rijeka</item>
      <item>HEP-Operator distribucijskog sustava d.o.o., Viktora Cara Emina 2, 51000 Rijeka</item>
      <item>ISTRABENZ PLINI d.o.o., Senjska cesta bb, 51222 Bakar</item>
      <item>Goran Rihtarić, vl. EX - ALTO obrt za turističku animaciju i konzalting, Ostogovićeva 7, 10000 Zagreb</item>
      <item>Konica Minolta Hrvatska  - poslovna rješenja d.o.o., Horvatova 82 , 10000 Zagreb</item>
      <item>Damir Jovanović, vl. Trgovina na malo i veliko "MAJA", A. Mažuranića  63a, 51250 Novi Vinodolski</item>
      <item>Crikvenica - Opatija EKO d.o.o., PJ Crikvenica, Ivana Zavidića 3, 51410 Opatija</item>
      <item>KTD Vodovod Žrnovnica d.o.o., Dubrova 22, 51250 Novi Vinodolski</item>
      <item>KOMPAKT d.o.o., Lindar /grad Pazin, Lindarski Križ 99H, 52000 Pazin</item>
      <item>SKI KLUB "Rijeka" , Vodovodna 13b, 51000 Rijeka</item>
      <item>Hrvatske vode Zagreb VGI "Kvarnersko primorje i otoci", Đure Šporera 3; Verdijeva 6/IV, 51000 Rijeka</item>
      <item>Hrvatska radiotelevizija , Prisavlje 3, 10000 Zagreb</item>
      <item>Kumrić Dražen, vl. obrta za poljoprivrednu proizvodnju Kumrić, Maruševec, Selnik 78, 42243 Kumrić</item>
      <item>Arsen Bratović, vl. AB - Elektro elektromehaničarski obrt,  Veli Brgud 87, 51213 Jurdani</item>
      <item>Darko Pečuvčić, vl. PLIN SERVIS, Grižane 76a, 51244 Grižane</item>
      <item>Kanasta d.o.o., Braće Linardić 8, 51500 Krk</item>
      <item>Republika Hrvatska, Primorsko-Goranska županija, Grad Crikvenica, Kralja Tomislava 85, 51260 Crikvenica</item>
      <item>LIFT-MONT Rijeka d.o.o., Kršinićeva 8, 51000 Rijeka</item>
      <item>TAPESS d.o.o., Jurčići 3, 51215 Kastav</item>
      <item>Pekara Primorje d.o.o., Zidarska 39, 51260 Crikvenica</item>
      <item>Silvana Komadina, vl. telekomunikacijski servis, Braće Brozičević 8, 51260 Crikvenica</item>
      <item>Turistička zajednica Grada Crikvenice, Trg Stjepana Radića 1c, 51260 Crikvenica</item>
      <item>VESNA GARTNER- PILAŠ, dr. med. specijalist medicine rada, Specijalistička ordinacija medicine rada, Kotorska bb, 51260 Crikvenica</item>
      <item>Zagreb nekretnine d.o.o. ,  Nova Ves 17, 10000 Zagreb</item>
      <item>Jadran usluge d.o.o., Ivana Skomerže 1, 51260 Crikvenica</item>
      <item>Pekara Benić d.o.o., Mavrići 54, 51262 Grižane-Belgrad</item>
      <item>Laserline d.o.o., Tribje 17, 52470 Umag</item>
      <item>Vjekoslav Rajber, Vinogradska 67a, 48000 Koprivnica</item>
      <item>Arhiver d.o.o. , S.V.Čiče 4, 51000 Rijeka</item>
      <item>Vladimir i Mladenka Sergo kao vlasnici zajedničkog obrta za proizvodnju i trgovinu "Galanterija", M.B.Rašana 9, 52000 Pazin</item>
      <item>Zvonko Host kao vlasnik SERVIS ELEKTRONIKE,  Jardasi 42, 51215 Kastav</item>
      <item>"METRO-KON" d.o.o., Poljana B.  Hanžekovića 47, 10000 Zagreb</item>
      <item>Ivica Jurković kao vlasnik Sportskog centra "Omorika", Gajevo šetalište b.b., 51265 Dramalj</item>
      <item>NEGRO-USLUGE d.o.o., Kalina 11, 51000 Rijeka</item>
      <item>Goranka Hinić, Lomnička 21, 10 000 Zagreb</item>
      <item>Juraj Bačić, Blažići 2, 51243 Tribalj</item>
      <item>Tomislav Barac, Br. Buchoffer 2, 51260 Crikvenica</item>
      <item>Darko Blašković, A. Barca 18, 51260 Crikvenica</item>
      <item>Saša Brnčić, Sopaljska 7, 51260 Crikvenica</item>
      <item>Vladimir Brnić, Sad 10, 51260 Crikvenica</item>
      <item>Željka  Crnjanović, E. Antića 19, 51266 Selce</item>
      <item>Ana Cvitković, M. Marulića 5, 51260 Crikvenica</item>
      <item>Anka Domijan, Petak 3, 51260 Crikvenica</item>
      <item>Milka Domijan, Prilaz obali 6, 51260 Crikvenica</item>
      <item>Ivan Gašparović, Vukovarska 16, 51260 Crikvenica</item>
      <item>Robert Gecan, J. T. Košuljandića 1, 51265 Dramalj</item>
      <item>(pok. Željka) Kristina Grbčić, Obala 29, 51264 Jadranovo</item>
      <item>Nenad Grubić, Tomislavova 89, 51260 Crikvenica</item>
      <item>Marijan Jurinčić, Tončićevo 29, 51260 Crikvenica</item>
      <item>Melanija Kaliman, Mihovila Jeličića 37, 51266 Selce</item>
      <item>Anton Kirinčić, Brdo 1, 51515 Šilo</item>
      <item>Afrodita Komadina, S. Jeličića 59, 51266 Selce</item>
      <item>Milica Krpan, Basaričekova 38, 51260 Crikvenica</item>
      <item>Aramis Liebhardt, I. Gundulića 7, 51260 Crikvenica</item>
      <item>Nada Lončar, Ladvić 11 b, 51260 Crikvenica</item>
      <item>Marina Lončarić, A. Antića 15, 51266 Selce</item>
      <item>Ivan Miočić, Hrusta VI b/12, 51260 Crikvenica</item>
      <item>Vladimir Montanari, Franje Cara 15, 51260 Crikvenica</item>
      <item>Josip Mužević, Br. Košuljandić 44, 51265 Dramalj</item>
      <item>Ivana Peko Lončar, A. Kršula 8 a, 51266 Selce</item>
      <item>Andrija Peričić, Donji Zagon 11, 51251 Donji Zagon</item>
      <item>Zdravko Periš, Basaričekova 9, 51260 Crikvenica</item>
      <item>Zvjezdan Preden, Veli Kijac 22, 51513 Omišalj</item>
      <item>Slobodan  Radetić, Benići 71, 51260 Crikvenica</item>
      <item>Anka Sokolić, A. Kršula 19, 51266 Selce</item>
      <item>Branko Sudar, Vinodolska 26, 51260 Crikvenica</item>
      <item>Marija Šoštarić, M. Tita 72, 51266 Selce</item>
      <item>Siniša Tomašić, I. Gundulića 25, 51260 Crikvenica</item>
      <item>Ivana Trubić, Frankopanska 6, 51260 Crikvenica</item>
      <item>Vidov Vijeko, M. Tita 57, 51266 Selce</item>
      <item>Kuzman Vukić, Benići 56, 51260 Crikvenica</item>
      <item>Agencija za osiguranje radničkih potraživanja u slučaju stečaja poslodavca, </item>
      <item>ERSTE &amp; STEIERKISCHE BANK d.d., Jadranski trg 3a, 51000 Rijeka</item>
      <item>pok. Marija (Nenad) Jeličić, Maršala Tita 125, 51266 Selce</item>
    </derivirana_varijabla>
  </DomainObject.Predmet.OstaliListFormatedWithAdress>
  <DomainObject.Predmet.OstaliListFormatedWithAdressOIB>
    <izvorni_sadrzaj>
      <item>SAVEZ SAMOSTALNIH SINDIKATA HRVATSKE, KREŠIMIROVA 4, Rijeka</item>
      <item>registar TS Rijeka</item>
      <item>Narodne novine d.d. Zagreb, SR Njemačke 6, 10020 Zagreb</item>
      <item>Županijsko državno odvjetništvo Rijeka</item>
      <item>oglasna ploča</item>
      <item>računovodstvo suda</item>
      <item>Julijana Fak, Novi Varoš 13, 51315 Mrkopalj</item>
      <item>Marija Ružić, OIB 72695335756, Čavle 43, 51219 Čavle</item>
      <item>Erste &amp; S. Bank d.d. Rijeka, Jadranski trg 3a, 51000 Rijeka</item>
      <item>OD Kovačević i dr. Rijeka punomoćnik sudionika u postupku JADRAN d.d. u stečaju CRIKVENICA</item>
      <item>Porezna uprava Rijeka</item>
      <item>Hrvatski fond za privatizaciju Zagreb, Ivana Lučića 6, 10000 Zagreb</item>
      <item>GRAD CRIKVENICA, 51260 Crikvenica</item>
      <item>Erste &amp; S. Bank d.d. Rijeka, Jadranksi trg 3a, 51000 Rijeka</item>
      <item>PAVLOMIR d.o.o. N. Vinodolski, OIB 33879979692, Novljansko polje bb, 51250 Novi Vinodolski</item>
      <item>Marija Buneta, Šenoina 9, 51250 Novi Vinodolski</item>
      <item>Nada Barišić, M. Jengića 33, 51000 Rijeka</item>
      <item>POREZNA UPRAVA RIJEKA / KSENIJA LUŠTICA</item>
      <item>Slavica Jurić, OIB 33220340137, Kačjak 55, 51265 Dramalj</item>
      <item>Mladenko Crnčić, OIB 00031704980, Hrusta 8, 51260 Crikvenica</item>
      <item> Gordana Dežman, OIB 00183476943, Hrusta VII b, 51260 Crikvenica</item>
      <item>Anita Horvat, OIB 00331924450, Trg Bana Jelačića 31, 31000 Osijek</item>
      <item>Valentina Jakirčević, OIB 00352864378,  Zrinskih  Frankopana 25, 47246 Drežnik Grad</item>
      <item>Nedeljko Magaš, OIB 00482430416, A. Antića 26, 51266 Selce</item>
      <item>Ivan Sarić, OIB 00580030300, Gradac 52, 51253 Bribir</item>
      <item>Antonija Šimić, OIB 00729213652, S. Radića 63, 34000 Požega</item>
      <item>Marica Svetić, OIB 00895738043, Ugrini 15b, 51253 Bribir</item>
      <item>Željka Ligatić, OIB 00959950290, Gradac 31, 51253 Bribir</item>
      <item>Ivica Lončarić, OIB 01015328878, Brdo 25a, 51266 Selce</item>
      <item>Mara Pejaković, OIB 01204783737, Stjepana i Antuna Radića 5, 44400 Glina</item>
      <item>Dragica Kožul, OIB 01230979461, Vladimira Nazora 11, 32234 Suhopolje</item>
      <item>Ivica Domijan, OIB 01321144022, 1. prilaz M. Muževića 6, 51260 Crikvenica</item>
      <item>Vinka Debelec, OIB 01334333837, Kostelj 14, 51244 Grižane</item>
      <item>Petar Lončarić, OIB 1382290072, Slavka Jeličića 25, 51266 Selce</item>
      <item>Josip Kolmanić, OIB 01461097532, V. Lončarića 19, 51266 Selce</item>
      <item>Ankica Cupać, OIB 01519840098, Sveti Vid 5b, 51253 Bribir</item>
      <item>Enisa Tamarut, OIB 01566564883, Pavla Radića 78, 51260 Crikvenica</item>
      <item>Davorka Buneta, OIB 01717803725, Poduljin 8, 51253 Bribir</item>
      <item>Josipa Komadina, OIB 01752138257, Braće Brozičević 8, 51260 Crikvenica</item>
      <item>Dalibor Antić, OIB 01794197982, 1. prilaz Trgu palih boraca 14, 51266 Selce</item>
      <item>Toma Dražić, OIB 02095845812, Jurkovo 1, 51250 Novi Vinodolski</item>
      <item>Ivka Hržić, OIB 03064743997, Detkovac 89, 33411 Gradina</item>
      <item>Savo Kosanović, OIB 03068512259, Kosavin 5, 51253 Bribir</item>
      <item>Mihovil Tomašić, OIB 3286342207, Gundulićeva 25, 51260 Crikvenica</item>
      <item>Ružica Nećak, OIB 03395995403, Pod Fara 6, 51262 Kraljevica</item>
      <item>Maria Peričić, OIB 03478840844, Ladvić 3d, 51260 Crikvenica</item>
      <item>Ines Pristušek, OIB 03734929265, Žimider 2, 51260 Crikvenica</item>
      <item>Daniel Marina, OIB 03776915180, Omladinska 1b, 51264 Jadranovo</item>
      <item>Sergio Zustović, OIB 03853630154, A. Kršula 48, 51266 Selce</item>
      <item>Darko Miočić, OIB 03927686370, Vukovarska 3, 51260 Crikvenica</item>
      <item>Kata Tomić, OIB 03982764294, Podgori 68, 51253 Bribir</item>
      <item>Tihana Pobor, OIB 04067291507, A. Antića 27, 51266 Selce</item>
      <item>Nevenka Juretić, OIB 04071157989, 1. Maja 6, 51263 Šmrika</item>
      <item>Marica Kikić, OIB 04075244810, Hrusta VIa, 51260 Crikvenica</item>
      <item>Vinka Vukonich, OIB 04091317840, Hrusta IVc, 51260 Crikvenica</item>
      <item>Vaso Perić, OIB 4288294403, Hrusta 6a, 51260 Crikvenica</item>
      <item>Astrid Ivančić, OIB 04323695410, Pavla Radića 3, 51260 Crikvenica</item>
      <item>Bernardno Vukušić, OIB 04398554804, Maršala Tita 72a, 51266 Selce</item>
      <item>Meri Grubišić, OIB 04443685381, Primorska 7, 51263 Šmrika</item>
      <item>Ivan Frančišković, OIB 4486325366, Štale 102, 51253 Bribir</item>
      <item>Ljiljana Lučić, OIB 04569032796, Prilaz Braće Košuljandić 18, 51265 Dramalj</item>
      <item>Radojka Ružić, OIB 04808475283, Partizanska 2, 51266 Selce</item>
      <item>Mirko Pejić, OIB 04910038153, Ljudevita Gaja 108, 32275 Bošnjaci</item>
      <item>Katica Lončarić, OIB 04935145760, XIII divizije 10, 51266 Selce</item>
      <item>Ivan Peričić, OIB 05248040278, Ladvić bb, 51260 Crikvenica</item>
      <item>Sandra Sivčević, OIB 05255286918, Dubrava 250, 10000 Zagreb</item>
      <item>Nada Ježić, OIB 05307477063, Hrusta 3a, 51260 Crikvenica</item>
      <item>Tomislav Lončarić, OIB 05764602358, Matkino 10, 51266 Selce</item>
      <item>Vladimir Jeličić, OIB 05819326882, Zvonka Cara 3, 51260 Crikvenica</item>
      <item>Klaudija Brkljača, OIB 05823430320, Podšupera 13, 51260 Crikvenica</item>
      <item>Vjekoslava Peričić, OIB 6002696762, Podšupera 7, 51260 Crikvenica</item>
      <item>Zdenka Domijan, OIB 06006728566, Dramaljsko Selce 33, 51265 Dramalj</item>
      <item>Josip Sokolić, OIB 06059705313, A. Kršula 19, 51266 Selce</item>
      <item>Lidija Grubišić, OIB 06156663392, Dvori 18, 51263 Šmrika</item>
      <item>Fehim Eljazović, OIB 06266229856, Marka Marulića 3, 51260 Crikvenica</item>
      <item>Bosiljka Car, OIB 06530138206, Kralja Tomislava 75, 51260 Crikvenica</item>
      <item>Katica Majetić, OIB 06573700602, Milanlug 38, 34350 Čaglin</item>
      <item>Selma Elezović, OIB 06618473251, Primorska 11, 51260 Crikvenica</item>
      <item>Antica Grozdanić, OIB 06671368015, Br. Car Uračić 15, 51260 Crikvenica</item>
      <item>Branka Havić, OIB 07157247978, Antovo 27, 51244 Grižane</item>
      <item>Mladen Mihelčić, OIB 07308498700, Jargovo 28, 51253 Bribir</item>
      <item>Đurđica Peričić, OIB 07309091595, Podšupera 7, 51260 Crikvenica</item>
      <item>Stjepan Car, OIB 07660786675, Kralja Tomislava 75, 51260 Crikvenica</item>
      <item>Marta Plavac, OIB 7836003467, Dramaljsko selce 32, 51265 Dramalj</item>
      <item>Marijana Mureta, OIB 07853618269, Dragaljin 1a, 51253 Bribir</item>
      <item>Zdravko Žarić, OIB 07925926350, Židine 24, 51260 Crikvenica</item>
      <item>Pava Miličević, OIB 08180109073, Krmpotska 3, 51250 Novi Vinodolski</item>
      <item>Josipa Šubat, OIB 08615260916, Ivanj 4, 51264 Jadranovo</item>
      <item>Albin Domijan, OIB 08627284309, Ribarska 6, 51260 Crikvenica</item>
      <item>Nedeljka Jeličić, OIB 8743319910, Maršala Tita 107, 51266 Selce</item>
      <item>Morena Premeru, OIB 08935679283, Janjevalj 1, 51243 Tribalj</item>
      <item>Marija Kršul, OIB 08997311267, Matkino 6, 51266 Selce</item>
      <item>Irena Gašparović, OIB 09286407311, Viktor Finderlea 8, 51260 Crikvenica</item>
      <item>Vjekoslav Lončarić, OIB 9327291136, Emila Antića 26, 51266 Selce</item>
      <item>Jelena Marošević, OIB 09527418010, Hrusta 6b/14, 51260 Crikvenica</item>
      <item>Šime Brkljača, OIB 09671716234, Podšupera 13, 51260 Crikvenica</item>
      <item>Gordana Merčnik, OIB 09705258294, Hrustina 3, 51263 Šmrika</item>
      <item>Mato Odžić, OIB 09840270221, Tončićevo 20, 51260 Crikvenica</item>
      <item>Anica Car, OIB 09843513117, Dvorska 45, 51260 Crikvenica</item>
      <item>Branka Pintar, OIB 09998566041, Saftići 4, 51244 Grižane</item>
      <item>Tihomir Kršul, OIB 10031574360, Matkino 2, 51266 Selce</item>
      <item>Siniša Tomašić, OIB 10125305225, I. Gundulića 35 , 51260 Crikvenica</item>
      <item>Stipan Kovačev, OIB 10144805902, Dramalj 12, 51265 Dramalj</item>
      <item>Martina Štimac, OIB 10321384747, Drenovački put 30, 44000 Sisak</item>
      <item>Dragica Pešić, OIB 10715089092, Pecka 94, 44415 Topusko</item>
      <item>Marica Huzjak, OIB 10818451713, Vladimira Nazora 15, 51260 Crikvenica</item>
      <item>Radmila Šubert, OIB 10960235878, Osap 28, 51260 Crikvenica</item>
      <item>Maša Manestar, OIB 11112529596, M. Muževića 64, 51265 Dramalj</item>
      <item>Franjo Pobor, OIB 11222359011, V. Lončarića 7, 51266 Selce</item>
      <item>Irena Juretić, OIB 11334263797, Ribarska 7, 51260 Crikvenica</item>
      <item>Zvjezdana Perhat, OIB 11436254624, Sušik 8, 51243 Tribalj</item>
      <item>Mara Ilić, OIB 11877698144, Poduljin 33, 51253 Bribir</item>
      <item>Željko Blažičević, OIB 11946180073, Kričina 6, 51253 Bribir</item>
      <item>Ivanka Domijan, OIB 11970305027, Ribarska 6, 51260 Crikvenica</item>
      <item>Anton Gabrić, OIB 12057981809, Dramalj 84, 51265 Dramalj</item>
      <item>Oleg Trošelj, OIB 12078388303, Benići 52, 51260 Crikvenica</item>
      <item>Ruža Soldić, OIB 12113567585, Lopudska 34c, 31000 Osijek</item>
      <item>Milan Stanisavljević, OIB 12137905305, Židine 50b, 51260 Crikvenica</item>
      <item>Juraj Smolčić, OIB 12147098055, Breze 7, 51251 Ledenice</item>
      <item>Lydia Jurinčić, OIB 12412409030, Šiljevica 46, 51264 Jadranovo</item>
      <item>Pejo Prgić, OIB 12503418002, Bribir 11, 51253 Bribir</item>
      <item>Danijela Zgombić, OIB 12519027744, Baretići 17, 51244 Grižane</item>
      <item>Nataša Rakas, OIB 12705818080, Sv. Ivana Krstitelja 8, 31326 Darda</item>
      <item>Đuro Jelovac, OIB 12778826682, Dramalj 84, 51265 Dramalj</item>
      <item>Tatjana Lončarić, OIB 12780447351, 2. prilaz Trgu palih Boraca 8, 51266 Selce</item>
      <item>Natalia Marijanić, OIB 12818595728, Marušići 32, 51244 Grižane</item>
      <item>Anita Fele, OIB 12889114850, Hrusta 3/14a, 51260 Crikvenica</item>
      <item>Živka Kosanović, OIB 13017258635, Jargovo 39, 51253 Bribir</item>
      <item>Verica Filić, OIB 13045077755, I.P. Tominog 21, 51262 Kraljevica</item>
      <item>Vanda Belamarić, OIB 13053732239, Podšupera 51c, 51260 Crikvenica</item>
      <item>Božica Manestar, OIB 13070255255, Sopaljska 20a, 51260 Crikvenica</item>
      <item>Vjekoslava Lončarić, OIB 13078127547, S. Jeličića 25, 51266 Selce</item>
      <item>Vesna Šnjarić, OIB 13098373896, Zagrebačka 11, 53230 Korenica</item>
      <item>Dubravka Šokčević, OIB 13343882953, V. Nazora 27, 32260 Gunja</item>
      <item>Josip Grbčić, OIB 13456293846, Pehat I. Ricića 13, 51264 Jadranovo</item>
      <item>Radmila Lončarić, OIB 13720287865, Rade Končara 22, 51266 Selce</item>
      <item>Petar Lončarić, OIB 13822690072, S. Jeličića 25, 51266 Selce</item>
      <item>Zdenko Car, OIB 13969415397, Blaškovići 12a, 51244 Grižane</item>
      <item>Ljubomir Stojčić, OIB 13995158115, Gajevo šetalište 12, 51260 Crikvenica</item>
      <item>Jasna Visković, OIB 14062358396, Katrica 2, 51265 Dramalj</item>
      <item>Gabrijela Miočević, OIB 14426121076, Biskupija bb, 22300 Knin</item>
      <item>Ružica Grbeš, OIB 14517071316, Šupera 7a, 51260 Crikvenica</item>
      <item>Ivana Milak, OIB 14702607487, Stjepana Radića 21, 47246 Drežnik Grad</item>
      <item>Anka Fugošić, OIB 14836158450, Goranska 12, 51260 Crikvenica</item>
      <item>Dragica Pejić, OIB 14906364627, Ljudevita Gaja 108, 32275 Bošnjaci</item>
      <item>Savo Grozdanić, OIB 15057461824, Br. Car-Uračić 15, 51260 Crikvenica</item>
      <item>Elvis Majetić, OIB 15254711783, Prilaz Partizanskoj 13, 51266 Selce</item>
      <item>Marijan Benić, OIB 15454783727, Dvorska 7, 51260 Crikvenica</item>
      <item>Vlado Markovinović, OIB 15461762781, Sopaljska 6 a, 51260 Crikvenica</item>
      <item>Nevenka Barović, OIB 15488859116, Mavrići 28, 51244 Grižane</item>
      <item>Melita Frančišković, OIB 15520868988, Šupera 3b, 51260 Crikvenica</item>
      <item>Katica Bujan, OIB 15696142082, Ante Starčevića 34, 51260 Crikvenica</item>
      <item>Robert Bengez, OIB 15743547330, Sušik 31, 51243 Tribalj</item>
      <item>Marina Milković, OIB 15928003101, Prisika 8, 51250 Novi Vinodolski</item>
      <item>Janja Strizić, OIB 15999620533, Štale 82, 51253 Bribir</item>
      <item>Bore Čajić, OIB 16064853764, Barci 79a, 51244 Grižane</item>
      <item>Vladimir Brozičević, OIB 16095727300, Gradac 9c, 51253 Bribir</item>
      <item>Estera Juretić, OIB 16106136964, Ribarska 7, 51260 Crikvenica</item>
      <item>Sanja Papić, OIB 16172635315, Turanski put 5, 51000 Rijeka</item>
      <item>Blaženko Bačić, OIB 16320919247, V. Nazora 29, 51260 Crikvenica</item>
      <item>Marijan Geljić, OIB 16615801682, J.J. Štrosmayera 10, 32100 Vinkovci</item>
      <item>Josipa Hrvaćanin, OIB 16748734804, Turnić 16, 34000 Požega</item>
      <item>Rada Danilović, OIB 16750760821, Vršina 23, 51262 Kraljevica</item>
      <item>Silvana Grbčić, OIB 16835766564, Perhati 5, 51264 Jadranovo</item>
      <item>Irmica Car, OIB 16909932700, Br. Brozičević 8, 51260 Crikvenica</item>
      <item>Jelena Trutić Božić, OIB 17403078567, Lapat 33e, 47304 Plaški</item>
      <item>Ana Velker, OIB 17451328275, Velika bršljanica, 43282 Vukovje</item>
      <item>Marija Buneta Krišković, OIB 17507210678, Šenoina 9, 51250 Novi Vinodolski</item>
      <item>Marija Stojčić, OIB 17524367829, Gajevo šetalište 12, 51260 Crikvenica</item>
      <item>Drinko Lončarić, OIB 17639177396, II Prilaz Trgu palih boraca 8, 51266 Selce</item>
      <item>Anamarija Mazzarolli, OIB 17735908074, Perhati 2a, 51264 Jadranovo</item>
      <item>Julijana Fak, OIB 17778836164, Novi varoš 13, 51315 Mrkopalj</item>
      <item>Milan Miočić, OIB 17901246902, Benići 26, 51260 Crikvenica</item>
      <item>Ferdinand Stilin, OIB 17973310644, A. Antića 18, 51266 Selce</item>
      <item>Vesna Kalinić, OIB 17987163851, Kostelj 85a, 51244 Grižane</item>
      <item>Mira Kovačić, OIB 18219589575, Klipe 79a, 47300 Ogulin</item>
      <item>Marija Fele, OIB 18341658603, Hrusta III/14a, 51260 Crikvenica</item>
      <item>Ankica Muminagić, OIB 18626516130, Antovo 18, 51244 Grižane</item>
      <item>Jasna Čor, OIB 18840500591, Zidarska 101, 51260 Crikvenica</item>
      <item> Monika Lončarević, OIB 18985328209, Karlovačka 15, 51264 Jadranovo</item>
      <item>Tatjana Cvitković, OIB 19033799042, Podsopalj Drivenički 18, 51243 Tribalj</item>
      <item>Ana Filipović, OIB 19236656835, A. Mažuranića 64, 51250 Novi Vinodolski</item>
      <item>Dragica Brozović, OIB 19530490642, Sl. Jeličića 22, 51266 Selce</item>
      <item>Ljiljana Blažina, OIB 19625290825, Hreljin 16, 51226 Hreljin</item>
      <item>Ante Antić, OIB 20363960955, Maršala  Tita 49, 51266 Selce</item>
      <item>Kristijan Pobor, OIB 20605444121, Stjepana Brozovića 27, 51266 Selce</item>
      <item>Iva Maria Virag, OIB 20608432664, Podšupera 30d, 51260 Crikvenica</item>
      <item>Dušanka Vedrić, OIB 20875100180, Josipa Košuljandića Tome 37, 51265 Dramalj</item>
      <item>Rajko Jurišić, OIB 20922977986, Baštijanova 54, 10000 Zagreb</item>
      <item>Dragica Djurić, OIB 21097831622, Zagorska 12b, 10000 Zagreb</item>
      <item>Anđela Mlikota, OIB 21211769391, Petra Preradovića 54, 33410 Suhopolje</item>
      <item>Ivan Mijić, OIB 21217198521,  Hrusta Ivb, 51260 Crikvenica</item>
      <item>Ljiljana Katić, OIB 21731397003, Željko Svaline 66, 31226 Dalj</item>
      <item>Slavica Mandić, OIB 21791194752, Kamenjak 8, 51244 Grižane</item>
      <item>Tamara Sučić, OIB 21798392060, I. Košuljandića Tomina 17, 51265 Dramalj</item>
      <item>Tomislav Karamarko, OIB 21804881537, Tomislavova 89a, 51260 Crikvenica</item>
      <item>Marija Pobor, OIB 87374719356, Brdo 4, 51266 Selce</item>
      <item>Josip Pobor, OIB 02121583320, Brdo 4, 51266 Selce</item>
      <item>Vladimir Tomljanović, OIB 21916262266, Podšupera 59, 51260 Crikvenica</item>
      <item>Branka Žanić, OIB 21926537911, Andrije Šermana 30, 51250 Novi Vinodolski</item>
      <item>Marina Car, OIB 21951063172, Ričina 9, 51243 Tribalj</item>
      <item>Milena Ilić, OIB 21954934621, Poguljin 23, 51253 Bribir</item>
      <item>Mirko Marić, OIB 22256071366, Hrusta VIII C, 51260 Crikvenica</item>
      <item>Dominik Crnković, OIB 22261027337, Hrusta 3b, 51260 Crikvenica</item>
      <item>Sanja Kovač, OIB 22385132326, Vinodolska 17a, 51260 Crikvenica</item>
      <item>Marijana Malčić, OIB 22466177278, Mavrići 38, 51244 Grižane</item>
      <item>Dolores Stojčić, OIB 22630594457, Kralja Zvonimira 14a, 51260 Crikvenica</item>
      <item>Ljlilja Ježić, OIB 22777493217, I. Vončine 12, 51250 Novi Vinodolski</item>
      <item>Ankica Petričević, OIB 22787426230, Kamenjak 8, 51244 Grižane</item>
      <item>Anton Badurina Tomić, OIB 22884399530, Hrusta IIIb, 51260 Crikvenica</item>
      <item>Gordana Klisurić, OIB 22933364920, Gornje Sredice 23a, 43000 Bjelovar</item>
      <item>Sanja Madvešček, OIB 23073483942, Miroslava Krleže 24, 51260 Crikvenica</item>
      <item>Dubravka Mavrić, OIB 23187130043, Mavrići 56, 51244 Grižane</item>
      <item>Ankica Košuljandić, OIB 23268155358, Dramalj 6, 51265 Dramalj</item>
      <item>Ivan Đaković, OIB 23302786159, Gornja mala 18, 35252 Sibinj</item>
      <item>Željko Pađen, OIB 23321134873, Dubrovačka 4, 51000 Rijeka</item>
      <item>Marina Petrinović, OIB 23348905311, Židine 13, 51260 Crikvenica</item>
      <item>Marija Pavlić, OIB 23567979698, I.G. Kovačića 10, 51264 Jadranovo</item>
      <item>Juraj Katnić, OIB 23638284992, Zidarska 27, 51260 Crikvenica</item>
      <item>Blaženko Kršul, OIB 23860239071, M. Jeličića 16, 51266 Selce</item>
      <item>Dario Car, OIB 23901066951, Ivana Gundulića 24, 51260 Crikvenica</item>
      <item>Baldo Hreljac, OIB 24107197220, Hrusta 4/25, 51260 Crikvenica</item>
      <item>Ivica Ropac, OIB 24231536342, Franje Čandeka 38, 51000 Rijeka</item>
      <item> Višnja Jelenović, OIB 24265010911, Hrusta III 14b, 51261 Crikvenica</item>
      <item>Marija Lončarić, OIB 24265569115, A. Kršula 8a, 51266 Selce</item>
      <item>Marica Volf, OIB 24345294814, Kosavin 44, 51253 Bribir</item>
      <item>Nada Perišić, OIB 24396129486, Podbanj 5/1, 51262 Kraljevica</item>
      <item>Snježana Bertović, OIB 24442634031, Škrile II 13, 47300 Ogulin</item>
      <item>Ružica Tonković, OIB 24600136140, Gradac 9b, 51253 Bribir</item>
      <item>Branka Pilaš, OIB 24694582370, Baretići 3, 51244 Grižane</item>
      <item>Goran Jakovac, OIB 24704459512, Kamenjak 32, 51244 Grižane</item>
      <item>Pavica Buovac, OIB 24892575863, Dramalj 45, 51265 Dramalj</item>
      <item>Katarina Vlastelić, OIB 24905953241, A. Kršula 8, 51266 Selce</item>
      <item>Aleksandra Domijan, OIB 25069857732, Dramalj 75, 51265 Dramalj</item>
      <item>Ivana Babić, OIB 25091536758, Žimider 40, 51260 Crikvenica</item>
      <item>Sanja Plavac, OIB 25185986029, Dramaljsko selce 31a, 51265 Dramalj</item>
      <item>Vitomir Manestar, OIB 25229835841, Gajevo šetalište 43, 51260 Crikvenica</item>
      <item>Jelka Mavrić Tomić, OIB 25229970572, Kosavin 15, 51253 Bribir</item>
      <item>Ivica Perhat, OIB 25256115930, Smokovo 2, 51264 Jadranovo</item>
      <item>Ruža Kosanović, OIB 25536824393, Kosavin 5, 51253 Bribir</item>
      <item>Ivanka Butorac, OIB 25545666665, Goranska 40, 51260 Crikvenica</item>
      <item>Goran Cindrić, OIB 25588128854, Sv. Jakov 6, 47300 Ogulin</item>
      <item>Dario Brkić, OIB 25943421017, Križ Gornji 8, 43202 Zrinski Topolovac</item>
      <item>Vinko Pobor, OIB 26012691330, A. Kršula 43, 51266 Selce</item>
      <item>Tina Perhat, OIB 26017349047, Smokovo 5, 51264 Jadranovo</item>
      <item>Kornelija Katalinić, OIB 26204394900, Minakovo 29a, 51000 Rijeka</item>
      <item>Marija Galjanić Sovar, OIB 26256457137, Basaričekova 46, 51260 Crikvenica</item>
      <item>Zrinka Lipičanin, OIB 26273143005, Lj. Gaja 19, 35400 Nova Gradiška</item>
      <item>Hrvoje Zubčić, OIB 26337763592, Braće dr. Sobol 17, 51260 Crikvenica</item>
      <item>Hrvoje Berić, OIB 26358954800, Frankopanska 4, 34000 Požega</item>
      <item>Ljiljana Aleksić Žunić, OIB 26383533109, Orovac 21, 53220 Otočac</item>
      <item>Ajka Sarajlić, OIB 26768782135, Podugrinac 3, 51253 Bribir</item>
      <item>Danijela Kovačić, OIB 26824699557, Klipe 79a, 47303 Josipdol</item>
      <item>Slavica Jurić, OIB 26877410862, Br. Car 36, 51265 Dramalj</item>
      <item>Vlatka Stipeč, OIB 26919209412, Kostelj 31, 51244 Grižane</item>
      <item>Željko Knežević, OIB 27066149936, Glagoljaška 2, 51260 Crikvenica</item>
      <item>Marijana Komadina, OIB 27112285021, S. Jeličića 59, 51266 Selce</item>
      <item>Biljana Kostić, OIB 27135664719, Žrtava fašizma 17, 51304 Gerovo</item>
      <item>Marija Balas, OIB 27304529341, Antovo 18, 51244 Grižane</item>
      <item>Ivan Pahlić, OIB 27308570809, Pavla Radića 118, 51260 Crikvenica</item>
      <item>Filip Barišić, OIB 27393929250, Tribalj 50, 51243 Tribalj</item>
      <item>Anđa Šeremet, OIB 27471842487, A. Starčevića 31, 51260 Crikvenica</item>
      <item>Šaćir Skenderi, OIB 27544547315, Podšupera 40a, 51260 Crikvenica</item>
      <item>Marica Knez, OIB 27653935452, Marušići 8a, 51244 Grižane</item>
      <item>Vlado Jelenović, OIB 27703839272, A. Starčevića 79, 51260 Crikvenica</item>
      <item>Marija Car, OIB 27805714821, Kralja Tomislava 32, 51260 Crikvenica</item>
      <item>Franjo Broz, OIB 27823129294, B. Domijan 5, 51265 Dramalj</item>
      <item>Sandra Vukelić, OIB 27902042943, Hrusta 2a, 51260 Crikvenica</item>
      <item>Gordana Piškulić, OIB 28188489967, Prisika 47, 51250 Novi Vinodolski</item>
      <item>Rude Jeličić, OIB 28520122239, Maršala Tita 125, 51266 Selce</item>
      <item>Viktor Lončarić, OIB 28590773896, Maršala Tita 72a, 51266 Selce</item>
      <item>Mladenka Blažičević, OIB 28691771439, Kričina 6, 51253 Bribir</item>
      <item>Antonija Car, OIB 28754597893, Braće Buchoffer bb, 51260 Crikvenica</item>
      <item>Josip Jurić, OIB 28988462488, Manestri 43, 51265 Dramalj</item>
      <item>Mirjana Šamanić, OIB 29095904993, Hrusta 2/2b, 51260 Crikvenica</item>
      <item>Sanja Stanišić, OIB 29139821100, Ljupina 351, 35400 Nova Gradiška</item>
      <item>Meri Mavrić, OIB 29175374636, Maršala Tita 71a, 51266 Selce</item>
      <item>Nikola Samaržija, OIB 29373277147, Šupera 27, 51260 Crikvenica</item>
      <item>Lidija Babič, OIB 29547514898, Manestri 17, 51265 Dramalj</item>
      <item>Dušan Jović, OIB 29585749171, I. Jeličića 27, 51266 Selce</item>
      <item>Tomislav Lončarić, OIB 29769716618, Primorska 1, 51260 Crikvenica</item>
      <item>Božena Kombol, OIB 30016313468, Partizanska bb, 51266 Selce</item>
      <item>Ivica Bačić, OIB 30114915130, Štale 38, 51253 Bribir</item>
      <item>Marija Jerčinović, OIB 30401361379, Drivenik 26a, 51242 Drivenik</item>
      <item>Mirko Mataija, OIB 30457761556, Sveti Petar 53, 47300 Ogulin</item>
      <item>Biljana Frančišković, OIB 30502501799, Carovo 8, 51262 Kraljevica</item>
      <item>Renata Jeličić, OIB 30666022818, Maršala Tita 77, 51266 Selce</item>
      <item>Željka Veljačić, OIB 30801654346, Sopaljska 20d, 51260 Crikvenica</item>
      <item>Jasminka Knez, OIB 30923354945, Cerovići 20a, 51242 Drivenik</item>
      <item>Milanko Subotin, OIB 31115755682, Sopaljska 2, 51260 Crikvenica</item>
      <item>Dragica Strizić, OIB 31192684693, Saftići 1a, 51244 Grižane</item>
      <item>Nedeljka Kamenić, OIB 31499667371, Crnčićeva 12, 51000 Rijeka</item>
      <item>Sandra Zubčić, OIB 31636984340, Braće dr. Sobol 17, 51260 Crikvenica</item>
      <item>Ivanka Iva Lončarić, OIB 31658817122, S. Jeličića 29, 51266 Selce</item>
      <item>Slavica Blagojević, OIB 31866455550, Kralja Tomislava 58, 51260 Crikvenica</item>
      <item>Marija Slaninka, OIB 31911536544, Tribalj 14, 51243 Tribalj</item>
      <item>Marijan Jurinčić, OIB 32098148511, Braće Buchoffer 2, 51260 Crikvenica</item>
      <item>Kristijan Antić, OIB 32173515446, Rade Končara 83, 51266 Selce</item>
      <item>Marija Borbelj, OIB 32299241377, Maršala Tita 61, 51266 Selce</item>
      <item>Višnja Smoljan, OIB 32449446849, J. Klovića 30, 51260 Crikvenica</item>
      <item>Anka Grbčić, OIB 32534217053, Ivana Gorana Kovačića 2, 51264 Jadranovo</item>
      <item>Branimir Starešina, OIB 32755784308, Prisika 48, 51250 Novi Vinodolski</item>
      <item>Tatjana Španović, OIB 32795379549, Tomislavova 61a, 51260 Crikvenica</item>
      <item>Ilija Tatalović, OIB 32847370032, Centar 4, 47313 Drežnica</item>
      <item>Tatjana Perović, OIB 32894692455, Tribalj 12, 51243 Tribalj</item>
      <item>Petra Pajnić, OIB 32946572428, Podšešje 12, 51306 Čabar</item>
      <item>Emine Mehmeti, OIB 32962088787, Vinodolska 22, 51260 Crikvenica</item>
      <item>Davor Petrinović, OIB 33057573126, Braće Car 5, 51265 Dramalj</item>
      <item>Trajanka Šarar, OIB 33146451257, Basaričekova 35, 51260 Crikvenica</item>
      <item>Nikola Šaban, OIB 33262652334, Omladinska 35, 51264 Jadranovo</item>
      <item>Stanislav Dunato, OIB 33331340683, Jurja Klovića 16, 51260 Crikvenica</item>
      <item>Ivan Car, OIB 33475912455, Kralja Zvonimira 37, 51260 Crikvenica</item>
      <item>Vesna Crnčić, OIB 33532981923, Hrusta VIII/b, 51260 Crikvenica</item>
      <item>Tomislav Oršolić, OIB 33565911249, V. Nazora 50, 32270 Županja</item>
      <item>Zdenka Grbčić, OIB 33577491943, Omladinska 34, 51264 Jadranovo</item>
      <item>Boris Pobor, OIB 33587551592, Dinarski put 1b, 10000 Zagreb</item>
      <item>Snježana Ljubić, OIB 33728878406, Trg Bana Jelačića 2, 48326 Virje</item>
      <item>Ines Kreutz Pogoreutz, OIB 33744572718, Ugrini 50, 51253 Bribir</item>
      <item>Nevenka Drpić, OIB 33820976383, Sv. Mikul 18, 51515 Šilo</item>
      <item>Antonio Vukelić, OIB 33821668302, Blažićevo C 39, 51000 Rijeka</item>
      <item>Vejsil Nušinović, OIB 33913508891, Podšupera 26b, 51260 Crikvenica</item>
      <item>Davor Kalanj, OIB 33925461850, Franje Cara 15, 51260 Crikvenica</item>
      <item>Marija Žarković Turak, OIB 33968354972, Braće Brozičević 6, 51260 Crikvenica</item>
      <item>Janja Antonić, OIB 33974633889, Bribir 1, 51253 Bribir</item>
      <item>Dragomir Švast, OIB 34268928006, Tribalj 8a, 51243 Tribalj</item>
      <item>Tomislav Marušić, OIB 34534493459, Marušići 12, 51244 Grižane</item>
      <item>Larisa Čačić, OIB 34536656642, Rade Končara 91, 51266 Selce</item>
      <item>Zora Crnić, OIB 34744831329, Podgori bb, 51253 Bribir</item>
      <item>Ljiljana Šegulja, OIB 34951320298, Školska 10, 51264 Jadranovo</item>
      <item>Marijan Stojanović, OIB 35234292573, T. Ujevića 23, 33000 Virovitica</item>
      <item>Dubravka Kršul, OIB 35353414582, I. Kostrenčića 10b , 51260 Crikvenica</item>
      <item>Marija Simić, OIB 35660976846, Prilaz Trgu palih boraca 5, 51266 Selce</item>
      <item>Josip Dešman, OIB 36015796787, E. Antića 7, 51266 Selce</item>
      <item>Majda Legac, OIB 36200128119, Školska 19, 51260 Crikvenica</item>
      <item>Predrag Pešević, OIB 36582057638, Hrusta 5A, 51260 Crikvenica</item>
      <item>Mirjana Gašparović, OIB 36691101554, Hrusta bb, 51260 Crikvenica</item>
      <item>Milana Kosanović, OIB 36771677727, Jasenak 93, 47314 Jasenak</item>
      <item>Vesna Dizdarević, OIB 36840841914, 1. gardijske brigade 12, 47220 Vojnić</item>
      <item>Dragomir Stajčić, OIB 37065363375, Hrusta Vib, 51260 Crikvenica</item>
      <item>Marija Špacir, OIB 37177504460, Goranska 27a, 51260 Crikvenica</item>
      <item>Predrag Jeličić, OIB 37263209962, Maršala Tita 77, 51266 Selce</item>
      <item>Marija Zekić, OIB 37629713219, Franje Cara 18, 51260 Crikvenica</item>
      <item>Senad Vukelić, OIB 37649812970, Franje Cara 15, 51260 Crikvenica</item>
      <item>Kata Miočić, OIB 37854709781, Vukovarska 3, 51260 Crikvenica</item>
      <item>Ivka Kršul, OIB 37959218373, B. Buchoffer 2, 51260 Crikvenica</item>
      <item>Marina Bilić, OIB 37982772814, Mali dol 65, 51241 Križišće</item>
      <item>Linda Pobor, OIB 38032697141, Andrije Kršula 8, 51266 Selce</item>
      <item>Vera Sokolić, OIB 38174429645, Istarska 18, 51250 Novi Vinodolski</item>
      <item> Mladen Gržičić, OIB 38190578831, Vladimira Nazora 9, 51260 Crikvenica</item>
      <item>Saša Mureta, OIB 38469805736, A. Barca 10, 51260 Crikvenica</item>
      <item>Slavica Lazarević, OIB 38802460714, Filip Pavešića 18 , 51262 Kraljevica</item>
      <item>Duško Katnić, OIB 38886261531, Ljube Stipanića 1, 51260 Crikvenica</item>
      <item>Biserka Pavlić, OIB 38937951309, I. G. Kovačića 3, 51264 Jadranovo</item>
      <item>Ijeman Antić, OIB 38977763789, S. Jeličića 33, 51266 Selce</item>
      <item>Slavko Zekić, OIB 39037282197, Benići 3, 51260 Crikvenica</item>
      <item>Milorad Blažičević, OIB 39116935485, Tina Ujevića 14, 51260 Crikvenica</item>
      <item>Natali Manestar Car, OIB 39369207665, M. Muževića 64, 51265 Dramalj</item>
      <item>Nevenka Obradović, OIB 39376418177, Dolac 5, 51260 Crikvenica</item>
      <item>Marija Đelagić, OIB 39544873502, A. Starčevića 2c, 31400 Đakovo</item>
      <item>Vesna Parat, OIB 39680812529, Tomislavova 65e, 51260 Crikvenica</item>
      <item>Mirjana Marinić, OIB 39863614377, Lička 13, 48306 Slavonski Brod</item>
      <item>Karolina Kolarek, OIB 40148939206, Gornja Višnjica 54, 42255 Donja Višnjica</item>
      <item>Spomenko Antonić, OIB 40163702766, I. Jeličića 31, 51266 Selce</item>
      <item>Mirko Lončarić, OIB 40177785001, Kačjak 48, 51265 Dramalj</item>
      <item>Alma Vičević, OIB 40190808180, Kostelj 78, 51244 Grižane</item>
      <item>Ivanka Jokić, OIB 40591744505, Braće Stipčić 41, 51000 Rijeka</item>
      <item>Željka Grbčić, OIB 40740226122, Obala 29, 51264 Jadranovo</item>
      <item>Jasmina Vujnović, OIB 40764723117, Osječka 25a, 31500 Našice</item>
      <item>Karin Car, OIB 40777486772, Dvorac 2, 51260 Crikvenica</item>
      <item>Marijana Miličević, OIB 40780401747, Krmpotska 3, 51250 Novi Vinodolski</item>
      <item>Karin Krepelnik, OIB 40986525947, Negrieva 14, 51000 Rijeka</item>
      <item>Dušan Pobor, OIB 41086151696, S. Brozovića 27, 51266 Selce</item>
      <item>Tomislava Hržić, OIB 41152968558, Radoš 473, 32236 Ilok</item>
      <item>Kristijan Jeličić, OIB 41220216035, Maršala Tita 103, 51266 Selce</item>
      <item>Gordana Vuković, OIB 41272582228, MaršalaTita 117, 51266 Selce</item>
      <item>Sanja Barac, OIB 41423762377, Kotorska 50a, 51260 Crikvenica</item>
      <item> Domagoj  Starešina, OIB 41894497576, Prisika 49, 51250 Novi Vinodolski</item>
      <item>Zlata Miočić, OIB 41936325791, Zoričići 9, 51260 Crikvenica</item>
      <item>Natali Ivančić Majetić, OIB 41977295655, Ivana Polića 1/B, 51260 Crikvenica</item>
      <item>Vedran Matejčić, OIB 42208486452, Pavla Radića 1b, 51260 Crikvenica</item>
      <item>Mirela Šokčević, OIB 42420556371, Vladimira Nazora 27, 32260 Gunja</item>
      <item>Vera Matejčić, OIB 42555293728, Pavla Radića 13, 51260 Crikvenica</item>
      <item>Dragica Novaković, OIB 42648220045, Podskoči 1, 51253 Bribir</item>
      <item>Josip Dijanić, OIB 42673859960, Vukovarska 7, 51260 Crikvenica</item>
      <item>Olga Vičić, OIB 42709704761, Franje Cara 2, 51260 Crikvenica</item>
      <item>Gordana Mataija, OIB 42726141950, Štale 116, 51253 Bribir</item>
      <item>Višnja Sučić, OIB 42857666402, Barice Rapić 11, 44000 Sisak</item>
      <item>Branka Kegalj, OIB 42896901409, Dramaljsko selce bb, 51265 Dramalj</item>
      <item>Mirjana Đorđević, OIB 42937256091, Kamenjak 57, 51244 Grižane</item>
      <item>Željka Prpić, OIB 43071290800, Hrusta 5c, 51260 Crikvenica</item>
      <item>Ranka Melkus, OIB 43080921038, Dubravka 16, 43500 Daruvar</item>
      <item>Mira Ljubanović, OIB 43112832163, Hrusta IV/32, , 51260 Crikvenica</item>
      <item>Mirjana Briški, OIB 43141906435, Ardelia della Belle 13, 35000 Slavonski Brod</item>
      <item>Zdenka Martinuč, OIB 43165639929, Petak 3, 51260 Crikvenica</item>
      <item>Denis Vlah Car, OIB 43263726783, Semičevići 13, 51287 Tribalj</item>
      <item>Štefanija Malnar, OIB 43295113171, Rade Končara 13, 51266 Selce</item>
      <item>Ilija Barišić, OIB 43321500925, Dramalj 14, 51265 Dramalj</item>
      <item>Jelena Bubrić, OIB 43359772250, D. Gervaisa 12, 51000 Rijeka</item>
      <item>Mihaela Car, OIB 43642135016, Stjepana i Antuna Radića 18, 44400 Glina</item>
      <item>Tatjana Jovanović, OIB 43659369804, Basaričekova 63, 51260 Crikvenica</item>
      <item>Sara Rikanović, OIB 43826183311, Strossmayerova 68, 51262 Kraljevica</item>
      <item>Dražen Mihajlović, OIB 43843827544, I. Jeličića 27, 51266 Selce</item>
      <item>Vesna Fejzić, OIB 44090163651, Podsopalj Drivenički 17, 51243 Tribalj</item>
      <item>Mira Veršić, OIB 44161928210, Sopot 29, 51250 Novi Vinodolski</item>
      <item>Mauricio Samaržija, OIB 44229011598, Benići 27, 51260 Crikvenica</item>
      <item>Stojadin Stojanović, OIB 44412207464, Vinodolska 3, 51260 Crikvenica</item>
      <item>Ozana Lokmer, OIB 44525047572, Bukovnička bb, 47000 Ogulin</item>
      <item>Višnja Šojat, OIB 44592892300, Hrusta IV/51/3, 51260 Crikvenica</item>
      <item>Sanja Bodalec, OIB 44659144711, Srijem 28, 33410 Sokolovac</item>
      <item>Slavko Morožin, OIB 44671602835, Sopaljska 1a, 51260 Crikvenica</item>
      <item>Ivanka Mataija, OIB 44710450686, Štale 92, 51253 Bribir</item>
      <item>Božo Miočić, OIB 44756988359, Benići 26, 51260 Crikvenica</item>
      <item>Anđa Lukić, OIB 44869993785, Stjepana Radića 78, 51515 Šarengrad</item>
      <item>Jadranka Čandrlić, OIB 45036732922, Hrusta VIII 121, 51260 Crikvenica</item>
      <item>Katica Gržac, OIB 45150395107, I. Ricića 29, 51264 Jadranovo</item>
      <item>Marica Matešić, OIB 45165769399, Hrusta 37, 51260 Crikvenica</item>
      <item>Paul Kosanović, OIB 45369672147, Kosavin 5, 51253 Bribir</item>
      <item>Jelena Bujan, OIB 45656882523, Ante Starčevića 34, 51260 Crikvenica</item>
      <item>Zoran Tonković, OIB 45789346613, Kičeri 12a, 51253 Bribir</item>
      <item>Berislav Manestar, OIB 46475134259, Manestri 30, 51265 Dramalj</item>
      <item>Mirna  Rubčić, OIB 46835468795, Tomislavova 118, 51260 Crikvenica</item>
      <item>Vlasta Gregorić, OIB 46927352156, Hrusta III/14b, 51260 Crikvenica</item>
      <item>Ana Rubčić, OIB 47101797302, Kralja Zvonimira 50 , 51250 Novi Vinodolski</item>
      <item>Anka Pavlović, OIB 47140959557, Ladvić 20, 51260 Crikvenica</item>
      <item>Mihaela Dujlović, OIB 47278985757, V. Lončarića 16, 51266 Selce</item>
      <item>Katica Mrvoš, OIB 47893055313, Ugrini 42b, 51253 Bribir</item>
      <item>Verica Pavić, OIB 48041700614, Braće Car Uračić 14, 51260 Crikvenica</item>
      <item> Marina Župan, OIB 48108211655, Basaričekova 32 c, 51260 Crikvenica</item>
      <item>Dean Maričić, OIB 48108988020, Tončićevo 19, 51260 Crikvenica</item>
      <item>Željko Zbašnik, OIB 48238957790, Strossmayerovo šetalište 35/2, 51260 Crikvenica</item>
      <item>Senka Vekić, OIB 48315391367, Donja draga 9c, 51260 Crikvenica</item>
      <item>Rinaldo Donda, OIB 48405360965, Zidarska 18a, 51260 Crikvenica</item>
      <item>Dean Švast, OIB 48441698289, Pećca 22a, 51243 Tribalj</item>
      <item>Nada Majetić, OIB 48477118681, Prilaz partizanskoj 13, 51266 Selce</item>
      <item>Tihomir Stegne, OIB 48571579446, Stara Rača 129, 43272 Nova Rača</item>
      <item>Dušan Dotlić, OIB 48584399267, P. Španskih boraca 5, 51266 Selce</item>
      <item>Terezija Mahulik, OIB 48595161528, Resnik 1, 34000 Požega</item>
      <item>Ankica Stanisavljević, OIB 49331092187, Židine 50b, 51260 Crikvenica</item>
      <item>Marijan Mihajlović, OIB 49342594519, Omladinska 24, 51266 Selce</item>
      <item>Elza Njegovan, OIB 49344587502, Pavla Radića 26, 51260 Crikvenica</item>
      <item>Marino Antić, OIB 49427901440, Matkino 5, 51266 Selce</item>
      <item>Ivica Karamarko, OIB 49464911632, Prilaz K. Kupjakovića 2, 23450 Obrovac</item>
      <item>Dako Plavac, OIB 49535477092, Dramaljsko selce 31a, 51265 Dramalj</item>
      <item>Berislav Jurinčić, OIB 49544354760, Tončićevo 31, 51260 Crikvenica</item>
      <item>Branka Lončarić, OIB 49572661449, Brdo 25a, 51266 Selce</item>
      <item>Jasna Blažević, OIB 49580598761, Maršala Tita 26, 51266 Selce</item>
      <item>Ivica Antić, OIB 49769960041, A. Antića 8, 51266 Selce</item>
      <item>Iris Džinović, OIB 49850221833, Carovo 4, 51262 Kraljevica</item>
      <item>Anica Blažičević, OIB 50296389096, A. Starčevića 4, 51260 Crikvenica</item>
      <item>Tanja Jeličić, OIB 50493621918, Jurišićeva 8, 51260 Crikvenica</item>
      <item>Vesna Frković, OIB 51068690999, Pošupera 54, 51260 Crikvenica</item>
      <item>Zora Vasilić, OIB 51113609692, Vrtna 25, 51260 Crikvenica</item>
      <item> Kazimir Piršić, OIB 51131565852, Šet. V. Nazora 7, 51000 Rijeka</item>
      <item>Jadranka Saftić, OIB 51329097460, Vinodolska 25a, 51260 Crikvenica</item>
      <item>Ksenija Antić, OIB 51350032564, Maršala Tita 49, 51266 Selce</item>
      <item>Irena Mužević, OIB 51494497250, Dramalj 12, 51265 Dramalj</item>
      <item>Antonija Pešević, OIB 51600637189, A. Antića 2, 51266 Selce</item>
      <item>Marija Ahel, OIB 51901609610, Popovići 4, 51264 Jadranovo</item>
      <item>Bosiljka Šegulja, OIB 52164093035, G.B. Ice 35, 51264 Jadranovo</item>
      <item>Slavko Brozović, OIB 52184457792, Slavka Jeličića 22, 51266 Selce</item>
      <item>Amira Ramić, OIB 52464184674, Podgori 4d, 51253 Bribir</item>
      <item>Jakob Leskur, OIB 52491423644, Kačićeva 14, 51260 Crikvenica</item>
      <item>Stjepan Šoštarić, OIB 52542592661, Maršala Tita 72, 51266 Selce</item>
      <item> Jadranka Lončarić, OIB 52855313167, E. Antića 43a, 51266 Selce</item>
      <item>Rade Drageljević, OIB 52914071227, Maršala Tita 59, 51266 Selce</item>
      <item>Radmila Glad, OIB 53031543336, Klanac 1, 53212 Klanac</item>
      <item>Milka Mužević, OIB 53133123571, Kostelj 128, 51244 Grižane</item>
      <item>Nada Tkalčević, OIB 53242032791, A. Kovačića 32, 44400 Glina</item>
      <item>Lidija Bogeljić, OIB 53302458420, Lokvica 9, 51265 Dramalj</item>
      <item>Veljka Delić Ibukić, OIB 53431326441, Carovo 10, 51262 Kraljevica</item>
      <item>Anka Skočilić, OIB 53479857900, Podgori 1c, 51253 Bribir</item>
      <item>Matilda Lončarić, OIB 53619202107, M. Tita 141, 51266 Selce</item>
      <item>Marija Donda, OIB 53731640492, Zidarska 18a, 51260 Crikvenica</item>
      <item>Hrvoje Vukšić, OIB 53880324490, Zrinskih Frankopana 27, 35422 Zapolje Drežnik</item>
      <item>Jasna Grganić, OIB 54104210063, Klanfari 33, 51265 Dramalj</item>
      <item>Mladena Aleksić, OIB 54293960553, Podgori 2D, 51253 Bribir</item>
      <item>Gospa Đukić, OIB 54486510815, Podgori 3a, 51253 Bribir</item>
      <item>Petar Stan, OIB 54989280409, Bribir 1, 51253 Bribir</item>
      <item>Pelka Tonković, OIB 55517593909, Kičeri 16, 51253 Bribir</item>
      <item>Maja Križan, OIB 55703908563, Bukovačka cesta 299, 10000 Zagreb</item>
      <item>Mira Dumić, OIB 55916988946, Nova Krasa 50, 51250 Novi Vinodolski</item>
      <item>Ana Katnić, OIB 55975104889, Tomislavova 31, 51260 Crikvenica</item>
      <item>Ivan Štanfelj, OIB 56149116685, Eugena Kvaternika 22, 51304 Gerovo</item>
      <item>Milan Tomić, OIB 56153993191, Židine 30a, 51260 Crikvenica</item>
      <item>Vojislav Antonić, OIB 56198878293, Kosavin 9, 51253 Bribir</item>
      <item>Smiljana Delić, OIB 56243545198, Basaričekova 40, 51260 Crikvenica</item>
      <item>Stjepan Jeličić, OIB 56524573566, M. Tita 97, 51266 Selce</item>
      <item>Kristina Smolčić, OIB 56728258655, Barci 79a, 51244 Grižane</item>
      <item>Rudolf Kleković, OIB 56735648099, Kosavin 26, 51253 Bribir</item>
      <item>Marica Fafanđel, OIB 56820781001, Hrusta 2a, 51260 Crikvenica</item>
      <item>Tatjana Josipović, OIB 56997679207, Mačkovac 41, 35423 Vrbje</item>
      <item>Slavica Mudražija Brozović, OIB 57066784118, Ribarska 13, 51260 Crikvenica</item>
      <item>Milan Fištrović, OIB 57086995562, Bačići 2, 51242 Drivenik</item>
      <item>Marica Kafadar, OIB 57221690520, Stjepana Brozovića 20, 51266 Selce</item>
      <item>Damir Matijević, OIB 57525883255, Košarevac 47, 35000 Slavonski Brod</item>
      <item>Josip Cickaj, OIB 57834784802, F. Cara 15, 51260 Crikvenica</item>
      <item>Anđela Car, OIB 57870195117, Tomislavova 83, 51260 Crikvenica</item>
      <item>Momir Pešević, OIB 58395735250, Šupera 5, 51260 Crikvenica</item>
      <item>Ljubinko Antić, OIB 58457213651, P. Slavka Jeličića 9, 51266 Selce</item>
      <item>Goran Mužević, OIB 58492982368, Braće Košuljandić 44, 51265 Dramalj</item>
      <item>Nadia Janeš, OIB 58539989044, Loknari 7, 51306 Čabar</item>
      <item>Ivica Jerčinović, OIB 58565840456, Kičeri 24a, 51253 Bribir</item>
      <item>Paulina Krmpotić, OIB 58585425799, S. Jeličića 57, 51266 Selce</item>
      <item>Milan Cvetinović, OIB 58597261036, Zagrebačka 32, 51250 Novi Vinodolski</item>
      <item>Zdravko Butković, OIB 58836938446, Vukovarska 95, 51265 Dramalj</item>
      <item>Sabira Nušinović, OIB 59172089561, Podšupera 26 b, 51260 Crikvenica</item>
      <item>Marijana Kršul, OIB 59327411624, Rastočine 4, 51000 Rijeka</item>
      <item>Jadranka Franić, OIB 59393221191, Pećca 3, 51243 Tribalj</item>
      <item>Dragica Vukelić, OIB 59437642157, Židine 1, 51260 Crikvenica</item>
      <item>Ljiljana Marijanović, OIB 59470310622, Maršala Tita 72, 51266 Selce</item>
      <item> Miranda Baić, OIB 59596780909, Kralja Tomislava 112, 51260 Crikvenica</item>
      <item>Aleksandra Uzelac, OIB 59881231310, Kotorska 1, 51260 Crikvenica</item>
      <item>Dušanka Maravić, OIB 60161012191, Hrusta 1-A, 51260 Crikvenica</item>
      <item>Vitomir Manestar, OIB 60379899174, Dramalj 66, 51265 Dramalj</item>
      <item>Cvijeta Jeličić, OIB 60403435219, S. Brozovića 1, 51266 Selce</item>
      <item>Ivana Matijević, OIB 60473905145, Kričina 51a, 51253 Bribir</item>
      <item>Ana Perhat, OIB 60636259519, Klanfari 9, 51265 Dramalj</item>
      <item>Slavko Jurić, OIB 60653511785, Hrusta II/7, 51260 Crikvenica</item>
      <item>Natali Travaglia, OIB 60746236501, Ribarska 7, 51260 Crikvenica</item>
      <item>Šime Fafanđel, OIB 60857770232, Hrusta 2a, 51260 Crikvenica</item>
      <item>Blaženka Držaić, OIB 61023405391, Osječka 29, 31500 Našice</item>
      <item>Filip Tratnjak, OIB 61042330723, S. Brozovića 21, 51266 Selce</item>
      <item>Marina Cerović, OIB 61273315648, Klanfari 17, 51265 Dramalj</item>
      <item>Saša Pobor, OIB 61425367072, S. Brozovića 27, 51266 Selce</item>
      <item>Elvira Hreljac, OIB 61432878391, Slavka Jeličića 22, 51266 Selce</item>
      <item>Josipa Butković, OIB 61535237589, Dr. Antuna Barca 3, 51260 Crikvenica</item>
      <item>Helena Juretić, OIB 61786397198, Dvorska 45, 51260 Crikvenica</item>
      <item>Ljubica Brkić, OIB 61895172623, Ladvić 11d, 51260 Crikvenica</item>
      <item>Katarina Brozović, OIB 62042992330, Rade Končara 30, 51266 Selce</item>
      <item>Marijana Majić, OIB 62200575471, Kralja Tvrtka 5, 34000 Požega</item>
      <item>Ljubica Domijan Blažičević, OIB 62201578649, Tina Ujevića 18, 51260 Crikvenica</item>
      <item>Vladimir Zatezalo, OIB 62228570941, Krležina 4c, 47000 Karlovac</item>
      <item>Ivana Matetić, OIB 62365591535, Matetići 2, 51264 Jadranovo</item>
      <item>Ružica Perhat, OIB 62390390665, Smokovo 2, 51264 Jadranovo</item>
      <item>Marija Pešušić, OIB 62392173047, Kala Grgura Ninskog 11, 51260 Crikvenica</item>
      <item>Josip Rubčić, OIB 62431680528, Tomislavova 118, 51260 Crikvenica</item>
      <item>Višnja Anić, OIB 62555862832, Korzo Vinodolskog Zakonika 7, 51250 Novi Vinodolski</item>
      <item>Štefa Sarić, OIB 62577560575, Carevo 15, 51262 Kraljevica</item>
      <item>Marica Brnjac, OIB 62819905469, Ladvić 12, 51260 Crikvenica</item>
      <item>Drinka Kršul, OIB 62905561406, Partizanska 2, 51266 Selce</item>
      <item>Marija Zamuda, OIB 63133929454, F. Pavešića 6, 51262 Kraljevica</item>
      <item>Marica Sučić, OIB 63198737722, J.K. Tomina 17, 51265 Dramalj</item>
      <item>Martina Rebić, OIB 63229908975, Rade Končara 57, 51266 Selce</item>
      <item>Marija Car, OIB 63389912281, Kralja Zvonimira 37, 51260 Crikvenica</item>
      <item>Marko Kikić, OIB 63409355120, Hrusta VIa, 51260 Crikvenica</item>
      <item>Ankica Katnić, OIB 63467493547, Strossmayerovo šetalište 10, 51260 Crikvenica</item>
      <item>Marina Kodrnja, OIB 63560552972, Srdoči 65, 51000 Rijeka</item>
      <item>Milorad Barac, OIB 63588746437, Drage Gervaisa 21, 51260 Crikvenica</item>
      <item>Dario Hreljac, OIB 63924523473, Kralja Tomislava 94, 51260 Crikvenica</item>
      <item>Duško Spasenić, OIB 64131088151, Štefa Klarića 25, 44000 Sisak</item>
      <item>Dijana Butorac, OIB 64136932443, Ribarska 43, 51260 Crikvenica</item>
      <item>Nikola Alafetić, OIB 64260595716, Pavla Radića 37, 51260 Crikvenica</item>
      <item>Rodoljub Lončarić, OIB 64538199008, Emila Antića 43, 51266 Selce</item>
      <item>Hedviga Čavrag, OIB 64573330209, Klanfari 38, 51265 Dramalj</item>
      <item>Jelena Kurelac, OIB 64603230445, Ugrini 4a, 51253 Bribir</item>
      <item>Biserka Premeru, OIB 64608039248, Janjevalj 1, 51243 Tribalj</item>
      <item>Vilko Antić, OIB 64969769507, Maršala Tita 66, 51266 Selce</item>
      <item>Dražen Uremović, OIB 65097234898, Ul. Ante Starčevića 14, 10370 Dugo Selo</item>
      <item>Stevan Maravić, OIB 65099738649, Gajevo šetalište 48, 51260 Crikvenica</item>
      <item>Jasminka Babić, OIB 65102696373, Grižane 30a, 51244 Grižane</item>
      <item>Jasminka Antić, OIB 65102696373, Vrtna 17, 51260 Crikvenica</item>
      <item>Vesna Grgurić Pilić, OIB 65156970759, Zidarska 77, 51260 Crikvenica</item>
      <item>Vladimir Brozina, OIB 65265058620, Ljube Stipanića 2, 51260 Crikvenica</item>
      <item>Dijana Hrvaćanin, OIB 65271986709, Turnić 16, 34000 Požega</item>
      <item>Marin Uremović, OIB 65754560220, Vinodolska 21, 51260 Crikvenica</item>
      <item>Tomislav Delić, OIB 65900287926, Basaričekova 40, 51260 Crikvenica</item>
      <item>Silvano Baldo, OIB 65965360655, Frankopanska 29, 51260 Crikvenica</item>
      <item>Iva Krpan, OIB 66001772110, Omladinska 30, 51265 Dramalj</item>
      <item>Anica Prodanović, OIB 66092235814, Gradac 46, 51253 Bribir</item>
      <item>Snježana Steinhauser, OIB 66099810959, Sadska 7, 51000 Rijeka</item>
      <item>Branka Jurčević, OIB 66562652150, V. Lončarića 16, 51266 Selce</item>
      <item>Ivica Samardžija, OIB 66976153331, K. Zvonimira 29, 51260 Crikvenica</item>
      <item>Slavko Grozdek, OIB 67188007751, Julija Klovića 27, 51260 Crikvenica</item>
      <item>Kruno Kovač, OIB 67266124036, Tomislavova 35, 51260 Crikvenica</item>
      <item>Mladenka Maravić, OIB 67288155113, Gajevo šetalište 48, 51260 Crikvenica</item>
      <item>Milan Nećak, OIB 67368916954, Pod Fara 6, 51262 Kraljevica</item>
      <item>Mirjana Frković, OIB 67453810672, Dvorska 59, 51260 Crikvenica</item>
      <item>Božica Milošević, OIB 67500068410, Julija Klovića 28, 51260 Crikvenica</item>
      <item>Ljerka Hica, OIB 67579076500, Antonovo 27, 51244 Grižane</item>
      <item>Ivica Komšić, OIB 67663373729, Ljudevita Gaja 40, 32254 Vrbanja</item>
      <item>Ivanka Šnajdar, OIB 67834552761, A. Antića 31, 51266 Selce</item>
      <item>Biserka Lončarić, OIB 67922284650, Štale 27a, 51253 Bribir</item>
      <item>Anka Kužela, OIB 68088824850, Željeznička 4, 43271 Velika Pisanica</item>
      <item>Božica Krčmar, OIB 68204088509, Belobrajići 3, 51243 Tribalj</item>
      <item>Tomislav Jović, OIB 68303880846, Ivana Jeličića 27, 51266 Selce</item>
      <item>Marija Antić, OIB 68400622861, Prilaz Slavka Jeličića 9, 51266 Selce</item>
      <item>Milivoj Romanić, OIB 68417482037, Zidarska 22, 51260 Crikvenica</item>
      <item>Snježana Jokić, OIB 68683312892, Rade Končara 38, 51266 Selce</item>
      <item>Karolina Hunčak, OIB 69041521618, Nova Krasa 8a, 51250 Novi Vinodolski</item>
      <item>Ana  Anušić, OIB 69080967466, Latin 63, 47304 Plaški</item>
      <item>Silvija Grbčić, OIB 69156353200, Omladinska 17, 51264 Jadranovo</item>
      <item>Božena Renka, OIB 69297335706, Tribalj 23, 51243 Tribalj</item>
      <item>Marijo Šarčević, OIB 69455774326, Frankopanska 26, 34000 Požega</item>
      <item>Lidija Sunara, OIB 69551236493, Pavla Radića 28, 51260 Crikvenica</item>
      <item>Stjepan Katalinić, OIB 69597642153, Dramaljsko Selce 27b, 51265 Dramalj</item>
      <item>Ivica Pelić, OIB 69856565661, Benići 18, 51260 Crikvenica</item>
      <item>Svetlana Kostrenčić, OIB 70034361529, Kostelj 122, 51244 Grižane</item>
      <item>Miljenko Vičić, OIB 70058422459, Hrusta 2b, 51260 Crikvenica</item>
      <item>Višnja Jelenović, OIB 70360010187, Hrusta III 14b, 51261 Crikvenica</item>
      <item>Ivanka Ćaćić, OIB 70755857354, Žimider 25, 51260 Crikvenica</item>
      <item>Desanka Brozović, OIB 70836512394, Partizanska 21, 51266 Selce</item>
      <item>Karmela Tomić, OIB 70860927486, F. Pilepića 19h, 51000 Rijeka</item>
      <item>Dragica Car, OIB 71048286057, Kralja Zvonimira 37, 51260 Crikvenica</item>
      <item>Renata Skomerža, OIB 71168552868, Braće Buchoffer 9, 51260 Crikvenica</item>
      <item>Katica Car, OIB 71523756197, Manestri 16, 51265 Dramalj</item>
      <item>Anton Tonković, OIB 71549578843, Gradac 31c, 51253 Bribir</item>
      <item>Katica Antić, OIB 71598301167, Maršala  Tita 90, 51266 Selce</item>
      <item>Mihaela Kossi, OIB 71745119899, XIII div. 10, 51266 Selce</item>
      <item>Đurđa Pešević, OIB 72054303843, Šupera 5, 51260 Crikvenica</item>
      <item>Nina Brdar, OIB 72577278447, Kričina 24a, 51253 Bribir</item>
      <item>Slavko Matejčić, OIB 72607943599, Petak 11, 51260 Crikvenica</item>
      <item>Đorđo Obrenović, OIB 72693391502, Benići 69, 51260 Crikvenica</item>
      <item>Valentina Đurina, OIB 73103305743, Podgorje 3a, 34335 Vetovo</item>
      <item>Ljiljana Mavrić, OIB 73145527988, XIII divizije 55, 51266 Selce</item>
      <item>Anton Radil, OIB 73221853392, Kralja Tomislava 21, 51260 Crikvenica</item>
      <item> Branka Pavlić, OIB 73300640952, Basaričekova 30b, 51260 Crikvenica</item>
      <item>Anka Gabrić, OIB 73334542225, Dramalj 84, 51265 Dramalj</item>
      <item>Vitomir Kršul, OIB 73573070316, Sveti Vid 6a, 51253 Bribir</item>
      <item>Josip Tijan, OIB 73608905206, A. Kršula 51, 51266 Selce</item>
      <item>Čedo Knežević, OIB 73638648067, Bribir 11, 51253 Bribir</item>
      <item>Marina Domijan Preden, OIB 73749863407, M. Muževića 124, 51260 Crikvenica</item>
      <item>Marija Matejčić, OIB 73781053932, Pavla Radića 37a, 51260 Crikvenica</item>
      <item>Darko Bojin, OIB 74039193257, Benići 11, 51260 Crikvenica</item>
      <item>Ljiljana Višnić, OIB 74224803698, Šepci 29, 51264 Jadranovo</item>
      <item>Milena Blažić Knez Knez, OIB 74282338697, M. Muževića 172, 51265 Dramalj</item>
      <item> Dinko  Buneta, OIB 74370595942, Braće Car Uračić 32, 51260 Crikvenica</item>
      <item>Dubravko Kralj, OIB 74430756362, Dragaljin 6, 51253 Bribir</item>
      <item>Anka Klanfar, OIB 74466312501, Klanfari 15, 51265 Dramalj</item>
      <item>Snežana Balon, OIB 74735426948, Slave Raškaj 12, 47280 Ozalj</item>
      <item>Aleksa Đokić, OIB 74931817652, Podugrinac 21, 51253 Bribir</item>
      <item>Gordana Domijan, OIB 75031985739, Basaričekova 33, 51260 Crikvenica</item>
      <item>Vlastimir Lončarić, OIB 75096063195, Rade Končara 22, 51266 Selce</item>
      <item>Josip Car, OIB 75222794226, Manestri 55, 51265 Dramalj</item>
      <item>Damnjan Draganić, OIB 75273710785, Antona Mažuranića 14, 51250 Novi Vinodolski</item>
      <item>Grozdana Tus, OIB 75364825080, D. Gervaisa 2, 51260 Crikvenica</item>
      <item>Marica Hajduković, OIB 75404857346, Kičeri 45, 51253 Bribir</item>
      <item>Marica Kovačević, OIB 75418006588, Dramalj 84, 51265 Dramalj</item>
      <item>Marija Lončar, OIB 75597368633, Musulini 57, 51327 Gomirje</item>
      <item>Slavko Šupak, OIB 75697032775, Kralja Tomislava 79, 51260 Crikvenica</item>
      <item>Berislav Ahel, OIB 75725703130, Popovići 4, 51264 Jadranovo</item>
      <item>Dušanka Pobor, OIB 75742861937, A. Kršula 8, 51266 Selce</item>
      <item>Sanja Baričević, OIB 75961944052, Benkovići 4a, 51242 Drivenik</item>
      <item>Gordana Vukelić, OIB 76206311910, Dvorska 55, 51260 Crikvenica</item>
      <item>Zoran Komadina, OIB 76283008619, Zagrebačka 53, 51250 Novi Vinodolski</item>
      <item>Tanja Malovoz, OIB 76384921715, Glagoljaša 19, 51260 Crikvenica</item>
      <item>Dolores Pećarina, OIB 76475765024, Brdo 21, 51266 Selce</item>
      <item>Toni Nikčevski, OIB 76649572574, Basaričekova 32a, 51260 Crikvenica</item>
      <item>Ivan Jurinčić, OIB 76901415567, Braće Buchoffer 2, 51260 Crikvenica</item>
      <item>Ivan Tomić, OIB 76963566249, F. Pilepića 19h, 51000 Rijeka</item>
      <item>Nikola Mulc, OIB 77132244822, Glagoljaška 4, 51260 Crikvenica</item>
      <item>Evelin Krajačić, OIB 77213421755, A. Kosića 10, 51000 Rijeka</item>
      <item>Slavica Matošević, OIB 77248467590, Bana Jelačića 2, 35425 Davor</item>
      <item>Slavica Smojver, OIB 77429544611, Ladvić 24, 51260 Crikvenica</item>
      <item>Mladenka Dundović, OIB 77492259993, Korzo hrvatskih branitelja 17, 51250 Novi Vinodolski</item>
      <item>Marijana Klanfar, OIB 77516006289, Kačjak 49, 51265 Dramalj</item>
      <item>Agata Prec, OIB 77852027143, Podskoči 17, 51253 Bribir</item>
      <item>Igor Antić, OIB 77986246550, Andrije Antića 8, 51266 Selce</item>
      <item>Anita Mataija, OIB 78024365415, Šupera 5a, 51260 Crikvenica</item>
      <item>Slavica Mejašić, OIB 78136402361, Gornje Mekušje 63, 47000 Karlovac</item>
      <item>Ladislav Borbelj, OIB 78230547714, Matkino 41a, 51266 Selce</item>
      <item>Dean Jeličić, OIB 78340971907, I. Jeličića 20, 51266 Selce</item>
      <item>Manda Blažević, OIB 78348008071, Kala Sv. Antona 5, 51260 Crikvenica</item>
      <item>Svetlana Markovinović, OIB 78563607099, Sopaljska 6a, 51260 Crikvenica</item>
      <item>Neven Lilić, OIB 78653674096, Studenca 13, 51260 Crikvenica</item>
      <item>Vitomir Car, OIB 78876024193, Bribir 11, 51253 Bribir</item>
      <item>Željka Stilin, OIB 79048254480, A Antića 18, 51266 Selce</item>
      <item>Ivanka Mavrić, OIB 79076857046, Andrije Antića 5, 51266 Selce</item>
      <item>Desanka Jović, OIB 79094844535, I. Jeličića 27, 51266 Selce</item>
      <item>Suzana Benić, OIB 79141555934, Pavla Radića 25, 51260 Crikvenica</item>
      <item>Nino Košuljandić, OIB 79182446370, Dramalj 6, 51265 Dramalj</item>
      <item>Rita Začek, OIB 79196762769, Podskoči 1c, 51253 Bribir</item>
      <item>Franjo Lončarić, OIB 79614560578, M. Jelačića 43, 51266 Selce</item>
      <item>Ivan Lenac, OIB 79673285682, Kralja Zvonimira 97, 51250 Novi Vinodolski</item>
      <item>Mladen Skorić, OIB 79793868240, Zoretići 20, 51218 Dražice</item>
      <item>Irena Mužević, OIB 80118955057, Vukovarska 68, 51265 Dramalj</item>
      <item>Marica Nikčevski, OIB 80148104913, Basaričekova 32a, 51260 Crikvenica</item>
      <item>Manda Gašparović, OIB 80393187329, Kralja Tomislava 124, 51260 Crikvenica</item>
      <item>Mirijanka Brenc, OIB 80417277561, Ivana Gorana Kovačića 168, 51314 Ravna Gora</item>
      <item>Kristina Kršul, OIB 80676293576, M. Jeličića 16, 51266 Selce</item>
      <item>Nada Bobić, OIB 80913963222, Hrusta IVa, 51260 Crikvenica</item>
      <item>Tihomir Manjkaz, OIB 81078385919, Sasovac 65, 43272 Nova Rača</item>
      <item>Vjenceslav Vuković, OIB 81124495738, Maršala Tita 117, 51266 Selce</item>
      <item>Zdenka Švarcmajer, OIB 81176982324, Franje Račkog 42, 31400 Đakovo</item>
      <item>Radojka Velić, OIB 81220995621, Kala Sv. Antona 12a, 51260 Crikvenica</item>
      <item>Edin Behrić, OIB 81236804056, Tina Ujevića 27, 51000 Rijeka</item>
      <item>Ivica Dragoja, OIB 81294886721, Josipa Lovretića 34, 35000 Slavonski Brod</item>
      <item>Tatjana Matošić, OIB 81453008016, Braće dr. Sobol 19, 51260 Crikvenica</item>
      <item>Zorica Kolmanić, OIB 81585884481, V. Lončarića 19, 51266 Selce</item>
      <item>Gojko Strizić, OIB 81643856571, Saftići 1a, 51244 Grižane</item>
      <item>Anka Đikandić, OIB 81758684809, Čandrli 6, 51242 Drivenik</item>
      <item>Josip Antić, OIB 82145540535, Rade Končara 83, 51266 Selce</item>
      <item>Ivanka Lončarić, OIB 82323426964, Maršala Tita 72a, 51266 Selce</item>
      <item>Zdenka Carević, OIB 82342340646, Grižane 60a, 51244 Grižane</item>
      <item>Stana Katnić, OIB 82456704569, Ljube Stipanića 1, 51260 Crikvenica</item>
      <item>Ana Albertina Sladić, OIB 82502093451, Poduljin 9, 51253 Bribir</item>
      <item>Gršo Mataija, OIB 82551408345, J. Klovića 15, 51260 Crikvenica</item>
      <item>Marijana Gazilj, OIB 82667797544, Hrusta IIa/11, 51260 Crikvenica</item>
      <item>Mario Borić, OIB 82719762394, Križ Kamenica 72, 5322 Otočac</item>
      <item>Vitomir Radović, OIB 82722469682, Krasa 42, 51250 Novi Vinodolski</item>
      <item>Snežana Piljić, OIB 83125670340, Kostelj 32a, 51244 Grižane</item>
      <item>Nikola Cvijanović, OIB 83235736870, Podšupera 51a, 51260 Crikvenica</item>
      <item>Iva Šejić, OIB 83237607804, Pavla Radića 33, 51260 Crikvenica</item>
      <item>Goranka Gašparović Imširović, OIB 83446090528, Drivenik 21, 51242 Drivenik</item>
      <item>Marinko Peranić, OIB 83490224552, Rade Končara 35, 51266 Selce</item>
      <item>Blanka Nikolić, OIB 83493840602, Šetalište Vladimira Nazora 10, 51260 Crikvenica</item>
      <item>Snježana Laslavić, OIB 83499953696, Bribir 12a, 51253 Bribir</item>
      <item>Diana Hlača, OIB 83680597574, Manestri 43, 51265 Dramalj</item>
      <item>Dijana Petrinović, OIB 83838769701, Stube Ivana Paljage 2, 51260 Crikvenica</item>
      <item>Ivanka Maravić, OIB 83888528093, Franje Cara 13, 51260 Crikvenica</item>
      <item>Nikola Krpan, OIB 84060801434, Kralja Zvonimira 56, 51250 Novi Vinodolski</item>
      <item>Vesna Lončarić, OIB 84128230670, Donja Draga 4, 51260 Crikvenica</item>
      <item>Lidija Jandrić, OIB 84220392079, Andrije Antića 55, 51266 Selce</item>
      <item>Milan Komerički, OIB 84257009026, Kralja  Tomislava 80a, 51260 Crikvenica</item>
      <item>Klaudija Kovačev, OIB 84278200263, Dramalj 12, 51265 Dramalj</item>
      <item>Mirjana Babić Markelić, OIB 84352773002, Žimider 34, 51260 Crikvenica</item>
      <item>Ivanka Benić, OIB 84425882373, Dvorska 7, 51260 Crikvenica</item>
      <item>Branislav Dimitrijević, OIB 84430545232, Hrusta 7a, 51260 Crikvenica</item>
      <item>Ksenija Lovrić Baričević, OIB 84496142758, Zidine 20, 51260 Crikvenica</item>
      <item>Arsen Lončarić, OIB 84553823523, Marka Marulića 9, 51260 Crikvenica</item>
      <item>Zlatomir Car, OIB 84638714926, B. Brozičević 8, 51260 Crikvenica</item>
      <item>Gojka Crnković, OIB 84863546115, Hrusta III/16, 51260 Crikvenica</item>
      <item>Aleksandar Vojnović, OIB 84918194716, Pavla Radića 84, 51260 Crikvenica</item>
      <item>Ostoja Šokčević, OIB 84947668124, Hrusta 2, 51260 Crikvenica</item>
      <item>Zdenka Semeš, OIB 85439409939, S. Radića 112, 33000 Virovitica</item>
      <item>Klara Putina Mataija, OIB 85550576749, J. Klovića 15, 51260 Crikvenica</item>
      <item>Lidija Nekić, OIB 85692888453, Mavrići 45, 51244 Grižane</item>
      <item>Anka Polić, OIB 85754944486, I.L. Ribara 27, 51264 Jadranovo</item>
      <item>Anita Frković, OIB 85799511678, Zidarska 101, 51260 Crikvenica</item>
      <item>Mara Vukić, OIB 86216519295, Franje Cara 17, 51260 Crikvenica</item>
      <item>Ivan Blažević, OIB 86247584226, Primorska 1, 51260 Crikvenica</item>
      <item>Marija Car, OIB 86479941132, Kralja Zvonimira 43, 51260 Crikvenica</item>
      <item>Daniela de Maio, OIB 86819762378, Kosavin 1c, 51253 Bribir</item>
      <item>Branka Pelić, OIB 86931967715, Benići 18, 51260 Crikvenica</item>
      <item>Blaženka Dunato, OIB 87074245652, J. Klovića 16, 51260 Crikvenica</item>
      <item>Branka Ivančić, OIB 87086359024, Stube Ivana Polića 1b, 51260 Crikvenica</item>
      <item>Jasmina Malatestinić, OIB 87183137748, Br. Car Uračić 12, 51260 Crikvenica</item>
      <item>Ivica Matošić, OIB 87450258284, Braće dr. Sobol 19, 51260 Crikvenica</item>
      <item>Ines Mađar, OIB 87745586839, Braće Buchoffer 1a, 51260 Crikvenica</item>
      <item>Nada Radojčić, OIB 87903209138, Hrusta IV a/4, 51260 Crikvenica</item>
      <item>Robert Radojević, OIB 87926719972, Mokri 4, 51264 Jadranovo</item>
      <item>Damir Prgić, OIB 88062147891, Hrusta 2a, 51260 Crikvenica</item>
      <item>Goran Blažić, OIB 88111870679, Dramaljsko selce 41, 51265 Dramalj</item>
      <item>Albin Pobor, OIB 88196323930, Rade Končara 9, 51266 Selce</item>
      <item>Marija Leskur, OIB 88234952252, Hrusta 4c, 51260 Crikvenica</item>
      <item>Marija Brozović, OIB 88716827214, Trg palih boraca 24, 51266 Selce</item>
      <item>Jozefa Mišković, OIB 88725914844, Frana Galovića 5, 42000 Varaždin</item>
      <item>Nadežda Trbović, OIB 88745143916, Benići 73, 51260 Crikvenica</item>
      <item>Kleofina Grgurić, OIB 88805696156, Zrinska 96, 33507 Crnac</item>
      <item>Josip Car, OIB 88856573095, Kačjak 22, 51265 Dramalj</item>
      <item>Ana Lošić (Capić), OIB 89010816650, Zidarska 89, 51260 Crikvenica</item>
      <item>Ankica Antić, OIB 89119011186, Židine 31, 51260 Crikvenica</item>
      <item>Kata Blažić, OIB 89157221813, Palmotićeva 60/II, 10000 Zagreb</item>
      <item>Smiljanka Matejčić, OIB 89323133274, Vinodolska 14, 51260 Crikvenica</item>
      <item>Josip Car, OIB 89377589294, Dramalj 15, 51265 Dramalj</item>
      <item>Ivica Miriam Jurinčić, OIB 89521589849, Tončićevo 31, 51260 Crikvenica</item>
      <item>Gordana Perković, OIB 89593403145, Ratka Petrovića 60, 51000 Rijeka</item>
      <item>Roza Draženović, OIB 89621218655, R. Končara 85, 51266 Selce</item>
      <item>Neven Jokić, OIB 89634246448, Sad 6, 51260 Crikvenica</item>
      <item>Barbara Crnković Domijan, OIB 89643124197, Vukovarska 50, 51265 Dramalj</item>
      <item>Damir Katulić, OIB 89653550616, Trg palih boraca 2, 51266 Selce</item>
      <item>Vladimir Ivančić, OIB 89722866436, Basaričekova 1, 51260 Crikvenica</item>
      <item>Ivan Pobor, OIB 89835630084, Andrije Kršula 27, 51266 Selce</item>
      <item>Željka Jugović, OIB 89872663683, Klanfari bb, 51265 Dramalj</item>
      <item>Marija Borbelj, OIB 89890802118, Maršala Tita 61, 51266 Selce</item>
      <item>Petar Prvulović, OIB 90020264919, Prilaz partizanskoj 15, 51266 Selce</item>
      <item>Marinko Albaneze, OIB 90036209281, A. Antića 43, 51266 Selce</item>
      <item>Mladen Butorac, OIB 90087548179, Prisika 12, 51250 Novi Vinodolski</item>
      <item>Anita Pešut, OIB 90090665793, Vrtlarska 2, 47303 Josipdol</item>
      <item>Ramona Beti, OIB 90113947833, Marijana Celjaka 47, 44000 Sisak</item>
      <item>Vida Lovrić, OIB 90143132190, Sad 4, 51260 Crikvenica</item>
      <item>Božica Trbović, OIB 90232041843, Podgori 14a, 51253 Bribir</item>
      <item>Franka Galetić, OIB 90552121865, Ugrini 3, 51253 Bribir</item>
      <item>Vesna Parat, OIB 90598815901, Gornja Draga 34, 51260 Crikvenica</item>
      <item>Dragan Hreljac, OIB 90826947848, Mavrići 24, 51244 Grižane</item>
      <item>Željko Veljačić, OIB 91169127118, Kralja Zvonimira 72, 51260 Crikvenica</item>
      <item>Vesna Radočaj, OIB 91249935820, Židine 3, 51260 Crikvenica</item>
      <item>Biserka Štokić, OIB 91519673170, Kralja Zvonimira 29, 51260 Crikvenica</item>
      <item>Vladimir Manestar, OIB 91546412898, Manestri 24, 51265 Dramalj</item>
      <item>Zorka Mujadžić, OIB 91636558407, Kosavin 1c, 51253 Bribir</item>
      <item>Đurđa Telesmanić, OIB 91654199862, Gornje Selo 20, 51263 Šmrika</item>
      <item>Milan Nekić, OIB 91819313597, Abatovo 5, 53270 Senj</item>
      <item>Kristina Kovačić, OIB 91950818148, Zoričići 2, 51260 Crikvenica</item>
      <item>Antonija Balas, OIB 92075497025, Marušići 8a, 51244 Grižane</item>
      <item>Josip Fugošić, OIB 92199546041, Benići 12, 51260 Crikvenica</item>
      <item>Đurđica Mijuk, OIB 92261816975, Jože Grabovšeka 13, 51000 Rijeka</item>
      <item>Snežana Stan, OIB 92269448838, Bribir 1, 51253 Bribir</item>
      <item>Ivica Katnić, OIB 92304321238, Kostelj 37, 51244 Grižane</item>
      <item>Zelkida Zukić, OIB 92345302812, Kosavin 49, 51253 Bribir</item>
      <item>Violeta Kahrimanović, OIB 92403898266, Šupera 24, 51260 Crikvenica</item>
      <item>Nada Lončarić, OIB 92975176577, Kačjak 48, 51265 Dramalj</item>
      <item>Ana Bešker, OIB 93067865935, Resnik 1, 34310 Pleternica</item>
      <item>Božica Seleš, OIB 93193907444, Grkinska 30, 48350 Đurđevac</item>
      <item>Marija Antić, OIB 93259582186, Partizanska 24, 51266 Selce</item>
      <item>Daniela Klaić, OIB 93264150407, Vasine laze 16, 34000 Požega</item>
      <item>Ivanka Ilić, OIB 93314323548, Goranska 5, 51260 Crikvenica</item>
      <item>Ivanka Car, OIB 93335045935, Frankopanska 13, 51260 Crikvenica</item>
      <item>Desanka Holi, OIB 93406862954, Cvjetna 13, 32222 Bršadin</item>
      <item>Branimir Manestar, OIB 93694012444, Braće dr. Sobol 41, 51260 Crikvenica</item>
      <item>Josip Žentil, OIB 93776799619, Krmpotska 17, 51250 Novi Vinodolski</item>
      <item>Stjepan Jurčić, OIB 93858988390, S. Jeličića 55, 51266 Selce</item>
      <item>Marica Jurčić, OIB 93871071056, Benići 32/I, 51260 Crikvenica</item>
      <item>Milan Knežević, OIB 93877432545, R. Končara 45, 51266 Selce</item>
      <item>Darko Dević, OIB 93896949996, Čakovečka 81, 32000 Vukovar</item>
      <item>Ivica Jurčić, OIB 94236437865, Ledenice 46, 51251 Ledenice</item>
      <item>Nedeljka Orešković, OIB 94360543427, Grižane 60, 51244 Grižane</item>
      <item>Ivica Poslek, OIB 94473090657, Vukovarska 57, 51260 Crikvenica</item>
      <item>Dražen Tomašek, OIB 94756065183, Tončićevo 12, 51260 Crikvenica</item>
      <item>Vesna Turčinov, OIB 94792389193, Braće Cara 7, 51265 Dramalj</item>
      <item>Marta Marković, OIB 94912887885, Nikšići 2a, 51325 Moravice</item>
      <item>Ivanka Jurinčić, OIB 95466468181, Tribalj 15 L, 51243 Tribalj</item>
      <item>Nedjeljka Vranješ, OIB 95512173540, Marulićev trg 17, 10000 Zagreb</item>
      <item>Josip Matijašić, OIB 95564979252, Vivodina 7, 47283 Vivodina</item>
      <item>Marija Marić, OIB 95596558858, Hrusta VIII 23c, 51260 Crikvenica</item>
      <item>Mirjana Marijanić, OIB 95655510904, Veli dol 55, 51241 Križišće</item>
      <item>Mladenka Šekrst, OIB 95745403508, M. Muževića 174, 51265 Dramalj</item>
      <item>Rudolf Polić, OIB 95770471792, I.L. Ribara 27, 51264 Jadranovo</item>
      <item>Sanja Jurković, OIB 95994842233, Ante Starčevića 31, 51260 Crikvenica</item>
      <item>Pamela Car, OIB 96307208645, Manestri 16, 51265 Dramalj</item>
      <item>Beba Vuzem, OIB 96460193060, Hrusta 3, 51260 Crikvenica</item>
      <item>Catarina Antić, OIB 96487383761, Maršala Tita 105, 51266 Selce</item>
      <item>Martina Janković, OIB 96490654877, Bilice 59, 34310 Pleternica</item>
      <item>Anica Marković, OIB 96708146986, Saftići 22, 51244 Grižane</item>
      <item>Robert Grmuša, OIB 96715849078, Franje Cara 13, 51260 Crikvenica</item>
      <item>Dean Lončarić, OIB 96782834560, Sl. Jeličića 38, 51266 Selce</item>
      <item>Hrvoje Marina, OIB 96915401911, Omladinska 1b, 51264 Jadranovo</item>
      <item>Vukosava Vukelić, OIB 97207122185, Bana Jelačića 3, 51260 Crikvenica</item>
      <item>Ilinka Barac, OIB 97217475352, Šupera 12, 51260 Crikvenica</item>
      <item>Đuro Marošević, OIB 97359314983, Hrusta 6B/14, 51260 Crikvenica</item>
      <item>Vesna Tomić, OIB 97385821114, Basaričekova 52 F, 51260 Crikvenica</item>
      <item>Alin Harambašić, OIB 97560983246, Vukovarska 134, 51265 Dramalj</item>
      <item>Nikola Car, OIB 97754469615, Kralja Zvonimira 43, 51260 Crikvenica</item>
      <item>Mirjana Kraljić, OIB 97877404727, Glavinićeva 9, 51000 Rijeka</item>
      <item>Stojan Vidović, OIB 97944624790, Tribalj 49, 51243 Tribalj</item>
      <item>Mira Bašić, OIB 98017124981, Tomislavova 89a, 51260 Crikvenica</item>
      <item>Anica Lenhard, OIB 98079407658, 22. lipnja 45, 51250 Novi Vinodolski</item>
      <item>Štefanija Tonković, OIB 98084213498, Zvonimirova 62a, 51260 Crikvenica</item>
      <item>Marija Majstorović, OIB 98196826417, Grobljanska 5, 31401 Viškovci</item>
      <item>Valentina Antić, OIB 98234037948, M. Tita 123, 51266 Selce</item>
      <item>Marica Barac, OIB 98451456636, Donja Draga 15, 51260 Crikvenica</item>
      <item>Lidija Parašćak, OIB 98468047168, Rade Končara 53, 51266 Selce</item>
      <item>Danica Župan, OIB 98506751360, Ladvić 2, 51260 Crikvenica</item>
      <item>Mario Vukelić, OIB 98779642956, Kralja Tomislava 138, 51260 Crikvenica</item>
      <item>Marijan Antić, OIB 98878198692, Studenčić 5a, 51266 Selce</item>
      <item>Ivica Jelenović, OIB 98897856107, Podšupera 54, 51260 Crikvenica</item>
      <item>Dušanka Milošević, OIB 98960600912, Braće Radića 15, 43240 Čazma</item>
      <item>Mirjana Dundović, OIB 99380238563, Ugrini 38, 51253 Bribir</item>
      <item>Jakov Šokić, OIB 99582535529, Klanfari 18a, 51265 Dramalj</item>
      <item>Josip Lončarić, OIB 99825713224, Andrije Antića 1, 51266 Selce</item>
      <item>Andrej Pobor, OIB 99867011981, Matkino 53, 51266 Selce</item>
      <item>Branko Pobor, OIB 99947749328, Matkino 63, 51266 Selce</item>
      <item>Dino Omnić, OIB 99962528730, Hrusta 1b, 51260 Crikvenica</item>
      <item>Eržebet Jurić, OIB 99975468208, Dramaljsko selce 10, 51265 Dramalj</item>
      <item>Brankica Jurinčić, OIB 19417047039, Kala Sv. Antona 21, 51260 Crikvenica</item>
      <item>Zlata Mihajić, OIB 57464837685, Kotorska 8, 51260 Crikvenica</item>
      <item>Goran Stanković, Jedanaeste krajiške divizije 49/40, Beograd</item>
      <item> Zoran Stanković, Branka Ćopića 47, Karavukovo</item>
      <item> Ana Mihajić, OIB 31275069338, Kotorska 9, 51260 Crikvenica</item>
      <item>Republika Hrvatska, Ministarstvo financija, OIB 18683136487</item>
      <item>Republika Hrvatska, Ministarstvo financija , OIB 18683136487, Katančićeva 5, 10000 Zagreb</item>
      <item>Republika Hrvatska, Ministarstvo financija , OIB 18683136487, Katančićeva 5, 10000 Zagreb</item>
      <item>Agencija za osiguranje radničkih potraživanja u slučaju stečaja poslodavca, OIB 04323472109</item>
      <item>Republika Hrvatska, OIB 52634238587</item>
      <item>Vještak d.o.o., OIB 66078036556, Iblerov trg 9, 10000 Zagreb</item>
      <item>Euro Alfa d.o.o., OIB 15191211491, Radnička cesta 202, 10000 Zagreb</item>
      <item> Ecooperativa d.o.o., OIB 71394193474, Kukuljanovo 451, 51227 Kukuljanovo</item>
      <item>Nastavni zavod za javno zdravstvo PGŽ, OIB 45613787772, Krešimirova 52 a, 51000 Rijeka</item>
      <item>Iskratrade d.o.o. , OIB 75836772939, Šetalište XIII divizije 26, 51000 Rijeka</item>
      <item>Goran Pilaš, vl. obrta Stolarija, OIB 60419782274, Tribalj 22 A, 51243 Tribalj</item>
      <item>Mibor d.o.o., OIB 79926813469, Slavonska avenija 3, 10000 Zagreb</item>
      <item>RAVIKO d.o.o., OIB 29072112819, Tina Ujevića 33, 51000 Rijeka</item>
      <item>Danica mesna industrija d.o.o., OIB 71246956955, Đelekovečka cesta 21, 48000 Koprivnica</item>
      <item>Agro Rijeka d.o.o., OIB 81237622100, Kukuljanovo, industrijska zona b.b., 51223 Škrljevo</item>
      <item>PERT d.o.o. Ilok, podružnica Rijeka, OIB 42255248046, Šet .XIII divizije 2,, 51000 Rijeka</item>
      <item>Središnje klirinško depozitarno društvo  d.d., OIB 64406809162, Heinzelova 62/a, 10000 Zagreb</item>
      <item>RIMOS d.o.o. , OIB 14998834808, Laginjina 8, , 51000 Rijeka</item>
      <item>Riječka industrija odjeće d.o.o., OIB 60667234687, Izviđačka 13, 51000 Rijeka</item>
      <item>LABUD d.o.o., OIB 23359164583, Radnička cesta 173/r, 10000 Zagreb</item>
      <item>POLAR-KLIMATIZACIJA d.o.o., OIB 02025583821, Buzdohanj 168, 51219 Čavle</item>
      <item>ISTRA JADRAN d.o.o. , OIB 16538002788, Valmade 40, 52100 Pula</item>
      <item>Hrvatsko društvo skladatelja , OIB 56668956985, Berislavićeva 9, 10000 Zagreb</item>
      <item>HIR d.o.o., OIB 69300817215, Nikole Jurišića 44, 53270 Senj</item>
      <item>Petar Milosavljević, vl. Elektroinstalacije elektromehanika PERO STRUJA, OIB 23687332776, Kralja Tomislava 142, 51260 Crikvenica</item>
      <item>Agencija za upravljanje državnom imovinom, OIB 75666130770, I. Lučića 6., 10000 Zagreb</item>
      <item>E-ELMES d.o.o. , OIB 89958947498, Brckovljani, Matije Mesića 29 A, 10370 Dugo Selo</item>
      <item>Suzana Šubat vl. Proizvodno ugostiteljsko trgovačkog obrta Šubat Plast , OIB 49703381463, Banovina 19 b, 51233 Lič</item>
      <item>OLICOMP d.o.o. , OIB 83937636863, Mate Sušnja 10,, 51000 Rijeka</item>
      <item>Hrvatske šume d.o.o. , OIB 69693144506, Ljudevita Farkaša Vukotinovićeva 2, 10000 Zagreb;</item>
      <item>SERVING d.o.o. , OIB 61363004712, S. Cindrića 6, 51000 Rijeka</item>
      <item>Ecoteam-Primo d.o.o. , OIB 03088788819, M. Barača 7, 51000 Rijeka</item>
      <item>GKTD "MURVICA"d.o.o., OIB 68902357395, Trg Stjepana Radića 1/II, 51260 Crikvenica</item>
      <item>TOPLANE d.o.o., OIB 82266510597, Kozala 87, 51000 Rijeka</item>
      <item>MHS d.o.o., OIB 19940638488, Samoborska cesta 134, 10250 Zagreb</item>
      <item>INSPEKT d.o.o., OIB 24609583524, Augusta Šenoe 32/III, 10000 Zagreb</item>
      <item>Sanjin Smlatić vl. Elektromehaničarski obrt "TONI", OIB 23082342219, Čavle 140, 51219 Čavle</item>
      <item>TEHNOINVEST Zagreb d.o.o. , OIB 90487555284, Hrastovička 70, 10250 Zagreb</item>
      <item>Carlsberg Croatia d.o.o., OIB 09520995772, Danica 3, 48000 Koprivnica</item>
      <item>COCA COLA HBC Hrvatska d.o.o. , OIB 00228269289, Sachsova 1, 10000 Zagreb</item>
      <item>Tutti Frutti FMB d.o.o., OIB 27202871867, Brusići 16, 51511 Malinska</item>
      <item>Hrvatski telekom d.d. Sjedište regije, OIB 81793146560, Savska cesta 32, 10000 Zagreb</item>
      <item>VINDIJA d.d., OIB 44138062462, Međimurska 6;, 42000 Varaždin</item>
      <item>CROATIA OSIGURANJE d.d. Zagreb, Filijala Rijeka, OIB 26187994862, Korzo 39, 51000 Rijeka</item>
      <item>MISTRAŽ d.o.o. , OIB 22233911854, Luki 19, 10000 Rijeka</item>
      <item>MIROSLAV MESAROŠ, vl. obrta Akvagan, OIB 38725092435, Šet. Ivana Jeličića 38, 51266 Selce</item>
      <item>I.P. INŽENJERING d.o.o., OIB 19712232615, Srdoči 21A, 51000 Rijeka</item>
      <item>MD PROJEKT d.o.o. , OIB 54752098255, Laginjina 2, 51000 Rijeka; Rijeka</item>
      <item>KONZUM d.d., OIB 29955634590, M. Čavića 1a, 10000 Zagreb</item>
      <item>RIVOS d.o.o., OIB 14087596414, Lokvica 12, 51250 Novi Vinodolski</item>
      <item>RI KLIMA Opatija d.o.o., OIB 65622780659, Pavlovac 7/a, 51410 Opatija</item>
      <item>SONG VIVAK d.o.o., OIB 98596646677, Kralja Zvonimira 12, 51250 Novi Vinodolski</item>
      <item>Arkada-trgovine d.o.o., OIB 02407532885, Osječka 39, 51000 Rijeka</item>
      <item>Podravka prehrambena industrija d.d., OIB 18928523252, Ante Starčevića 32, 48000 Koprivnica</item>
      <item>JAMNICA d.d., OIB 05050436541, Getaldićeva 3, 10000 Zagreb</item>
      <item>Alen Tucman , OIB 56996921177,  P. Lončara 31, 10290 Zaprešić</item>
      <item>STANIĆ d.o.o., OIB 50056415529, Kerestinečka cesta 57A, Kerestinec, 10431 Sveta Nedjelja</item>
      <item>LEDELA d.o.o., OIB 77778384108, Perkovčeva 130, 10430 Samobor</item>
      <item>NIKAS d.o.o., OIB 34588947552, općina Matulji, Jušići 69 d, 51410 Jurdani</item>
      <item>INA - Industrija nafte d.d. , OIB 27759560625, Av. V. Holjevca 10; Amruševa 8/1, 10000 Zagreb</item>
      <item>HEP - OPSKRBA d.o.o., OIB 63073332379, Ulica grada Vukovara 37, 10000 Zagreb</item>
      <item>Prehrambeno industrijski kombinat d.d. , OIB 40174736344, Krešimirova 26, 51000 Rijeka</item>
      <item>MILMAN d.o.o., OIB 59744512982, Kralja Tomislava 30, 51260 Crikvenica</item>
      <item>JELA d.o.o., OIB 07181416806, Frankopanska 13, 51260 Crikvenica</item>
      <item>EKO - TONERI d.o.o., OIB 03426057080, Omladinska 9, 51000 Rijeka</item>
      <item>HEP-Operator distribucijskog sustava d.o.o., OIB 46830600751, Viktora Cara Emina 2, 51000 Rijeka</item>
      <item>ISTRABENZ PLINI d.o.o., OIB 98426608580, Senjska cesta bb, 51222 Bakar</item>
      <item>Goran Rihtarić, vl. EX - ALTO obrt za turističku animaciju i konzalting, OIB 36938469624, Ostogovićeva 7, 10000 Zagreb</item>
      <item>Konica Minolta Hrvatska  - poslovna rješenja d.o.o., OIB 31697259786, Horvatova 82 , 10000 Zagreb</item>
      <item>Damir Jovanović, vl. Trgovina na malo i veliko "MAJA", OIB 11330648753, A. Mažuranića  63a, 51250 Novi Vinodolski</item>
      <item>Crikvenica - Opatija EKO d.o.o., PJ Crikvenica, OIB 46094474369, Ivana Zavidića 3, 51410 Opatija</item>
      <item>KTD Vodovod Žrnovnica d.o.o., OIB 36612651354, Dubrova 22, 51250 Novi Vinodolski</item>
      <item>KOMPAKT d.o.o., OIB 45729524925, Lindar /grad Pazin, Lindarski Križ 99H, 52000 Pazin</item>
      <item>SKI KLUB "Rijeka" , OIB 79176245106, Vodovodna 13b, 51000 Rijeka</item>
      <item>Hrvatske vode Zagreb VGI "Kvarnersko primorje i otoci", OIB 28921383001, Đure Šporera 3; Verdijeva 6/IV, 51000 Rijeka</item>
      <item>Hrvatska radiotelevizija , OIB 68419124305, Prisavlje 3, 10000 Zagreb</item>
      <item>Kumrić Dražen, vl. obrta za poljoprivrednu proizvodnju Kumrić, OIB 98906487074, Maruševec, Selnik 78, 42243 Kumrić</item>
      <item>Arsen Bratović, vl. AB - Elektro elektromehaničarski obrt, OIB 21210174789,  Veli Brgud 87, 51213 Jurdani</item>
      <item>Darko Pečuvčić, vl. PLIN SERVIS, OIB 01525339458, Grižane 76a, 51244 Grižane</item>
      <item>Kanasta d.o.o., OIB 38650647081, Braće Linardić 8, 51500 Krk</item>
      <item>Republika Hrvatska, Primorsko-Goranska županija, Grad Crikvenica, OIB 11869822073, Kralja Tomislava 85, 51260 Crikvenica</item>
      <item>LIFT-MONT Rijeka d.o.o., OIB 03254435180, Kršinićeva 8, 51000 Rijeka</item>
      <item>TAPESS d.o.o., OIB 22248533094, Jurčići 3, 51215 Kastav</item>
      <item>Pekara Primorje d.o.o., OIB 58250321533, Zidarska 39, 51260 Crikvenica</item>
      <item>Silvana Komadina, vl. telekomunikacijski servis, OIB 48603691548, Braće Brozičević 8, 51260 Crikvenica</item>
      <item>Turistička zajednica Grada Crikvenice, OIB 78748346087, Trg Stjepana Radića 1c, 51260 Crikvenica</item>
      <item>VESNA GARTNER- PILAŠ, dr. med. specijalist medicine rada, Specijalistička ordinacija medicine rada, OIB 29999345835, Kotorska bb, 51260 Crikvenica</item>
      <item>Zagreb nekretnine d.o.o. , OIB 15364543303,  Nova Ves 17, 10000 Zagreb</item>
      <item>Jadran usluge d.o.o., OIB 13456343486, Ivana Skomerže 1, 51260 Crikvenica</item>
      <item>Pekara Benić d.o.o., OIB 39248075627, Mavrići 54, 51262 Grižane-Belgrad</item>
      <item>Laserline d.o.o., OIB 26680017138, Tribje 17, 52470 Umag</item>
      <item>Vjekoslav Rajber, OIB 31213125160, Vinogradska 67a, 48000 Koprivnica</item>
      <item>Arhiver d.o.o. , OIB 62996782776, S.V.Čiče 4, 51000 Rijeka</item>
      <item>Vladimir i Mladenka Sergo kao vlasnici zajedničkog obrta za proizvodnju i trgovinu "Galanterija", OIB 31174439006, M.B.Rašana 9, 52000 Pazin</item>
      <item>Zvonko Host kao vlasnik SERVIS ELEKTRONIKE, OIB 10152255355,  Jardasi 42, 51215 Kastav</item>
      <item>"METRO-KON" d.o.o., OIB 53596535064, Poljana B.  Hanžekovića 47, 10000 Zagreb</item>
      <item>Ivica Jurković kao vlasnik Sportskog centra "Omorika", OIB 33477840475, Gajevo šetalište b.b., 51265 Dramalj</item>
      <item>NEGRO-USLUGE d.o.o., OIB 48437572337, Kalina 11, 51000 Rijeka</item>
      <item>Goranka Hinić, OIB 77443062936, Lomnička 21, 10 000 Zagreb</item>
      <item>Juraj Bačić, OIB 39483071342, Blažići 2, 51243 Tribalj</item>
      <item>Tomislav Barac, OIB 41163047839, Br. Buchoffer 2, 51260 Crikvenica</item>
      <item>Darko Blašković, OIB 61948367231, A. Barca 18, 51260 Crikvenica</item>
      <item>Saša Brnčić, OIB 09214936285, Sopaljska 7, 51260 Crikvenica</item>
      <item>Vladimir Brnić, OIB 68992713424, Sad 10, 51260 Crikvenica</item>
      <item>Željka  Crnjanović, OIB 28769799621, E. Antića 19, 51266 Selce</item>
      <item>Ana Cvitković, OIB 79936963157, M. Marulića 5, 51260 Crikvenica</item>
      <item>Anka Domijan, OIB 23867788624, Petak 3, 51260 Crikvenica</item>
      <item>Milka Domijan, OIB 99513368126, Prilaz obali 6, 51260 Crikvenica</item>
      <item>Ivan Gašparović, OIB 10278490211, Vukovarska 16, 51260 Crikvenica</item>
      <item>Robert Gecan, OIB 29064689722, J. T. Košuljandića 1, 51265 Dramalj</item>
      <item>(pok. Željka) Kristina Grbčić, OIB 41687485744, Obala 29, 51264 Jadranovo</item>
      <item>Nenad Grubić, OIB 84821149311, Tomislavova 89, 51260 Crikvenica</item>
      <item>Marijan Jurinčić, OIB 76023856410, Tončićevo 29, 51260 Crikvenica</item>
      <item>Melanija Kaliman, OIB 91024294834, Mihovila Jeličića 37, 51266 Selce</item>
      <item>Anton Kirinčić, OIB 47660451579, Brdo 1, 51515 Šilo</item>
      <item>Afrodita Komadina, S. Jeličića 59, 51266 Selce</item>
      <item>Milica Krpan, OIB 24323637230, Basaričekova 38, 51260 Crikvenica</item>
      <item>Aramis Liebhardt, OIB 13814878186, I. Gundulića 7, 51260 Crikvenica</item>
      <item>Nada Lončar, OIB 10136293410, Ladvić 11 b, 51260 Crikvenica</item>
      <item>Marina Lončarić, OIB 88158795676, A. Antića 15, 51266 Selce</item>
      <item>Ivan Miočić, OIB 97803559992, Hrusta VI b/12, 51260 Crikvenica</item>
      <item>Vladimir Montanari, OIB 88274525632, Franje Cara 15, 51260 Crikvenica</item>
      <item>Josip Mužević, OIB 21068790568, Br. Košuljandić 44, 51265 Dramalj</item>
      <item>Ivana Peko Lončar, OIB 26949040669, A. Kršula 8 a, 51266 Selce</item>
      <item>Andrija Peričić, OIB 00437414209, Donji Zagon 11, 51251 Donji Zagon</item>
      <item>Zdravko Periš, OIB 11291730612, Basaričekova 9, 51260 Crikvenica</item>
      <item>Zvjezdan Preden, OIB 83285416778, Veli Kijac 22, 51513 Omišalj</item>
      <item>Slobodan  Radetić, OIB 99658703913, Benići 71, 51260 Crikvenica</item>
      <item>Anka Sokolić, OIB 82203870324, A. Kršula 19, 51266 Selce</item>
      <item>Branko Sudar, OIB 06277502311, Vinodolska 26, 51260 Crikvenica</item>
      <item>Marija Šoštarić, OIB 85546289133, M. Tita 72, 51266 Selce</item>
      <item>Siniša Tomašić, OIB 10125305225, I. Gundulića 25, 51260 Crikvenica</item>
      <item>Ivana Trubić, OIB 35722547469, Frankopanska 6, 51260 Crikvenica</item>
      <item>Vidov Vijeko, OIB 85850074375, M. Tita 57, 51266 Selce</item>
      <item>Kuzman Vukić, OIB 23057039320, Benići 56, 51260 Crikvenica</item>
      <item>Agencija za osiguranje radničkih potraživanja u slučaju stečaja poslodavca, OIB 04323472109, </item>
      <item>ERSTE &amp; STEIERKISCHE BANK d.d., OIB 23057039320, Jadranski trg 3a, 51000 Rijeka</item>
      <item>pok. Marija (Nenad) Jeličić, Maršala Tita 125, 51266 Selce</item>
    </izvorni_sadrzaj>
    <derivirana_varijabla naziv="DomainObject.Predmet.OstaliListFormatedWithAdressOIB_1">
      <item>SAVEZ SAMOSTALNIH SINDIKATA HRVATSKE, KREŠIMIROVA 4, Rijeka</item>
      <item>registar TS Rijeka</item>
      <item>Narodne novine d.d. Zagreb, SR Njemačke 6, 10020 Zagreb</item>
      <item>Županijsko državno odvjetništvo Rijeka</item>
      <item>oglasna ploča</item>
      <item>računovodstvo suda</item>
      <item>Julijana Fak, Novi Varoš 13, 51315 Mrkopalj</item>
      <item>Marija Ružić, OIB 72695335756, Čavle 43, 51219 Čavle</item>
      <item>Erste &amp; S. Bank d.d. Rijeka, Jadranski trg 3a, 51000 Rijeka</item>
      <item>OD Kovačević i dr. Rijeka punomoćnik sudionika u postupku JADRAN d.d. u stečaju CRIKVENICA</item>
      <item>Porezna uprava Rijeka</item>
      <item>Hrvatski fond za privatizaciju Zagreb, Ivana Lučića 6, 10000 Zagreb</item>
      <item>GRAD CRIKVENICA, 51260 Crikvenica</item>
      <item>Erste &amp; S. Bank d.d. Rijeka, Jadranksi trg 3a, 51000 Rijeka</item>
      <item>PAVLOMIR d.o.o. N. Vinodolski, OIB 33879979692, Novljansko polje bb, 51250 Novi Vinodolski</item>
      <item>Marija Buneta, Šenoina 9, 51250 Novi Vinodolski</item>
      <item>Nada Barišić, M. Jengića 33, 51000 Rijeka</item>
      <item>POREZNA UPRAVA RIJEKA / KSENIJA LUŠTICA</item>
      <item>Slavica Jurić, OIB 33220340137, Kačjak 55, 51265 Dramalj</item>
      <item>Mladenko Crnčić, OIB 00031704980, Hrusta 8, 51260 Crikvenica</item>
      <item> Gordana Dežman, OIB 00183476943, Hrusta VII b, 51260 Crikvenica</item>
      <item>Anita Horvat, OIB 00331924450, Trg Bana Jelačića 31, 31000 Osijek</item>
      <item>Valentina Jakirčević, OIB 00352864378,  Zrinskih  Frankopana 25, 47246 Drežnik Grad</item>
      <item>Nedeljko Magaš, OIB 00482430416, A. Antića 26, 51266 Selce</item>
      <item>Ivan Sarić, OIB 00580030300, Gradac 52, 51253 Bribir</item>
      <item>Antonija Šimić, OIB 00729213652, S. Radića 63, 34000 Požega</item>
      <item>Marica Svetić, OIB 00895738043, Ugrini 15b, 51253 Bribir</item>
      <item>Željka Ligatić, OIB 00959950290, Gradac 31, 51253 Bribir</item>
      <item>Ivica Lončarić, OIB 01015328878, Brdo 25a, 51266 Selce</item>
      <item>Mara Pejaković, OIB 01204783737, Stjepana i Antuna Radića 5, 44400 Glina</item>
      <item>Dragica Kožul, OIB 01230979461, Vladimira Nazora 11, 32234 Suhopolje</item>
      <item>Ivica Domijan, OIB 01321144022, 1. prilaz M. Muževića 6, 51260 Crikvenica</item>
      <item>Vinka Debelec, OIB 01334333837, Kostelj 14, 51244 Grižane</item>
      <item>Petar Lončarić, OIB 1382290072, Slavka Jeličića 25, 51266 Selce</item>
      <item>Josip Kolmanić, OIB 01461097532, V. Lončarića 19, 51266 Selce</item>
      <item>Ankica Cupać, OIB 01519840098, Sveti Vid 5b, 51253 Bribir</item>
      <item>Enisa Tamarut, OIB 01566564883, Pavla Radića 78, 51260 Crikvenica</item>
      <item>Davorka Buneta, OIB 01717803725, Poduljin 8, 51253 Bribir</item>
      <item>Josipa Komadina, OIB 01752138257, Braće Brozičević 8, 51260 Crikvenica</item>
      <item>Dalibor Antić, OIB 01794197982, 1. prilaz Trgu palih boraca 14, 51266 Selce</item>
      <item>Toma Dražić, OIB 02095845812, Jurkovo 1, 51250 Novi Vinodolski</item>
      <item>Ivka Hržić, OIB 03064743997, Detkovac 89, 33411 Gradina</item>
      <item>Savo Kosanović, OIB 03068512259, Kosavin 5, 51253 Bribir</item>
      <item>Mihovil Tomašić, OIB 3286342207, Gundulićeva 25, 51260 Crikvenica</item>
      <item>Ružica Nećak, OIB 03395995403, Pod Fara 6, 51262 Kraljevica</item>
      <item>Maria Peričić, OIB 03478840844, Ladvić 3d, 51260 Crikvenica</item>
      <item>Ines Pristušek, OIB 03734929265, Žimider 2, 51260 Crikvenica</item>
      <item>Daniel Marina, OIB 03776915180, Omladinska 1b, 51264 Jadranovo</item>
      <item>Sergio Zustović, OIB 03853630154, A. Kršula 48, 51266 Selce</item>
      <item>Darko Miočić, OIB 03927686370, Vukovarska 3, 51260 Crikvenica</item>
      <item>Kata Tomić, OIB 03982764294, Podgori 68, 51253 Bribir</item>
      <item>Tihana Pobor, OIB 04067291507, A. Antića 27, 51266 Selce</item>
      <item>Nevenka Juretić, OIB 04071157989, 1. Maja 6, 51263 Šmrika</item>
      <item>Marica Kikić, OIB 04075244810, Hrusta VIa, 51260 Crikvenica</item>
      <item>Vinka Vukonich, OIB 04091317840, Hrusta IVc, 51260 Crikvenica</item>
      <item>Vaso Perić, OIB 4288294403, Hrusta 6a, 51260 Crikvenica</item>
      <item>Astrid Ivančić, OIB 04323695410, Pavla Radića 3, 51260 Crikvenica</item>
      <item>Bernardno Vukušić, OIB 04398554804, Maršala Tita 72a, 51266 Selce</item>
      <item>Meri Grubišić, OIB 04443685381, Primorska 7, 51263 Šmrika</item>
      <item>Ivan Frančišković, OIB 4486325366, Štale 102, 51253 Bribir</item>
      <item>Ljiljana Lučić, OIB 04569032796, Prilaz Braće Košuljandić 18, 51265 Dramalj</item>
      <item>Radojka Ružić, OIB 04808475283, Partizanska 2, 51266 Selce</item>
      <item>Mirko Pejić, OIB 04910038153, Ljudevita Gaja 108, 32275 Bošnjaci</item>
      <item>Katica Lončarić, OIB 04935145760, XIII divizije 10, 51266 Selce</item>
      <item>Ivan Peričić, OIB 05248040278, Ladvić bb, 51260 Crikvenica</item>
      <item>Sandra Sivčević, OIB 05255286918, Dubrava 250, 10000 Zagreb</item>
      <item>Nada Ježić, OIB 05307477063, Hrusta 3a, 51260 Crikvenica</item>
      <item>Tomislav Lončarić, OIB 05764602358, Matkino 10, 51266 Selce</item>
      <item>Vladimir Jeličić, OIB 05819326882, Zvonka Cara 3, 51260 Crikvenica</item>
      <item>Klaudija Brkljača, OIB 05823430320, Podšupera 13, 51260 Crikvenica</item>
      <item>Vjekoslava Peričić, OIB 6002696762, Podšupera 7, 51260 Crikvenica</item>
      <item>Zdenka Domijan, OIB 06006728566, Dramaljsko Selce 33, 51265 Dramalj</item>
      <item>Josip Sokolić, OIB 06059705313, A. Kršula 19, 51266 Selce</item>
      <item>Lidija Grubišić, OIB 06156663392, Dvori 18, 51263 Šmrika</item>
      <item>Fehim Eljazović, OIB 06266229856, Marka Marulića 3, 51260 Crikvenica</item>
      <item>Bosiljka Car, OIB 06530138206, Kralja Tomislava 75, 51260 Crikvenica</item>
      <item>Katica Majetić, OIB 06573700602, Milanlug 38, 34350 Čaglin</item>
      <item>Selma Elezović, OIB 06618473251, Primorska 11, 51260 Crikvenica</item>
      <item>Antica Grozdanić, OIB 06671368015, Br. Car Uračić 15, 51260 Crikvenica</item>
      <item>Branka Havić, OIB 07157247978, Antovo 27, 51244 Grižane</item>
      <item>Mladen Mihelčić, OIB 07308498700, Jargovo 28, 51253 Bribir</item>
      <item>Đurđica Peričić, OIB 07309091595, Podšupera 7, 51260 Crikvenica</item>
      <item>Stjepan Car, OIB 07660786675, Kralja Tomislava 75, 51260 Crikvenica</item>
      <item>Marta Plavac, OIB 7836003467, Dramaljsko selce 32, 51265 Dramalj</item>
      <item>Marijana Mureta, OIB 07853618269, Dragaljin 1a, 51253 Bribir</item>
      <item>Zdravko Žarić, OIB 07925926350, Židine 24, 51260 Crikvenica</item>
      <item>Pava Miličević, OIB 08180109073, Krmpotska 3, 51250 Novi Vinodolski</item>
      <item>Josipa Šubat, OIB 08615260916, Ivanj 4, 51264 Jadranovo</item>
      <item>Albin Domijan, OIB 08627284309, Ribarska 6, 51260 Crikvenica</item>
      <item>Nedeljka Jeličić, OIB 8743319910, Maršala Tita 107, 51266 Selce</item>
      <item>Morena Premeru, OIB 08935679283, Janjevalj 1, 51243 Tribalj</item>
      <item>Marija Kršul, OIB 08997311267, Matkino 6, 51266 Selce</item>
      <item>Irena Gašparović, OIB 09286407311, Viktor Finderlea 8, 51260 Crikvenica</item>
      <item>Vjekoslav Lončarić, OIB 9327291136, Emila Antića 26, 51266 Selce</item>
      <item>Jelena Marošević, OIB 09527418010, Hrusta 6b/14, 51260 Crikvenica</item>
      <item>Šime Brkljača, OIB 09671716234, Podšupera 13, 51260 Crikvenica</item>
      <item>Gordana Merčnik, OIB 09705258294, Hrustina 3, 51263 Šmrika</item>
      <item>Mato Odžić, OIB 09840270221, Tončićevo 20, 51260 Crikvenica</item>
      <item>Anica Car, OIB 09843513117, Dvorska 45, 51260 Crikvenica</item>
      <item>Branka Pintar, OIB 09998566041, Saftići 4, 51244 Grižane</item>
      <item>Tihomir Kršul, OIB 10031574360, Matkino 2, 51266 Selce</item>
      <item>Siniša Tomašić, OIB 10125305225, I. Gundulića 35 , 51260 Crikvenica</item>
      <item>Stipan Kovačev, OIB 10144805902, Dramalj 12, 51265 Dramalj</item>
      <item>Martina Štimac, OIB 10321384747, Drenovački put 30, 44000 Sisak</item>
      <item>Dragica Pešić, OIB 10715089092, Pecka 94, 44415 Topusko</item>
      <item>Marica Huzjak, OIB 10818451713, Vladimira Nazora 15, 51260 Crikvenica</item>
      <item>Radmila Šubert, OIB 10960235878, Osap 28, 51260 Crikvenica</item>
      <item>Maša Manestar, OIB 11112529596, M. Muževića 64, 51265 Dramalj</item>
      <item>Franjo Pobor, OIB 11222359011, V. Lončarića 7, 51266 Selce</item>
      <item>Irena Juretić, OIB 11334263797, Ribarska 7, 51260 Crikvenica</item>
      <item>Zvjezdana Perhat, OIB 11436254624, Sušik 8, 51243 Tribalj</item>
      <item>Mara Ilić, OIB 11877698144, Poduljin 33, 51253 Bribir</item>
      <item>Željko Blažičević, OIB 11946180073, Kričina 6, 51253 Bribir</item>
      <item>Ivanka Domijan, OIB 11970305027, Ribarska 6, 51260 Crikvenica</item>
      <item>Anton Gabrić, OIB 12057981809, Dramalj 84, 51265 Dramalj</item>
      <item>Oleg Trošelj, OIB 12078388303, Benići 52, 51260 Crikvenica</item>
      <item>Ruža Soldić, OIB 12113567585, Lopudska 34c, 31000 Osijek</item>
      <item>Milan Stanisavljević, OIB 12137905305, Židine 50b, 51260 Crikvenica</item>
      <item>Juraj Smolčić, OIB 12147098055, Breze 7, 51251 Ledenice</item>
      <item>Lydia Jurinčić, OIB 12412409030, Šiljevica 46, 51264 Jadranovo</item>
      <item>Pejo Prgić, OIB 12503418002, Bribir 11, 51253 Bribir</item>
      <item>Danijela Zgombić, OIB 12519027744, Baretići 17, 51244 Grižane</item>
      <item>Nataša Rakas, OIB 12705818080, Sv. Ivana Krstitelja 8, 31326 Darda</item>
      <item>Đuro Jelovac, OIB 12778826682, Dramalj 84, 51265 Dramalj</item>
      <item>Tatjana Lončarić, OIB 12780447351, 2. prilaz Trgu palih Boraca 8, 51266 Selce</item>
      <item>Natalia Marijanić, OIB 12818595728, Marušići 32, 51244 Grižane</item>
      <item>Anita Fele, OIB 12889114850, Hrusta 3/14a, 51260 Crikvenica</item>
      <item>Živka Kosanović, OIB 13017258635, Jargovo 39, 51253 Bribir</item>
      <item>Verica Filić, OIB 13045077755, I.P. Tominog 21, 51262 Kraljevica</item>
      <item>Vanda Belamarić, OIB 13053732239, Podšupera 51c, 51260 Crikvenica</item>
      <item>Božica Manestar, OIB 13070255255, Sopaljska 20a, 51260 Crikvenica</item>
      <item>Vjekoslava Lončarić, OIB 13078127547, S. Jeličića 25, 51266 Selce</item>
      <item>Vesna Šnjarić, OIB 13098373896, Zagrebačka 11, 53230 Korenica</item>
      <item>Dubravka Šokčević, OIB 13343882953, V. Nazora 27, 32260 Gunja</item>
      <item>Josip Grbčić, OIB 13456293846, Pehat I. Ricića 13, 51264 Jadranovo</item>
      <item>Radmila Lončarić, OIB 13720287865, Rade Končara 22, 51266 Selce</item>
      <item>Petar Lončarić, OIB 13822690072, S. Jeličića 25, 51266 Selce</item>
      <item>Zdenko Car, OIB 13969415397, Blaškovići 12a, 51244 Grižane</item>
      <item>Ljubomir Stojčić, OIB 13995158115, Gajevo šetalište 12, 51260 Crikvenica</item>
      <item>Jasna Visković, OIB 14062358396, Katrica 2, 51265 Dramalj</item>
      <item>Gabrijela Miočević, OIB 14426121076, Biskupija bb, 22300 Knin</item>
      <item>Ružica Grbeš, OIB 14517071316, Šupera 7a, 51260 Crikvenica</item>
      <item>Ivana Milak, OIB 14702607487, Stjepana Radića 21, 47246 Drežnik Grad</item>
      <item>Anka Fugošić, OIB 14836158450, Goranska 12, 51260 Crikvenica</item>
      <item>Dragica Pejić, OIB 14906364627, Ljudevita Gaja 108, 32275 Bošnjaci</item>
      <item>Savo Grozdanić, OIB 15057461824, Br. Car-Uračić 15, 51260 Crikvenica</item>
      <item>Elvis Majetić, OIB 15254711783, Prilaz Partizanskoj 13, 51266 Selce</item>
      <item>Marijan Benić, OIB 15454783727, Dvorska 7, 51260 Crikvenica</item>
      <item>Vlado Markovinović, OIB 15461762781, Sopaljska 6 a, 51260 Crikvenica</item>
      <item>Nevenka Barović, OIB 15488859116, Mavrići 28, 51244 Grižane</item>
      <item>Melita Frančišković, OIB 15520868988, Šupera 3b, 51260 Crikvenica</item>
      <item>Katica Bujan, OIB 15696142082, Ante Starčevića 34, 51260 Crikvenica</item>
      <item>Robert Bengez, OIB 15743547330, Sušik 31, 51243 Tribalj</item>
      <item>Marina Milković, OIB 15928003101, Prisika 8, 51250 Novi Vinodolski</item>
      <item>Janja Strizić, OIB 15999620533, Štale 82, 51253 Bribir</item>
      <item>Bore Čajić, OIB 16064853764, Barci 79a, 51244 Grižane</item>
      <item>Vladimir Brozičević, OIB 16095727300, Gradac 9c, 51253 Bribir</item>
      <item>Estera Juretić, OIB 16106136964, Ribarska 7, 51260 Crikvenica</item>
      <item>Sanja Papić, OIB 16172635315, Turanski put 5, 51000 Rijeka</item>
      <item>Blaženko Bačić, OIB 16320919247, V. Nazora 29, 51260 Crikvenica</item>
      <item>Marijan Geljić, OIB 16615801682, J.J. Štrosmayera 10, 32100 Vinkovci</item>
      <item>Josipa Hrvaćanin, OIB 16748734804, Turnić 16, 34000 Požega</item>
      <item>Rada Danilović, OIB 16750760821, Vršina 23, 51262 Kraljevica</item>
      <item>Silvana Grbčić, OIB 16835766564, Perhati 5, 51264 Jadranovo</item>
      <item>Irmica Car, OIB 16909932700, Br. Brozičević 8, 51260 Crikvenica</item>
      <item>Jelena Trutić Božić, OIB 17403078567, Lapat 33e, 47304 Plaški</item>
      <item>Ana Velker, OIB 17451328275, Velika bršljanica, 43282 Vukovje</item>
      <item>Marija Buneta Krišković, OIB 17507210678, Šenoina 9, 51250 Novi Vinodolski</item>
      <item>Marija Stojčić, OIB 17524367829, Gajevo šetalište 12, 51260 Crikvenica</item>
      <item>Drinko Lončarić, OIB 17639177396, II Prilaz Trgu palih boraca 8, 51266 Selce</item>
      <item>Anamarija Mazzarolli, OIB 17735908074, Perhati 2a, 51264 Jadranovo</item>
      <item>Julijana Fak, OIB 17778836164, Novi varoš 13, 51315 Mrkopalj</item>
      <item>Milan Miočić, OIB 17901246902, Benići 26, 51260 Crikvenica</item>
      <item>Ferdinand Stilin, OIB 17973310644, A. Antića 18, 51266 Selce</item>
      <item>Vesna Kalinić, OIB 17987163851, Kostelj 85a, 51244 Grižane</item>
      <item>Mira Kovačić, OIB 18219589575, Klipe 79a, 47300 Ogulin</item>
      <item>Marija Fele, OIB 18341658603, Hrusta III/14a, 51260 Crikvenica</item>
      <item>Ankica Muminagić, OIB 18626516130, Antovo 18, 51244 Grižane</item>
      <item>Jasna Čor, OIB 18840500591, Zidarska 101, 51260 Crikvenica</item>
      <item> Monika Lončarević, OIB 18985328209, Karlovačka 15, 51264 Jadranovo</item>
      <item>Tatjana Cvitković, OIB 19033799042, Podsopalj Drivenički 18, 51243 Tribalj</item>
      <item>Ana Filipović, OIB 19236656835, A. Mažuranića 64, 51250 Novi Vinodolski</item>
      <item>Dragica Brozović, OIB 19530490642, Sl. Jeličića 22, 51266 Selce</item>
      <item>Ljiljana Blažina, OIB 19625290825, Hreljin 16, 51226 Hreljin</item>
      <item>Ante Antić, OIB 20363960955, Maršala  Tita 49, 51266 Selce</item>
      <item>Kristijan Pobor, OIB 20605444121, Stjepana Brozovića 27, 51266 Selce</item>
      <item>Iva Maria Virag, OIB 20608432664, Podšupera 30d, 51260 Crikvenica</item>
      <item>Dušanka Vedrić, OIB 20875100180, Josipa Košuljandića Tome 37, 51265 Dramalj</item>
      <item>Rajko Jurišić, OIB 20922977986, Baštijanova 54, 10000 Zagreb</item>
      <item>Dragica Djurić, OIB 21097831622, Zagorska 12b, 10000 Zagreb</item>
      <item>Anđela Mlikota, OIB 21211769391, Petra Preradovića 54, 33410 Suhopolje</item>
      <item>Ivan Mijić, OIB 21217198521,  Hrusta Ivb, 51260 Crikvenica</item>
      <item>Ljiljana Katić, OIB 21731397003, Željko Svaline 66, 31226 Dalj</item>
      <item>Slavica Mandić, OIB 21791194752, Kamenjak 8, 51244 Grižane</item>
      <item>Tamara Sučić, OIB 21798392060, I. Košuljandića Tomina 17, 51265 Dramalj</item>
      <item>Tomislav Karamarko, OIB 21804881537, Tomislavova 89a, 51260 Crikvenica</item>
      <item>Marija Pobor, OIB 87374719356, Brdo 4, 51266 Selce</item>
      <item>Josip Pobor, OIB 02121583320, Brdo 4, 51266 Selce</item>
      <item>Vladimir Tomljanović, OIB 21916262266, Podšupera 59, 51260 Crikvenica</item>
      <item>Branka Žanić, OIB 21926537911, Andrije Šermana 30, 51250 Novi Vinodolski</item>
      <item>Marina Car, OIB 21951063172, Ričina 9, 51243 Tribalj</item>
      <item>Milena Ilić, OIB 21954934621, Poguljin 23, 51253 Bribir</item>
      <item>Mirko Marić, OIB 22256071366, Hrusta VIII C, 51260 Crikvenica</item>
      <item>Dominik Crnković, OIB 22261027337, Hrusta 3b, 51260 Crikvenica</item>
      <item>Sanja Kovač, OIB 22385132326, Vinodolska 17a, 51260 Crikvenica</item>
      <item>Marijana Malčić, OIB 22466177278, Mavrići 38, 51244 Grižane</item>
      <item>Dolores Stojčić, OIB 22630594457, Kralja Zvonimira 14a, 51260 Crikvenica</item>
      <item>Ljlilja Ježić, OIB 22777493217, I. Vončine 12, 51250 Novi Vinodolski</item>
      <item>Ankica Petričević, OIB 22787426230, Kamenjak 8, 51244 Grižane</item>
      <item>Anton Badurina Tomić, OIB 22884399530, Hrusta IIIb, 51260 Crikvenica</item>
      <item>Gordana Klisurić, OIB 22933364920, Gornje Sredice 23a, 43000 Bjelovar</item>
      <item>Sanja Madvešček, OIB 23073483942, Miroslava Krleže 24, 51260 Crikvenica</item>
      <item>Dubravka Mavrić, OIB 23187130043, Mavrići 56, 51244 Grižane</item>
      <item>Ankica Košuljandić, OIB 23268155358, Dramalj 6, 51265 Dramalj</item>
      <item>Ivan Đaković, OIB 23302786159, Gornja mala 18, 35252 Sibinj</item>
      <item>Željko Pađen, OIB 23321134873, Dubrovačka 4, 51000 Rijeka</item>
      <item>Marina Petrinović, OIB 23348905311, Židine 13, 51260 Crikvenica</item>
      <item>Marija Pavlić, OIB 23567979698, I.G. Kovačića 10, 51264 Jadranovo</item>
      <item>Juraj Katnić, OIB 23638284992, Zidarska 27, 51260 Crikvenica</item>
      <item>Blaženko Kršul, OIB 23860239071, M. Jeličića 16, 51266 Selce</item>
      <item>Dario Car, OIB 23901066951, Ivana Gundulića 24, 51260 Crikvenica</item>
      <item>Baldo Hreljac, OIB 24107197220, Hrusta 4/25, 51260 Crikvenica</item>
      <item>Ivica Ropac, OIB 24231536342, Franje Čandeka 38, 51000 Rijeka</item>
      <item> Višnja Jelenović, OIB 24265010911, Hrusta III 14b, 51261 Crikvenica</item>
      <item>Marija Lončarić, OIB 24265569115, A. Kršula 8a, 51266 Selce</item>
      <item>Marica Volf, OIB 24345294814, Kosavin 44, 51253 Bribir</item>
      <item>Nada Perišić, OIB 24396129486, Podbanj 5/1, 51262 Kraljevica</item>
      <item>Snježana Bertović, OIB 24442634031, Škrile II 13, 47300 Ogulin</item>
      <item>Ružica Tonković, OIB 24600136140, Gradac 9b, 51253 Bribir</item>
      <item>Branka Pilaš, OIB 24694582370, Baretići 3, 51244 Grižane</item>
      <item>Goran Jakovac, OIB 24704459512, Kamenjak 32, 51244 Grižane</item>
      <item>Pavica Buovac, OIB 24892575863, Dramalj 45, 51265 Dramalj</item>
      <item>Katarina Vlastelić, OIB 24905953241, A. Kršula 8, 51266 Selce</item>
      <item>Aleksandra Domijan, OIB 25069857732, Dramalj 75, 51265 Dramalj</item>
      <item>Ivana Babić, OIB 25091536758, Žimider 40, 51260 Crikvenica</item>
      <item>Sanja Plavac, OIB 25185986029, Dramaljsko selce 31a, 51265 Dramalj</item>
      <item>Vitomir Manestar, OIB 25229835841, Gajevo šetalište 43, 51260 Crikvenica</item>
      <item>Jelka Mavrić Tomić, OIB 25229970572, Kosavin 15, 51253 Bribir</item>
      <item>Ivica Perhat, OIB 25256115930, Smokovo 2, 51264 Jadranovo</item>
      <item>Ruža Kosanović, OIB 25536824393, Kosavin 5, 51253 Bribir</item>
      <item>Ivanka Butorac, OIB 25545666665, Goranska 40, 51260 Crikvenica</item>
      <item>Goran Cindrić, OIB 25588128854, Sv. Jakov 6, 47300 Ogulin</item>
      <item>Dario Brkić, OIB 25943421017, Križ Gornji 8, 43202 Zrinski Topolovac</item>
      <item>Vinko Pobor, OIB 26012691330, A. Kršula 43, 51266 Selce</item>
      <item>Tina Perhat, OIB 26017349047, Smokovo 5, 51264 Jadranovo</item>
      <item>Kornelija Katalinić, OIB 26204394900, Minakovo 29a, 51000 Rijeka</item>
      <item>Marija Galjanić Sovar, OIB 26256457137, Basaričekova 46, 51260 Crikvenica</item>
      <item>Zrinka Lipičanin, OIB 26273143005, Lj. Gaja 19, 35400 Nova Gradiška</item>
      <item>Hrvoje Zubčić, OIB 26337763592, Braće dr. Sobol 17, 51260 Crikvenica</item>
      <item>Hrvoje Berić, OIB 26358954800, Frankopanska 4, 34000 Požega</item>
      <item>Ljiljana Aleksić Žunić, OIB 26383533109, Orovac 21, 53220 Otočac</item>
      <item>Ajka Sarajlić, OIB 26768782135, Podugrinac 3, 51253 Bribir</item>
      <item>Danijela Kovačić, OIB 26824699557, Klipe 79a, 47303 Josipdol</item>
      <item>Slavica Jurić, OIB 26877410862, Br. Car 36, 51265 Dramalj</item>
      <item>Vlatka Stipeč, OIB 26919209412, Kostelj 31, 51244 Grižane</item>
      <item>Željko Knežević, OIB 27066149936, Glagoljaška 2, 51260 Crikvenica</item>
      <item>Marijana Komadina, OIB 27112285021, S. Jeličića 59, 51266 Selce</item>
      <item>Biljana Kostić, OIB 27135664719, Žrtava fašizma 17, 51304 Gerovo</item>
      <item>Marija Balas, OIB 27304529341, Antovo 18, 51244 Grižane</item>
      <item>Ivan Pahlić, OIB 27308570809, Pavla Radića 118, 51260 Crikvenica</item>
      <item>Filip Barišić, OIB 27393929250, Tribalj 50, 51243 Tribalj</item>
      <item>Anđa Šeremet, OIB 27471842487, A. Starčevića 31, 51260 Crikvenica</item>
      <item>Šaćir Skenderi, OIB 27544547315, Podšupera 40a, 51260 Crikvenica</item>
      <item>Marica Knez, OIB 27653935452, Marušići 8a, 51244 Grižane</item>
      <item>Vlado Jelenović, OIB 27703839272, A. Starčevića 79, 51260 Crikvenica</item>
      <item>Marija Car, OIB 27805714821, Kralja Tomislava 32, 51260 Crikvenica</item>
      <item>Franjo Broz, OIB 27823129294, B. Domijan 5, 51265 Dramalj</item>
      <item>Sandra Vukelić, OIB 27902042943, Hrusta 2a, 51260 Crikvenica</item>
      <item>Gordana Piškulić, OIB 28188489967, Prisika 47, 51250 Novi Vinodolski</item>
      <item>Rude Jeličić, OIB 28520122239, Maršala Tita 125, 51266 Selce</item>
      <item>Viktor Lončarić, OIB 28590773896, Maršala Tita 72a, 51266 Selce</item>
      <item>Mladenka Blažičević, OIB 28691771439, Kričina 6, 51253 Bribir</item>
      <item>Antonija Car, OIB 28754597893, Braće Buchoffer bb, 51260 Crikvenica</item>
      <item>Josip Jurić, OIB 28988462488, Manestri 43, 51265 Dramalj</item>
      <item>Mirjana Šamanić, OIB 29095904993, Hrusta 2/2b, 51260 Crikvenica</item>
      <item>Sanja Stanišić, OIB 29139821100, Ljupina 351, 35400 Nova Gradiška</item>
      <item>Meri Mavrić, OIB 29175374636, Maršala Tita 71a, 51266 Selce</item>
      <item>Nikola Samaržija, OIB 29373277147, Šupera 27, 51260 Crikvenica</item>
      <item>Lidija Babič, OIB 29547514898, Manestri 17, 51265 Dramalj</item>
      <item>Dušan Jović, OIB 29585749171, I. Jeličića 27, 51266 Selce</item>
      <item>Tomislav Lončarić, OIB 29769716618, Primorska 1, 51260 Crikvenica</item>
      <item>Božena Kombol, OIB 30016313468, Partizanska bb, 51266 Selce</item>
      <item>Ivica Bačić, OIB 30114915130, Štale 38, 51253 Bribir</item>
      <item>Marija Jerčinović, OIB 30401361379, Drivenik 26a, 51242 Drivenik</item>
      <item>Mirko Mataija, OIB 30457761556, Sveti Petar 53, 47300 Ogulin</item>
      <item>Biljana Frančišković, OIB 30502501799, Carovo 8, 51262 Kraljevica</item>
      <item>Renata Jeličić, OIB 30666022818, Maršala Tita 77, 51266 Selce</item>
      <item>Željka Veljačić, OIB 30801654346, Sopaljska 20d, 51260 Crikvenica</item>
      <item>Jasminka Knez, OIB 30923354945, Cerovići 20a, 51242 Drivenik</item>
      <item>Milanko Subotin, OIB 31115755682, Sopaljska 2, 51260 Crikvenica</item>
      <item>Dragica Strizić, OIB 31192684693, Saftići 1a, 51244 Grižane</item>
      <item>Nedeljka Kamenić, OIB 31499667371, Crnčićeva 12, 51000 Rijeka</item>
      <item>Sandra Zubčić, OIB 31636984340, Braće dr. Sobol 17, 51260 Crikvenica</item>
      <item>Ivanka Iva Lončarić, OIB 31658817122, S. Jeličića 29, 51266 Selce</item>
      <item>Slavica Blagojević, OIB 31866455550, Kralja Tomislava 58, 51260 Crikvenica</item>
      <item>Marija Slaninka, OIB 31911536544, Tribalj 14, 51243 Tribalj</item>
      <item>Marijan Jurinčić, OIB 32098148511, Braće Buchoffer 2, 51260 Crikvenica</item>
      <item>Kristijan Antić, OIB 32173515446, Rade Končara 83, 51266 Selce</item>
      <item>Marija Borbelj, OIB 32299241377, Maršala Tita 61, 51266 Selce</item>
      <item>Višnja Smoljan, OIB 32449446849, J. Klovića 30, 51260 Crikvenica</item>
      <item>Anka Grbčić, OIB 32534217053, Ivana Gorana Kovačića 2, 51264 Jadranovo</item>
      <item>Branimir Starešina, OIB 32755784308, Prisika 48, 51250 Novi Vinodolski</item>
      <item>Tatjana Španović, OIB 32795379549, Tomislavova 61a, 51260 Crikvenica</item>
      <item>Ilija Tatalović, OIB 32847370032, Centar 4, 47313 Drežnica</item>
      <item>Tatjana Perović, OIB 32894692455, Tribalj 12, 51243 Tribalj</item>
      <item>Petra Pajnić, OIB 32946572428, Podšešje 12, 51306 Čabar</item>
      <item>Emine Mehmeti, OIB 32962088787, Vinodolska 22, 51260 Crikvenica</item>
      <item>Davor Petrinović, OIB 33057573126, Braće Car 5, 51265 Dramalj</item>
      <item>Trajanka Šarar, OIB 33146451257, Basaričekova 35, 51260 Crikvenica</item>
      <item>Nikola Šaban, OIB 33262652334, Omladinska 35, 51264 Jadranovo</item>
      <item>Stanislav Dunato, OIB 33331340683, Jurja Klovića 16, 51260 Crikvenica</item>
      <item>Ivan Car, OIB 33475912455, Kralja Zvonimira 37, 51260 Crikvenica</item>
      <item>Vesna Crnčić, OIB 33532981923, Hrusta VIII/b, 51260 Crikvenica</item>
      <item>Tomislav Oršolić, OIB 33565911249, V. Nazora 50, 32270 Županja</item>
      <item>Zdenka Grbčić, OIB 33577491943, Omladinska 34, 51264 Jadranovo</item>
      <item>Boris Pobor, OIB 33587551592, Dinarski put 1b, 10000 Zagreb</item>
      <item>Snježana Ljubić, OIB 33728878406, Trg Bana Jelačića 2, 48326 Virje</item>
      <item>Ines Kreutz Pogoreutz, OIB 33744572718, Ugrini 50, 51253 Bribir</item>
      <item>Nevenka Drpić, OIB 33820976383, Sv. Mikul 18, 51515 Šilo</item>
      <item>Antonio Vukelić, OIB 33821668302, Blažićevo C 39, 51000 Rijeka</item>
      <item>Vejsil Nušinović, OIB 33913508891, Podšupera 26b, 51260 Crikvenica</item>
      <item>Davor Kalanj, OIB 33925461850, Franje Cara 15, 51260 Crikvenica</item>
      <item>Marija Žarković Turak, OIB 33968354972, Braće Brozičević 6, 51260 Crikvenica</item>
      <item>Janja Antonić, OIB 33974633889, Bribir 1, 51253 Bribir</item>
      <item>Dragomir Švast, OIB 34268928006, Tribalj 8a, 51243 Tribalj</item>
      <item>Tomislav Marušić, OIB 34534493459, Marušići 12, 51244 Grižane</item>
      <item>Larisa Čačić, OIB 34536656642, Rade Končara 91, 51266 Selce</item>
      <item>Zora Crnić, OIB 34744831329, Podgori bb, 51253 Bribir</item>
      <item>Ljiljana Šegulja, OIB 34951320298, Školska 10, 51264 Jadranovo</item>
      <item>Marijan Stojanović, OIB 35234292573, T. Ujevića 23, 33000 Virovitica</item>
      <item>Dubravka Kršul, OIB 35353414582, I. Kostrenčića 10b , 51260 Crikvenica</item>
      <item>Marija Simić, OIB 35660976846, Prilaz Trgu palih boraca 5, 51266 Selce</item>
      <item>Josip Dešman, OIB 36015796787, E. Antića 7, 51266 Selce</item>
      <item>Majda Legac, OIB 36200128119, Školska 19, 51260 Crikvenica</item>
      <item>Predrag Pešević, OIB 36582057638, Hrusta 5A, 51260 Crikvenica</item>
      <item>Mirjana Gašparović, OIB 36691101554, Hrusta bb, 51260 Crikvenica</item>
      <item>Milana Kosanović, OIB 36771677727, Jasenak 93, 47314 Jasenak</item>
      <item>Vesna Dizdarević, OIB 36840841914, 1. gardijske brigade 12, 47220 Vojnić</item>
      <item>Dragomir Stajčić, OIB 37065363375, Hrusta Vib, 51260 Crikvenica</item>
      <item>Marija Špacir, OIB 37177504460, Goranska 27a, 51260 Crikvenica</item>
      <item>Predrag Jeličić, OIB 37263209962, Maršala Tita 77, 51266 Selce</item>
      <item>Marija Zekić, OIB 37629713219, Franje Cara 18, 51260 Crikvenica</item>
      <item>Senad Vukelić, OIB 37649812970, Franje Cara 15, 51260 Crikvenica</item>
      <item>Kata Miočić, OIB 37854709781, Vukovarska 3, 51260 Crikvenica</item>
      <item>Ivka Kršul, OIB 37959218373, B. Buchoffer 2, 51260 Crikvenica</item>
      <item>Marina Bilić, OIB 37982772814, Mali dol 65, 51241 Križišće</item>
      <item>Linda Pobor, OIB 38032697141, Andrije Kršula 8, 51266 Selce</item>
      <item>Vera Sokolić, OIB 38174429645, Istarska 18, 51250 Novi Vinodolski</item>
      <item> Mladen Gržičić, OIB 38190578831, Vladimira Nazora 9, 51260 Crikvenica</item>
      <item>Saša Mureta, OIB 38469805736, A. Barca 10, 51260 Crikvenica</item>
      <item>Slavica Lazarević, OIB 38802460714, Filip Pavešića 18 , 51262 Kraljevica</item>
      <item>Duško Katnić, OIB 38886261531, Ljube Stipanića 1, 51260 Crikvenica</item>
      <item>Biserka Pavlić, OIB 38937951309, I. G. Kovačića 3, 51264 Jadranovo</item>
      <item>Ijeman Antić, OIB 38977763789, S. Jeličića 33, 51266 Selce</item>
      <item>Slavko Zekić, OIB 39037282197, Benići 3, 51260 Crikvenica</item>
      <item>Milorad Blažičević, OIB 39116935485, Tina Ujevića 14, 51260 Crikvenica</item>
      <item>Natali Manestar Car, OIB 39369207665, M. Muževića 64, 51265 Dramalj</item>
      <item>Nevenka Obradović, OIB 39376418177, Dolac 5, 51260 Crikvenica</item>
      <item>Marija Đelagić, OIB 39544873502, A. Starčevića 2c, 31400 Đakovo</item>
      <item>Vesna Parat, OIB 39680812529, Tomislavova 65e, 51260 Crikvenica</item>
      <item>Mirjana Marinić, OIB 39863614377, Lička 13, 48306 Slavonski Brod</item>
      <item>Karolina Kolarek, OIB 40148939206, Gornja Višnjica 54, 42255 Donja Višnjica</item>
      <item>Spomenko Antonić, OIB 40163702766, I. Jeličića 31, 51266 Selce</item>
      <item>Mirko Lončarić, OIB 40177785001, Kačjak 48, 51265 Dramalj</item>
      <item>Alma Vičević, OIB 40190808180, Kostelj 78, 51244 Grižane</item>
      <item>Ivanka Jokić, OIB 40591744505, Braće Stipčić 41, 51000 Rijeka</item>
      <item>Željka Grbčić, OIB 40740226122, Obala 29, 51264 Jadranovo</item>
      <item>Jasmina Vujnović, OIB 40764723117, Osječka 25a, 31500 Našice</item>
      <item>Karin Car, OIB 40777486772, Dvorac 2, 51260 Crikvenica</item>
      <item>Marijana Miličević, OIB 40780401747, Krmpotska 3, 51250 Novi Vinodolski</item>
      <item>Karin Krepelnik, OIB 40986525947, Negrieva 14, 51000 Rijeka</item>
      <item>Dušan Pobor, OIB 41086151696, S. Brozovića 27, 51266 Selce</item>
      <item>Tomislava Hržić, OIB 41152968558, Radoš 473, 32236 Ilok</item>
      <item>Kristijan Jeličić, OIB 41220216035, Maršala Tita 103, 51266 Selce</item>
      <item>Gordana Vuković, OIB 41272582228, MaršalaTita 117, 51266 Selce</item>
      <item>Sanja Barac, OIB 41423762377, Kotorska 50a, 51260 Crikvenica</item>
      <item> Domagoj  Starešina, OIB 41894497576, Prisika 49, 51250 Novi Vinodolski</item>
      <item>Zlata Miočić, OIB 41936325791, Zoričići 9, 51260 Crikvenica</item>
      <item>Natali Ivančić Majetić, OIB 41977295655, Ivana Polića 1/B, 51260 Crikvenica</item>
      <item>Vedran Matejčić, OIB 42208486452, Pavla Radića 1b, 51260 Crikvenica</item>
      <item>Mirela Šokčević, OIB 42420556371, Vladimira Nazora 27, 32260 Gunja</item>
      <item>Vera Matejčić, OIB 42555293728, Pavla Radića 13, 51260 Crikvenica</item>
      <item>Dragica Novaković, OIB 42648220045, Podskoči 1, 51253 Bribir</item>
      <item>Josip Dijanić, OIB 42673859960, Vukovarska 7, 51260 Crikvenica</item>
      <item>Olga Vičić, OIB 42709704761, Franje Cara 2, 51260 Crikvenica</item>
      <item>Gordana Mataija, OIB 42726141950, Štale 116, 51253 Bribir</item>
      <item>Višnja Sučić, OIB 42857666402, Barice Rapić 11, 44000 Sisak</item>
      <item>Branka Kegalj, OIB 42896901409, Dramaljsko selce bb, 51265 Dramalj</item>
      <item>Mirjana Đorđević, OIB 42937256091, Kamenjak 57, 51244 Grižane</item>
      <item>Željka Prpić, OIB 43071290800, Hrusta 5c, 51260 Crikvenica</item>
      <item>Ranka Melkus, OIB 43080921038, Dubravka 16, 43500 Daruvar</item>
      <item>Mira Ljubanović, OIB 43112832163, Hrusta IV/32, , 51260 Crikvenica</item>
      <item>Mirjana Briški, OIB 43141906435, Ardelia della Belle 13, 35000 Slavonski Brod</item>
      <item>Zdenka Martinuč, OIB 43165639929, Petak 3, 51260 Crikvenica</item>
      <item>Denis Vlah Car, OIB 43263726783, Semičevići 13, 51287 Tribalj</item>
      <item>Štefanija Malnar, OIB 43295113171, Rade Končara 13, 51266 Selce</item>
      <item>Ilija Barišić, OIB 43321500925, Dramalj 14, 51265 Dramalj</item>
      <item>Jelena Bubrić, OIB 43359772250, D. Gervaisa 12, 51000 Rijeka</item>
      <item>Mihaela Car, OIB 43642135016, Stjepana i Antuna Radića 18, 44400 Glina</item>
      <item>Tatjana Jovanović, OIB 43659369804, Basaričekova 63, 51260 Crikvenica</item>
      <item>Sara Rikanović, OIB 43826183311, Strossmayerova 68, 51262 Kraljevica</item>
      <item>Dražen Mihajlović, OIB 43843827544, I. Jeličića 27, 51266 Selce</item>
      <item>Vesna Fejzić, OIB 44090163651, Podsopalj Drivenički 17, 51243 Tribalj</item>
      <item>Mira Veršić, OIB 44161928210, Sopot 29, 51250 Novi Vinodolski</item>
      <item>Mauricio Samaržija, OIB 44229011598, Benići 27, 51260 Crikvenica</item>
      <item>Stojadin Stojanović, OIB 44412207464, Vinodolska 3, 51260 Crikvenica</item>
      <item>Ozana Lokmer, OIB 44525047572, Bukovnička bb, 47000 Ogulin</item>
      <item>Višnja Šojat, OIB 44592892300, Hrusta IV/51/3, 51260 Crikvenica</item>
      <item>Sanja Bodalec, OIB 44659144711, Srijem 28, 33410 Sokolovac</item>
      <item>Slavko Morožin, OIB 44671602835, Sopaljska 1a, 51260 Crikvenica</item>
      <item>Ivanka Mataija, OIB 44710450686, Štale 92, 51253 Bribir</item>
      <item>Božo Miočić, OIB 44756988359, Benići 26, 51260 Crikvenica</item>
      <item>Anđa Lukić, OIB 44869993785, Stjepana Radića 78, 51515 Šarengrad</item>
      <item>Jadranka Čandrlić, OIB 45036732922, Hrusta VIII 121, 51260 Crikvenica</item>
      <item>Katica Gržac, OIB 45150395107, I. Ricića 29, 51264 Jadranovo</item>
      <item>Marica Matešić, OIB 45165769399, Hrusta 37, 51260 Crikvenica</item>
      <item>Paul Kosanović, OIB 45369672147, Kosavin 5, 51253 Bribir</item>
      <item>Jelena Bujan, OIB 45656882523, Ante Starčevića 34, 51260 Crikvenica</item>
      <item>Zoran Tonković, OIB 45789346613, Kičeri 12a, 51253 Bribir</item>
      <item>Berislav Manestar, OIB 46475134259, Manestri 30, 51265 Dramalj</item>
      <item>Mirna  Rubčić, OIB 46835468795, Tomislavova 118, 51260 Crikvenica</item>
      <item>Vlasta Gregorić, OIB 46927352156, Hrusta III/14b, 51260 Crikvenica</item>
      <item>Ana Rubčić, OIB 47101797302, Kralja Zvonimira 50 , 51250 Novi Vinodolski</item>
      <item>Anka Pavlović, OIB 47140959557, Ladvić 20, 51260 Crikvenica</item>
      <item>Mihaela Dujlović, OIB 47278985757, V. Lončarića 16, 51266 Selce</item>
      <item>Katica Mrvoš, OIB 47893055313, Ugrini 42b, 51253 Bribir</item>
      <item>Verica Pavić, OIB 48041700614, Braće Car Uračić 14, 51260 Crikvenica</item>
      <item> Marina Župan, OIB 48108211655, Basaričekova 32 c, 51260 Crikvenica</item>
      <item>Dean Maričić, OIB 48108988020, Tončićevo 19, 51260 Crikvenica</item>
      <item>Željko Zbašnik, OIB 48238957790, Strossmayerovo šetalište 35/2, 51260 Crikvenica</item>
      <item>Senka Vekić, OIB 48315391367, Donja draga 9c, 51260 Crikvenica</item>
      <item>Rinaldo Donda, OIB 48405360965, Zidarska 18a, 51260 Crikvenica</item>
      <item>Dean Švast, OIB 48441698289, Pećca 22a, 51243 Tribalj</item>
      <item>Nada Majetić, OIB 48477118681, Prilaz partizanskoj 13, 51266 Selce</item>
      <item>Tihomir Stegne, OIB 48571579446, Stara Rača 129, 43272 Nova Rača</item>
      <item>Dušan Dotlić, OIB 48584399267, P. Španskih boraca 5, 51266 Selce</item>
      <item>Terezija Mahulik, OIB 48595161528, Resnik 1, 34000 Požega</item>
      <item>Ankica Stanisavljević, OIB 49331092187, Židine 50b, 51260 Crikvenica</item>
      <item>Marijan Mihajlović, OIB 49342594519, Omladinska 24, 51266 Selce</item>
      <item>Elza Njegovan, OIB 49344587502, Pavla Radića 26, 51260 Crikvenica</item>
      <item>Marino Antić, OIB 49427901440, Matkino 5, 51266 Selce</item>
      <item>Ivica Karamarko, OIB 49464911632, Prilaz K. Kupjakovića 2, 23450 Obrovac</item>
      <item>Dako Plavac, OIB 49535477092, Dramaljsko selce 31a, 51265 Dramalj</item>
      <item>Berislav Jurinčić, OIB 49544354760, Tončićevo 31, 51260 Crikvenica</item>
      <item>Branka Lončarić, OIB 49572661449, Brdo 25a, 51266 Selce</item>
      <item>Jasna Blažević, OIB 49580598761, Maršala Tita 26, 51266 Selce</item>
      <item>Ivica Antić, OIB 49769960041, A. Antića 8, 51266 Selce</item>
      <item>Iris Džinović, OIB 49850221833, Carovo 4, 51262 Kraljevica</item>
      <item>Anica Blažičević, OIB 50296389096, A. Starčevića 4, 51260 Crikvenica</item>
      <item>Tanja Jeličić, OIB 50493621918, Jurišićeva 8, 51260 Crikvenica</item>
      <item>Vesna Frković, OIB 51068690999, Pošupera 54, 51260 Crikvenica</item>
      <item>Zora Vasilić, OIB 51113609692, Vrtna 25, 51260 Crikvenica</item>
      <item> Kazimir Piršić, OIB 51131565852, Šet. V. Nazora 7, 51000 Rijeka</item>
      <item>Jadranka Saftić, OIB 51329097460, Vinodolska 25a, 51260 Crikvenica</item>
      <item>Ksenija Antić, OIB 51350032564, Maršala Tita 49, 51266 Selce</item>
      <item>Irena Mužević, OIB 51494497250, Dramalj 12, 51265 Dramalj</item>
      <item>Antonija Pešević, OIB 51600637189, A. Antića 2, 51266 Selce</item>
      <item>Marija Ahel, OIB 51901609610, Popovići 4, 51264 Jadranovo</item>
      <item>Bosiljka Šegulja, OIB 52164093035, G.B. Ice 35, 51264 Jadranovo</item>
      <item>Slavko Brozović, OIB 52184457792, Slavka Jeličića 22, 51266 Selce</item>
      <item>Amira Ramić, OIB 52464184674, Podgori 4d, 51253 Bribir</item>
      <item>Jakob Leskur, OIB 52491423644, Kačićeva 14, 51260 Crikvenica</item>
      <item>Stjepan Šoštarić, OIB 52542592661, Maršala Tita 72, 51266 Selce</item>
      <item> Jadranka Lončarić, OIB 52855313167, E. Antića 43a, 51266 Selce</item>
      <item>Rade Drageljević, OIB 52914071227, Maršala Tita 59, 51266 Selce</item>
      <item>Radmila Glad, OIB 53031543336, Klanac 1, 53212 Klanac</item>
      <item>Milka Mužević, OIB 53133123571, Kostelj 128, 51244 Grižane</item>
      <item>Nada Tkalčević, OIB 53242032791, A. Kovačića 32, 44400 Glina</item>
      <item>Lidija Bogeljić, OIB 53302458420, Lokvica 9, 51265 Dramalj</item>
      <item>Veljka Delić Ibukić, OIB 53431326441, Carovo 10, 51262 Kraljevica</item>
      <item>Anka Skočilić, OIB 53479857900, Podgori 1c, 51253 Bribir</item>
      <item>Matilda Lončarić, OIB 53619202107, M. Tita 141, 51266 Selce</item>
      <item>Marija Donda, OIB 53731640492, Zidarska 18a, 51260 Crikvenica</item>
      <item>Hrvoje Vukšić, OIB 53880324490, Zrinskih Frankopana 27, 35422 Zapolje Drežnik</item>
      <item>Jasna Grganić, OIB 54104210063, Klanfari 33, 51265 Dramalj</item>
      <item>Mladena Aleksić, OIB 54293960553, Podgori 2D, 51253 Bribir</item>
      <item>Gospa Đukić, OIB 54486510815, Podgori 3a, 51253 Bribir</item>
      <item>Petar Stan, OIB 54989280409, Bribir 1, 51253 Bribir</item>
      <item>Pelka Tonković, OIB 55517593909, Kičeri 16, 51253 Bribir</item>
      <item>Maja Križan, OIB 55703908563, Bukovačka cesta 299, 10000 Zagreb</item>
      <item>Mira Dumić, OIB 55916988946, Nova Krasa 50, 51250 Novi Vinodolski</item>
      <item>Ana Katnić, OIB 55975104889, Tomislavova 31, 51260 Crikvenica</item>
      <item>Ivan Štanfelj, OIB 56149116685, Eugena Kvaternika 22, 51304 Gerovo</item>
      <item>Milan Tomić, OIB 56153993191, Židine 30a, 51260 Crikvenica</item>
      <item>Vojislav Antonić, OIB 56198878293, Kosavin 9, 51253 Bribir</item>
      <item>Smiljana Delić, OIB 56243545198, Basaričekova 40, 51260 Crikvenica</item>
      <item>Stjepan Jeličić, OIB 56524573566, M. Tita 97, 51266 Selce</item>
      <item>Kristina Smolčić, OIB 56728258655, Barci 79a, 51244 Grižane</item>
      <item>Rudolf Kleković, OIB 56735648099, Kosavin 26, 51253 Bribir</item>
      <item>Marica Fafanđel, OIB 56820781001, Hrusta 2a, 51260 Crikvenica</item>
      <item>Tatjana Josipović, OIB 56997679207, Mačkovac 41, 35423 Vrbje</item>
      <item>Slavica Mudražija Brozović, OIB 57066784118, Ribarska 13, 51260 Crikvenica</item>
      <item>Milan Fištrović, OIB 57086995562, Bačići 2, 51242 Drivenik</item>
      <item>Marica Kafadar, OIB 57221690520, Stjepana Brozovića 20, 51266 Selce</item>
      <item>Damir Matijević, OIB 57525883255, Košarevac 47, 35000 Slavonski Brod</item>
      <item>Josip Cickaj, OIB 57834784802, F. Cara 15, 51260 Crikvenica</item>
      <item>Anđela Car, OIB 57870195117, Tomislavova 83, 51260 Crikvenica</item>
      <item>Momir Pešević, OIB 58395735250, Šupera 5, 51260 Crikvenica</item>
      <item>Ljubinko Antić, OIB 58457213651, P. Slavka Jeličića 9, 51266 Selce</item>
      <item>Goran Mužević, OIB 58492982368, Braće Košuljandić 44, 51265 Dramalj</item>
      <item>Nadia Janeš, OIB 58539989044, Loknari 7, 51306 Čabar</item>
      <item>Ivica Jerčinović, OIB 58565840456, Kičeri 24a, 51253 Bribir</item>
      <item>Paulina Krmpotić, OIB 58585425799, S. Jeličića 57, 51266 Selce</item>
      <item>Milan Cvetinović, OIB 58597261036, Zagrebačka 32, 51250 Novi Vinodolski</item>
      <item>Zdravko Butković, OIB 58836938446, Vukovarska 95, 51265 Dramalj</item>
      <item>Sabira Nušinović, OIB 59172089561, Podšupera 26 b, 51260 Crikvenica</item>
      <item>Marijana Kršul, OIB 59327411624, Rastočine 4, 51000 Rijeka</item>
      <item>Jadranka Franić, OIB 59393221191, Pećca 3, 51243 Tribalj</item>
      <item>Dragica Vukelić, OIB 59437642157, Židine 1, 51260 Crikvenica</item>
      <item>Ljiljana Marijanović, OIB 59470310622, Maršala Tita 72, 51266 Selce</item>
      <item> Miranda Baić, OIB 59596780909, Kralja Tomislava 112, 51260 Crikvenica</item>
      <item>Aleksandra Uzelac, OIB 59881231310, Kotorska 1, 51260 Crikvenica</item>
      <item>Dušanka Maravić, OIB 60161012191, Hrusta 1-A, 51260 Crikvenica</item>
      <item>Vitomir Manestar, OIB 60379899174, Dramalj 66, 51265 Dramalj</item>
      <item>Cvijeta Jeličić, OIB 60403435219, S. Brozovića 1, 51266 Selce</item>
      <item>Ivana Matijević, OIB 60473905145, Kričina 51a, 51253 Bribir</item>
      <item>Ana Perhat, OIB 60636259519, Klanfari 9, 51265 Dramalj</item>
      <item>Slavko Jurić, OIB 60653511785, Hrusta II/7, 51260 Crikvenica</item>
      <item>Natali Travaglia, OIB 60746236501, Ribarska 7, 51260 Crikvenica</item>
      <item>Šime Fafanđel, OIB 60857770232, Hrusta 2a, 51260 Crikvenica</item>
      <item>Blaženka Držaić, OIB 61023405391, Osječka 29, 31500 Našice</item>
      <item>Filip Tratnjak, OIB 61042330723, S. Brozovića 21, 51266 Selce</item>
      <item>Marina Cerović, OIB 61273315648, Klanfari 17, 51265 Dramalj</item>
      <item>Saša Pobor, OIB 61425367072, S. Brozovića 27, 51266 Selce</item>
      <item>Elvira Hreljac, OIB 61432878391, Slavka Jeličića 22, 51266 Selce</item>
      <item>Josipa Butković, OIB 61535237589, Dr. Antuna Barca 3, 51260 Crikvenica</item>
      <item>Helena Juretić, OIB 61786397198, Dvorska 45, 51260 Crikvenica</item>
      <item>Ljubica Brkić, OIB 61895172623, Ladvić 11d, 51260 Crikvenica</item>
      <item>Katarina Brozović, OIB 62042992330, Rade Končara 30, 51266 Selce</item>
      <item>Marijana Majić, OIB 62200575471, Kralja Tvrtka 5, 34000 Požega</item>
      <item>Ljubica Domijan Blažičević, OIB 62201578649, Tina Ujevića 18, 51260 Crikvenica</item>
      <item>Vladimir Zatezalo, OIB 62228570941, Krležina 4c, 47000 Karlovac</item>
      <item>Ivana Matetić, OIB 62365591535, Matetići 2, 51264 Jadranovo</item>
      <item>Ružica Perhat, OIB 62390390665, Smokovo 2, 51264 Jadranovo</item>
      <item>Marija Pešušić, OIB 62392173047, Kala Grgura Ninskog 11, 51260 Crikvenica</item>
      <item>Josip Rubčić, OIB 62431680528, Tomislavova 118, 51260 Crikvenica</item>
      <item>Višnja Anić, OIB 62555862832, Korzo Vinodolskog Zakonika 7, 51250 Novi Vinodolski</item>
      <item>Štefa Sarić, OIB 62577560575, Carevo 15, 51262 Kraljevica</item>
      <item>Marica Brnjac, OIB 62819905469, Ladvić 12, 51260 Crikvenica</item>
      <item>Drinka Kršul, OIB 62905561406, Partizanska 2, 51266 Selce</item>
      <item>Marija Zamuda, OIB 63133929454, F. Pavešića 6, 51262 Kraljevica</item>
      <item>Marica Sučić, OIB 63198737722, J.K. Tomina 17, 51265 Dramalj</item>
      <item>Martina Rebić, OIB 63229908975, Rade Končara 57, 51266 Selce</item>
      <item>Marija Car, OIB 63389912281, Kralja Zvonimira 37, 51260 Crikvenica</item>
      <item>Marko Kikić, OIB 63409355120, Hrusta VIa, 51260 Crikvenica</item>
      <item>Ankica Katnić, OIB 63467493547, Strossmayerovo šetalište 10, 51260 Crikvenica</item>
      <item>Marina Kodrnja, OIB 63560552972, Srdoči 65, 51000 Rijeka</item>
      <item>Milorad Barac, OIB 63588746437, Drage Gervaisa 21, 51260 Crikvenica</item>
      <item>Dario Hreljac, OIB 63924523473, Kralja Tomislava 94, 51260 Crikvenica</item>
      <item>Duško Spasenić, OIB 64131088151, Štefa Klarića 25, 44000 Sisak</item>
      <item>Dijana Butorac, OIB 64136932443, Ribarska 43, 51260 Crikvenica</item>
      <item>Nikola Alafetić, OIB 64260595716, Pavla Radića 37, 51260 Crikvenica</item>
      <item>Rodoljub Lončarić, OIB 64538199008, Emila Antića 43, 51266 Selce</item>
      <item>Hedviga Čavrag, OIB 64573330209, Klanfari 38, 51265 Dramalj</item>
      <item>Jelena Kurelac, OIB 64603230445, Ugrini 4a, 51253 Bribir</item>
      <item>Biserka Premeru, OIB 64608039248, Janjevalj 1, 51243 Tribalj</item>
      <item>Vilko Antić, OIB 64969769507, Maršala Tita 66, 51266 Selce</item>
      <item>Dražen Uremović, OIB 65097234898, Ul. Ante Starčevića 14, 10370 Dugo Selo</item>
      <item>Stevan Maravić, OIB 65099738649, Gajevo šetalište 48, 51260 Crikvenica</item>
      <item>Jasminka Babić, OIB 65102696373, Grižane 30a, 51244 Grižane</item>
      <item>Jasminka Antić, OIB 65102696373, Vrtna 17, 51260 Crikvenica</item>
      <item>Vesna Grgurić Pilić, OIB 65156970759, Zidarska 77, 51260 Crikvenica</item>
      <item>Vladimir Brozina, OIB 65265058620, Ljube Stipanića 2, 51260 Crikvenica</item>
      <item>Dijana Hrvaćanin, OIB 65271986709, Turnić 16, 34000 Požega</item>
      <item>Marin Uremović, OIB 65754560220, Vinodolska 21, 51260 Crikvenica</item>
      <item>Tomislav Delić, OIB 65900287926, Basaričekova 40, 51260 Crikvenica</item>
      <item>Silvano Baldo, OIB 65965360655, Frankopanska 29, 51260 Crikvenica</item>
      <item>Iva Krpan, OIB 66001772110, Omladinska 30, 51265 Dramalj</item>
      <item>Anica Prodanović, OIB 66092235814, Gradac 46, 51253 Bribir</item>
      <item>Snježana Steinhauser, OIB 66099810959, Sadska 7, 51000 Rijeka</item>
      <item>Branka Jurčević, OIB 66562652150, V. Lončarića 16, 51266 Selce</item>
      <item>Ivica Samardžija, OIB 66976153331, K. Zvonimira 29, 51260 Crikvenica</item>
      <item>Slavko Grozdek, OIB 67188007751, Julija Klovića 27, 51260 Crikvenica</item>
      <item>Kruno Kovač, OIB 67266124036, Tomislavova 35, 51260 Crikvenica</item>
      <item>Mladenka Maravić, OIB 67288155113, Gajevo šetalište 48, 51260 Crikvenica</item>
      <item>Milan Nećak, OIB 67368916954, Pod Fara 6, 51262 Kraljevica</item>
      <item>Mirjana Frković, OIB 67453810672, Dvorska 59, 51260 Crikvenica</item>
      <item>Božica Milošević, OIB 67500068410, Julija Klovića 28, 51260 Crikvenica</item>
      <item>Ljerka Hica, OIB 67579076500, Antonovo 27, 51244 Grižane</item>
      <item>Ivica Komšić, OIB 67663373729, Ljudevita Gaja 40, 32254 Vrbanja</item>
      <item>Ivanka Šnajdar, OIB 67834552761, A. Antića 31, 51266 Selce</item>
      <item>Biserka Lončarić, OIB 67922284650, Štale 27a, 51253 Bribir</item>
      <item>Anka Kužela, OIB 68088824850, Željeznička 4, 43271 Velika Pisanica</item>
      <item>Božica Krčmar, OIB 68204088509, Belobrajići 3, 51243 Tribalj</item>
      <item>Tomislav Jović, OIB 68303880846, Ivana Jeličića 27, 51266 Selce</item>
      <item>Marija Antić, OIB 68400622861, Prilaz Slavka Jeličića 9, 51266 Selce</item>
      <item>Milivoj Romanić, OIB 68417482037, Zidarska 22, 51260 Crikvenica</item>
      <item>Snježana Jokić, OIB 68683312892, Rade Končara 38, 51266 Selce</item>
      <item>Karolina Hunčak, OIB 69041521618, Nova Krasa 8a, 51250 Novi Vinodolski</item>
      <item>Ana  Anušić, OIB 69080967466, Latin 63, 47304 Plaški</item>
      <item>Silvija Grbčić, OIB 69156353200, Omladinska 17, 51264 Jadranovo</item>
      <item>Božena Renka, OIB 69297335706, Tribalj 23, 51243 Tribalj</item>
      <item>Marijo Šarčević, OIB 69455774326, Frankopanska 26, 34000 Požega</item>
      <item>Lidija Sunara, OIB 69551236493, Pavla Radića 28, 51260 Crikvenica</item>
      <item>Stjepan Katalinić, OIB 69597642153, Dramaljsko Selce 27b, 51265 Dramalj</item>
      <item>Ivica Pelić, OIB 69856565661, Benići 18, 51260 Crikvenica</item>
      <item>Svetlana Kostrenčić, OIB 70034361529, Kostelj 122, 51244 Grižane</item>
      <item>Miljenko Vičić, OIB 70058422459, Hrusta 2b, 51260 Crikvenica</item>
      <item>Višnja Jelenović, OIB 70360010187, Hrusta III 14b, 51261 Crikvenica</item>
      <item>Ivanka Ćaćić, OIB 70755857354, Žimider 25, 51260 Crikvenica</item>
      <item>Desanka Brozović, OIB 70836512394, Partizanska 21, 51266 Selce</item>
      <item>Karmela Tomić, OIB 70860927486, F. Pilepića 19h, 51000 Rijeka</item>
      <item>Dragica Car, OIB 71048286057, Kralja Zvonimira 37, 51260 Crikvenica</item>
      <item>Renata Skomerža, OIB 71168552868, Braće Buchoffer 9, 51260 Crikvenica</item>
      <item>Katica Car, OIB 71523756197, Manestri 16, 51265 Dramalj</item>
      <item>Anton Tonković, OIB 71549578843, Gradac 31c, 51253 Bribir</item>
      <item>Katica Antić, OIB 71598301167, Maršala  Tita 90, 51266 Selce</item>
      <item>Mihaela Kossi, OIB 71745119899, XIII div. 10, 51266 Selce</item>
      <item>Đurđa Pešević, OIB 72054303843, Šupera 5, 51260 Crikvenica</item>
      <item>Nina Brdar, OIB 72577278447, Kričina 24a, 51253 Bribir</item>
      <item>Slavko Matejčić, OIB 72607943599, Petak 11, 51260 Crikvenica</item>
      <item>Đorđo Obrenović, OIB 72693391502, Benići 69, 51260 Crikvenica</item>
      <item>Valentina Đurina, OIB 73103305743, Podgorje 3a, 34335 Vetovo</item>
      <item>Ljiljana Mavrić, OIB 73145527988, XIII divizije 55, 51266 Selce</item>
      <item>Anton Radil, OIB 73221853392, Kralja Tomislava 21, 51260 Crikvenica</item>
      <item> Branka Pavlić, OIB 73300640952, Basaričekova 30b, 51260 Crikvenica</item>
      <item>Anka Gabrić, OIB 73334542225, Dramalj 84, 51265 Dramalj</item>
      <item>Vitomir Kršul, OIB 73573070316, Sveti Vid 6a, 51253 Bribir</item>
      <item>Josip Tijan, OIB 73608905206, A. Kršula 51, 51266 Selce</item>
      <item>Čedo Knežević, OIB 73638648067, Bribir 11, 51253 Bribir</item>
      <item>Marina Domijan Preden, OIB 73749863407, M. Muževića 124, 51260 Crikvenica</item>
      <item>Marija Matejčić, OIB 73781053932, Pavla Radića 37a, 51260 Crikvenica</item>
      <item>Darko Bojin, OIB 74039193257, Benići 11, 51260 Crikvenica</item>
      <item>Ljiljana Višnić, OIB 74224803698, Šepci 29, 51264 Jadranovo</item>
      <item>Milena Blažić Knez Knez, OIB 74282338697, M. Muževića 172, 51265 Dramalj</item>
      <item> Dinko  Buneta, OIB 74370595942, Braće Car Uračić 32, 51260 Crikvenica</item>
      <item>Dubravko Kralj, OIB 74430756362, Dragaljin 6, 51253 Bribir</item>
      <item>Anka Klanfar, OIB 74466312501, Klanfari 15, 51265 Dramalj</item>
      <item>Snežana Balon, OIB 74735426948, Slave Raškaj 12, 47280 Ozalj</item>
      <item>Aleksa Đokić, OIB 74931817652, Podugrinac 21, 51253 Bribir</item>
      <item>Gordana Domijan, OIB 75031985739, Basaričekova 33, 51260 Crikvenica</item>
      <item>Vlastimir Lončarić, OIB 75096063195, Rade Končara 22, 51266 Selce</item>
      <item>Josip Car, OIB 75222794226, Manestri 55, 51265 Dramalj</item>
      <item>Damnjan Draganić, OIB 75273710785, Antona Mažuranića 14, 51250 Novi Vinodolski</item>
      <item>Grozdana Tus, OIB 75364825080, D. Gervaisa 2, 51260 Crikvenica</item>
      <item>Marica Hajduković, OIB 75404857346, Kičeri 45, 51253 Bribir</item>
      <item>Marica Kovačević, OIB 75418006588, Dramalj 84, 51265 Dramalj</item>
      <item>Marija Lončar, OIB 75597368633, Musulini 57, 51327 Gomirje</item>
      <item>Slavko Šupak, OIB 75697032775, Kralja Tomislava 79, 51260 Crikvenica</item>
      <item>Berislav Ahel, OIB 75725703130, Popovići 4, 51264 Jadranovo</item>
      <item>Dušanka Pobor, OIB 75742861937, A. Kršula 8, 51266 Selce</item>
      <item>Sanja Baričević, OIB 75961944052, Benkovići 4a, 51242 Drivenik</item>
      <item>Gordana Vukelić, OIB 76206311910, Dvorska 55, 51260 Crikvenica</item>
      <item>Zoran Komadina, OIB 76283008619, Zagrebačka 53, 51250 Novi Vinodolski</item>
      <item>Tanja Malovoz, OIB 76384921715, Glagoljaša 19, 51260 Crikvenica</item>
      <item>Dolores Pećarina, OIB 76475765024, Brdo 21, 51266 Selce</item>
      <item>Toni Nikčevski, OIB 76649572574, Basaričekova 32a, 51260 Crikvenica</item>
      <item>Ivan Jurinčić, OIB 76901415567, Braće Buchoffer 2, 51260 Crikvenica</item>
      <item>Ivan Tomić, OIB 76963566249, F. Pilepića 19h, 51000 Rijeka</item>
      <item>Nikola Mulc, OIB 77132244822, Glagoljaška 4, 51260 Crikvenica</item>
      <item>Evelin Krajačić, OIB 77213421755, A. Kosića 10, 51000 Rijeka</item>
      <item>Slavica Matošević, OIB 77248467590, Bana Jelačića 2, 35425 Davor</item>
      <item>Slavica Smojver, OIB 77429544611, Ladvić 24, 51260 Crikvenica</item>
      <item>Mladenka Dundović, OIB 77492259993, Korzo hrvatskih branitelja 17, 51250 Novi Vinodolski</item>
      <item>Marijana Klanfar, OIB 77516006289, Kačjak 49, 51265 Dramalj</item>
      <item>Agata Prec, OIB 77852027143, Podskoči 17, 51253 Bribir</item>
      <item>Igor Antić, OIB 77986246550, Andrije Antića 8, 51266 Selce</item>
      <item>Anita Mataija, OIB 78024365415, Šupera 5a, 51260 Crikvenica</item>
      <item>Slavica Mejašić, OIB 78136402361, Gornje Mekušje 63, 47000 Karlovac</item>
      <item>Ladislav Borbelj, OIB 78230547714, Matkino 41a, 51266 Selce</item>
      <item>Dean Jeličić, OIB 78340971907, I. Jeličića 20, 51266 Selce</item>
      <item>Manda Blažević, OIB 78348008071, Kala Sv. Antona 5, 51260 Crikvenica</item>
      <item>Svetlana Markovinović, OIB 78563607099, Sopaljska 6a, 51260 Crikvenica</item>
      <item>Neven Lilić, OIB 78653674096, Studenca 13, 51260 Crikvenica</item>
      <item>Vitomir Car, OIB 78876024193, Bribir 11, 51253 Bribir</item>
      <item>Željka Stilin, OIB 79048254480, A Antića 18, 51266 Selce</item>
      <item>Ivanka Mavrić, OIB 79076857046, Andrije Antića 5, 51266 Selce</item>
      <item>Desanka Jović, OIB 79094844535, I. Jeličića 27, 51266 Selce</item>
      <item>Suzana Benić, OIB 79141555934, Pavla Radića 25, 51260 Crikvenica</item>
      <item>Nino Košuljandić, OIB 79182446370, Dramalj 6, 51265 Dramalj</item>
      <item>Rita Začek, OIB 79196762769, Podskoči 1c, 51253 Bribir</item>
      <item>Franjo Lončarić, OIB 79614560578, M. Jelačića 43, 51266 Selce</item>
      <item>Ivan Lenac, OIB 79673285682, Kralja Zvonimira 97, 51250 Novi Vinodolski</item>
      <item>Mladen Skorić, OIB 79793868240, Zoretići 20, 51218 Dražice</item>
      <item>Irena Mužević, OIB 80118955057, Vukovarska 68, 51265 Dramalj</item>
      <item>Marica Nikčevski, OIB 80148104913, Basaričekova 32a, 51260 Crikvenica</item>
      <item>Manda Gašparović, OIB 80393187329, Kralja Tomislava 124, 51260 Crikvenica</item>
      <item>Mirijanka Brenc, OIB 80417277561, Ivana Gorana Kovačića 168, 51314 Ravna Gora</item>
      <item>Kristina Kršul, OIB 80676293576, M. Jeličića 16, 51266 Selce</item>
      <item>Nada Bobić, OIB 80913963222, Hrusta IVa, 51260 Crikvenica</item>
      <item>Tihomir Manjkaz, OIB 81078385919, Sasovac 65, 43272 Nova Rača</item>
      <item>Vjenceslav Vuković, OIB 81124495738, Maršala Tita 117, 51266 Selce</item>
      <item>Zdenka Švarcmajer, OIB 81176982324, Franje Račkog 42, 31400 Đakovo</item>
      <item>Radojka Velić, OIB 81220995621, Kala Sv. Antona 12a, 51260 Crikvenica</item>
      <item>Edin Behrić, OIB 81236804056, Tina Ujevića 27, 51000 Rijeka</item>
      <item>Ivica Dragoja, OIB 81294886721, Josipa Lovretića 34, 35000 Slavonski Brod</item>
      <item>Tatjana Matošić, OIB 81453008016, Braće dr. Sobol 19, 51260 Crikvenica</item>
      <item>Zorica Kolmanić, OIB 81585884481, V. Lončarića 19, 51266 Selce</item>
      <item>Gojko Strizić, OIB 81643856571, Saftići 1a, 51244 Grižane</item>
      <item>Anka Đikandić, OIB 81758684809, Čandrli 6, 51242 Drivenik</item>
      <item>Josip Antić, OIB 82145540535, Rade Končara 83, 51266 Selce</item>
      <item>Ivanka Lončarić, OIB 82323426964, Maršala Tita 72a, 51266 Selce</item>
      <item>Zdenka Carević, OIB 82342340646, Grižane 60a, 51244 Grižane</item>
      <item>Stana Katnić, OIB 82456704569, Ljube Stipanića 1, 51260 Crikvenica</item>
      <item>Ana Albertina Sladić, OIB 82502093451, Poduljin 9, 51253 Bribir</item>
      <item>Gršo Mataija, OIB 82551408345, J. Klovića 15, 51260 Crikvenica</item>
      <item>Marijana Gazilj, OIB 82667797544, Hrusta IIa/11, 51260 Crikvenica</item>
      <item>Mario Borić, OIB 82719762394, Križ Kamenica 72, 5322 Otočac</item>
      <item>Vitomir Radović, OIB 82722469682, Krasa 42, 51250 Novi Vinodolski</item>
      <item>Snežana Piljić, OIB 83125670340, Kostelj 32a, 51244 Grižane</item>
      <item>Nikola Cvijanović, OIB 83235736870, Podšupera 51a, 51260 Crikvenica</item>
      <item>Iva Šejić, OIB 83237607804, Pavla Radića 33, 51260 Crikvenica</item>
      <item>Goranka Gašparović Imširović, OIB 83446090528, Drivenik 21, 51242 Drivenik</item>
      <item>Marinko Peranić, OIB 83490224552, Rade Končara 35, 51266 Selce</item>
      <item>Blanka Nikolić, OIB 83493840602, Šetalište Vladimira Nazora 10, 51260 Crikvenica</item>
      <item>Snježana Laslavić, OIB 83499953696, Bribir 12a, 51253 Bribir</item>
      <item>Diana Hlača, OIB 83680597574, Manestri 43, 51265 Dramalj</item>
      <item>Dijana Petrinović, OIB 83838769701, Stube Ivana Paljage 2, 51260 Crikvenica</item>
      <item>Ivanka Maravić, OIB 83888528093, Franje Cara 13, 51260 Crikvenica</item>
      <item>Nikola Krpan, OIB 84060801434, Kralja Zvonimira 56, 51250 Novi Vinodolski</item>
      <item>Vesna Lončarić, OIB 84128230670, Donja Draga 4, 51260 Crikvenica</item>
      <item>Lidija Jandrić, OIB 84220392079, Andrije Antića 55, 51266 Selce</item>
      <item>Milan Komerički, OIB 84257009026, Kralja  Tomislava 80a, 51260 Crikvenica</item>
      <item>Klaudija Kovačev, OIB 84278200263, Dramalj 12, 51265 Dramalj</item>
      <item>Mirjana Babić Markelić, OIB 84352773002, Žimider 34, 51260 Crikvenica</item>
      <item>Ivanka Benić, OIB 84425882373, Dvorska 7, 51260 Crikvenica</item>
      <item>Branislav Dimitrijević, OIB 84430545232, Hrusta 7a, 51260 Crikvenica</item>
      <item>Ksenija Lovrić Baričević, OIB 84496142758, Zidine 20, 51260 Crikvenica</item>
      <item>Arsen Lončarić, OIB 84553823523, Marka Marulića 9, 51260 Crikvenica</item>
      <item>Zlatomir Car, OIB 84638714926, B. Brozičević 8, 51260 Crikvenica</item>
      <item>Gojka Crnković, OIB 84863546115, Hrusta III/16, 51260 Crikvenica</item>
      <item>Aleksandar Vojnović, OIB 84918194716, Pavla Radića 84, 51260 Crikvenica</item>
      <item>Ostoja Šokčević, OIB 84947668124, Hrusta 2, 51260 Crikvenica</item>
      <item>Zdenka Semeš, OIB 85439409939, S. Radića 112, 33000 Virovitica</item>
      <item>Klara Putina Mataija, OIB 85550576749, J. Klovića 15, 51260 Crikvenica</item>
      <item>Lidija Nekić, OIB 85692888453, Mavrići 45, 51244 Grižane</item>
      <item>Anka Polić, OIB 85754944486, I.L. Ribara 27, 51264 Jadranovo</item>
      <item>Anita Frković, OIB 85799511678, Zidarska 101, 51260 Crikvenica</item>
      <item>Mara Vukić, OIB 86216519295, Franje Cara 17, 51260 Crikvenica</item>
      <item>Ivan Blažević, OIB 86247584226, Primorska 1, 51260 Crikvenica</item>
      <item>Marija Car, OIB 86479941132, Kralja Zvonimira 43, 51260 Crikvenica</item>
      <item>Daniela de Maio, OIB 86819762378, Kosavin 1c, 51253 Bribir</item>
      <item>Branka Pelić, OIB 86931967715, Benići 18, 51260 Crikvenica</item>
      <item>Blaženka Dunato, OIB 87074245652, J. Klovića 16, 51260 Crikvenica</item>
      <item>Branka Ivančić, OIB 87086359024, Stube Ivana Polića 1b, 51260 Crikvenica</item>
      <item>Jasmina Malatestinić, OIB 87183137748, Br. Car Uračić 12, 51260 Crikvenica</item>
      <item>Ivica Matošić, OIB 87450258284, Braće dr. Sobol 19, 51260 Crikvenica</item>
      <item>Ines Mađar, OIB 87745586839, Braće Buchoffer 1a, 51260 Crikvenica</item>
      <item>Nada Radojčić, OIB 87903209138, Hrusta IV a/4, 51260 Crikvenica</item>
      <item>Robert Radojević, OIB 87926719972, Mokri 4, 51264 Jadranovo</item>
      <item>Damir Prgić, OIB 88062147891, Hrusta 2a, 51260 Crikvenica</item>
      <item>Goran Blažić, OIB 88111870679, Dramaljsko selce 41, 51265 Dramalj</item>
      <item>Albin Pobor, OIB 88196323930, Rade Končara 9, 51266 Selce</item>
      <item>Marija Leskur, OIB 88234952252, Hrusta 4c, 51260 Crikvenica</item>
      <item>Marija Brozović, OIB 88716827214, Trg palih boraca 24, 51266 Selce</item>
      <item>Jozefa Mišković, OIB 88725914844, Frana Galovića 5, 42000 Varaždin</item>
      <item>Nadežda Trbović, OIB 88745143916, Benići 73, 51260 Crikvenica</item>
      <item>Kleofina Grgurić, OIB 88805696156, Zrinska 96, 33507 Crnac</item>
      <item>Josip Car, OIB 88856573095, Kačjak 22, 51265 Dramalj</item>
      <item>Ana Lošić (Capić), OIB 89010816650, Zidarska 89, 51260 Crikvenica</item>
      <item>Ankica Antić, OIB 89119011186, Židine 31, 51260 Crikvenica</item>
      <item>Kata Blažić, OIB 89157221813, Palmotićeva 60/II, 10000 Zagreb</item>
      <item>Smiljanka Matejčić, OIB 89323133274, Vinodolska 14, 51260 Crikvenica</item>
      <item>Josip Car, OIB 89377589294, Dramalj 15, 51265 Dramalj</item>
      <item>Ivica Miriam Jurinčić, OIB 89521589849, Tončićevo 31, 51260 Crikvenica</item>
      <item>Gordana Perković, OIB 89593403145, Ratka Petrovića 60, 51000 Rijeka</item>
      <item>Roza Draženović, OIB 89621218655, R. Končara 85, 51266 Selce</item>
      <item>Neven Jokić, OIB 89634246448, Sad 6, 51260 Crikvenica</item>
      <item>Barbara Crnković Domijan, OIB 89643124197, Vukovarska 50, 51265 Dramalj</item>
      <item>Damir Katulić, OIB 89653550616, Trg palih boraca 2, 51266 Selce</item>
      <item>Vladimir Ivančić, OIB 89722866436, Basaričekova 1, 51260 Crikvenica</item>
      <item>Ivan Pobor, OIB 89835630084, Andrije Kršula 27, 51266 Selce</item>
      <item>Željka Jugović, OIB 89872663683, Klanfari bb, 51265 Dramalj</item>
      <item>Marija Borbelj, OIB 89890802118, Maršala Tita 61, 51266 Selce</item>
      <item>Petar Prvulović, OIB 90020264919, Prilaz partizanskoj 15, 51266 Selce</item>
      <item>Marinko Albaneze, OIB 90036209281, A. Antića 43, 51266 Selce</item>
      <item>Mladen Butorac, OIB 90087548179, Prisika 12, 51250 Novi Vinodolski</item>
      <item>Anita Pešut, OIB 90090665793, Vrtlarska 2, 47303 Josipdol</item>
      <item>Ramona Beti, OIB 90113947833, Marijana Celjaka 47, 44000 Sisak</item>
      <item>Vida Lovrić, OIB 90143132190, Sad 4, 51260 Crikvenica</item>
      <item>Božica Trbović, OIB 90232041843, Podgori 14a, 51253 Bribir</item>
      <item>Franka Galetić, OIB 90552121865, Ugrini 3, 51253 Bribir</item>
      <item>Vesna Parat, OIB 90598815901, Gornja Draga 34, 51260 Crikvenica</item>
      <item>Dragan Hreljac, OIB 90826947848, Mavrići 24, 51244 Grižane</item>
      <item>Željko Veljačić, OIB 91169127118, Kralja Zvonimira 72, 51260 Crikvenica</item>
      <item>Vesna Radočaj, OIB 91249935820, Židine 3, 51260 Crikvenica</item>
      <item>Biserka Štokić, OIB 91519673170, Kralja Zvonimira 29, 51260 Crikvenica</item>
      <item>Vladimir Manestar, OIB 91546412898, Manestri 24, 51265 Dramalj</item>
      <item>Zorka Mujadžić, OIB 91636558407, Kosavin 1c, 51253 Bribir</item>
      <item>Đurđa Telesmanić, OIB 91654199862, Gornje Selo 20, 51263 Šmrika</item>
      <item>Milan Nekić, OIB 91819313597, Abatovo 5, 53270 Senj</item>
      <item>Kristina Kovačić, OIB 91950818148, Zoričići 2, 51260 Crikvenica</item>
      <item>Antonija Balas, OIB 92075497025, Marušići 8a, 51244 Grižane</item>
      <item>Josip Fugošić, OIB 92199546041, Benići 12, 51260 Crikvenica</item>
      <item>Đurđica Mijuk, OIB 92261816975, Jože Grabovšeka 13, 51000 Rijeka</item>
      <item>Snežana Stan, OIB 92269448838, Bribir 1, 51253 Bribir</item>
      <item>Ivica Katnić, OIB 92304321238, Kostelj 37, 51244 Grižane</item>
      <item>Zelkida Zukić, OIB 92345302812, Kosavin 49, 51253 Bribir</item>
      <item>Violeta Kahrimanović, OIB 92403898266, Šupera 24, 51260 Crikvenica</item>
      <item>Nada Lončarić, OIB 92975176577, Kačjak 48, 51265 Dramalj</item>
      <item>Ana Bešker, OIB 93067865935, Resnik 1, 34310 Pleternica</item>
      <item>Božica Seleš, OIB 93193907444, Grkinska 30, 48350 Đurđevac</item>
      <item>Marija Antić, OIB 93259582186, Partizanska 24, 51266 Selce</item>
      <item>Daniela Klaić, OIB 93264150407, Vasine laze 16, 34000 Požega</item>
      <item>Ivanka Ilić, OIB 93314323548, Goranska 5, 51260 Crikvenica</item>
      <item>Ivanka Car, OIB 93335045935, Frankopanska 13, 51260 Crikvenica</item>
      <item>Desanka Holi, OIB 93406862954, Cvjetna 13, 32222 Bršadin</item>
      <item>Branimir Manestar, OIB 93694012444, Braće dr. Sobol 41, 51260 Crikvenica</item>
      <item>Josip Žentil, OIB 93776799619, Krmpotska 17, 51250 Novi Vinodolski</item>
      <item>Stjepan Jurčić, OIB 93858988390, S. Jeličića 55, 51266 Selce</item>
      <item>Marica Jurčić, OIB 93871071056, Benići 32/I, 51260 Crikvenica</item>
      <item>Milan Knežević, OIB 93877432545, R. Končara 45, 51266 Selce</item>
      <item>Darko Dević, OIB 93896949996, Čakovečka 81, 32000 Vukovar</item>
      <item>Ivica Jurčić, OIB 94236437865, Ledenice 46, 51251 Ledenice</item>
      <item>Nedeljka Orešković, OIB 94360543427, Grižane 60, 51244 Grižane</item>
      <item>Ivica Poslek, OIB 94473090657, Vukovarska 57, 51260 Crikvenica</item>
      <item>Dražen Tomašek, OIB 94756065183, Tončićevo 12, 51260 Crikvenica</item>
      <item>Vesna Turčinov, OIB 94792389193, Braće Cara 7, 51265 Dramalj</item>
      <item>Marta Marković, OIB 94912887885, Nikšići 2a, 51325 Moravice</item>
      <item>Ivanka Jurinčić, OIB 95466468181, Tribalj 15 L, 51243 Tribalj</item>
      <item>Nedjeljka Vranješ, OIB 95512173540, Marulićev trg 17, 10000 Zagreb</item>
      <item>Josip Matijašić, OIB 95564979252, Vivodina 7, 47283 Vivodina</item>
      <item>Marija Marić, OIB 95596558858, Hrusta VIII 23c, 51260 Crikvenica</item>
      <item>Mirjana Marijanić, OIB 95655510904, Veli dol 55, 51241 Križišće</item>
      <item>Mladenka Šekrst, OIB 95745403508, M. Muževića 174, 51265 Dramalj</item>
      <item>Rudolf Polić, OIB 95770471792, I.L. Ribara 27, 51264 Jadranovo</item>
      <item>Sanja Jurković, OIB 95994842233, Ante Starčevića 31, 51260 Crikvenica</item>
      <item>Pamela Car, OIB 96307208645, Manestri 16, 51265 Dramalj</item>
      <item>Beba Vuzem, OIB 96460193060, Hrusta 3, 51260 Crikvenica</item>
      <item>Catarina Antić, OIB 96487383761, Maršala Tita 105, 51266 Selce</item>
      <item>Martina Janković, OIB 96490654877, Bilice 59, 34310 Pleternica</item>
      <item>Anica Marković, OIB 96708146986, Saftići 22, 51244 Grižane</item>
      <item>Robert Grmuša, OIB 96715849078, Franje Cara 13, 51260 Crikvenica</item>
      <item>Dean Lončarić, OIB 96782834560, Sl. Jeličića 38, 51266 Selce</item>
      <item>Hrvoje Marina, OIB 96915401911, Omladinska 1b, 51264 Jadranovo</item>
      <item>Vukosava Vukelić, OIB 97207122185, Bana Jelačića 3, 51260 Crikvenica</item>
      <item>Ilinka Barac, OIB 97217475352, Šupera 12, 51260 Crikvenica</item>
      <item>Đuro Marošević, OIB 97359314983, Hrusta 6B/14, 51260 Crikvenica</item>
      <item>Vesna Tomić, OIB 97385821114, Basaričekova 52 F, 51260 Crikvenica</item>
      <item>Alin Harambašić, OIB 97560983246, Vukovarska 134, 51265 Dramalj</item>
      <item>Nikola Car, OIB 97754469615, Kralja Zvonimira 43, 51260 Crikvenica</item>
      <item>Mirjana Kraljić, OIB 97877404727, Glavinićeva 9, 51000 Rijeka</item>
      <item>Stojan Vidović, OIB 97944624790, Tribalj 49, 51243 Tribalj</item>
      <item>Mira Bašić, OIB 98017124981, Tomislavova 89a, 51260 Crikvenica</item>
      <item>Anica Lenhard, OIB 98079407658, 22. lipnja 45, 51250 Novi Vinodolski</item>
      <item>Štefanija Tonković, OIB 98084213498, Zvonimirova 62a, 51260 Crikvenica</item>
      <item>Marija Majstorović, OIB 98196826417, Grobljanska 5, 31401 Viškovci</item>
      <item>Valentina Antić, OIB 98234037948, M. Tita 123, 51266 Selce</item>
      <item>Marica Barac, OIB 98451456636, Donja Draga 15, 51260 Crikvenica</item>
      <item>Lidija Parašćak, OIB 98468047168, Rade Končara 53, 51266 Selce</item>
      <item>Danica Župan, OIB 98506751360, Ladvić 2, 51260 Crikvenica</item>
      <item>Mario Vukelić, OIB 98779642956, Kralja Tomislava 138, 51260 Crikvenica</item>
      <item>Marijan Antić, OIB 98878198692, Studenčić 5a, 51266 Selce</item>
      <item>Ivica Jelenović, OIB 98897856107, Podšupera 54, 51260 Crikvenica</item>
      <item>Dušanka Milošević, OIB 98960600912, Braće Radića 15, 43240 Čazma</item>
      <item>Mirjana Dundović, OIB 99380238563, Ugrini 38, 51253 Bribir</item>
      <item>Jakov Šokić, OIB 99582535529, Klanfari 18a, 51265 Dramalj</item>
      <item>Josip Lončarić, OIB 99825713224, Andrije Antića 1, 51266 Selce</item>
      <item>Andrej Pobor, OIB 99867011981, Matkino 53, 51266 Selce</item>
      <item>Branko Pobor, OIB 99947749328, Matkino 63, 51266 Selce</item>
      <item>Dino Omnić, OIB 99962528730, Hrusta 1b, 51260 Crikvenica</item>
      <item>Eržebet Jurić, OIB 99975468208, Dramaljsko selce 10, 51265 Dramalj</item>
      <item>Brankica Jurinčić, OIB 19417047039, Kala Sv. Antona 21, 51260 Crikvenica</item>
      <item>Zlata Mihajić, OIB 57464837685, Kotorska 8, 51260 Crikvenica</item>
      <item>Goran Stanković, Jedanaeste krajiške divizije 49/40, Beograd</item>
      <item> Zoran Stanković, Branka Ćopića 47, Karavukovo</item>
      <item> Ana Mihajić, OIB 31275069338, Kotorska 9, 51260 Crikvenica</item>
      <item>Republika Hrvatska, Ministarstvo financija, OIB 18683136487</item>
      <item>Republika Hrvatska, Ministarstvo financija , OIB 18683136487, Katančićeva 5, 10000 Zagreb</item>
      <item>Republika Hrvatska, Ministarstvo financija , OIB 18683136487, Katančićeva 5, 10000 Zagreb</item>
      <item>Agencija za osiguranje radničkih potraživanja u slučaju stečaja poslodavca, OIB 04323472109</item>
      <item>Republika Hrvatska, OIB 52634238587</item>
      <item>Vještak d.o.o., OIB 66078036556, Iblerov trg 9, 10000 Zagreb</item>
      <item>Euro Alfa d.o.o., OIB 15191211491, Radnička cesta 202, 10000 Zagreb</item>
      <item> Ecooperativa d.o.o., OIB 71394193474, Kukuljanovo 451, 51227 Kukuljanovo</item>
      <item>Nastavni zavod za javno zdravstvo PGŽ, OIB 45613787772, Krešimirova 52 a, 51000 Rijeka</item>
      <item>Iskratrade d.o.o. , OIB 75836772939, Šetalište XIII divizije 26, 51000 Rijeka</item>
      <item>Goran Pilaš, vl. obrta Stolarija, OIB 60419782274, Tribalj 22 A, 51243 Tribalj</item>
      <item>Mibor d.o.o., OIB 79926813469, Slavonska avenija 3, 10000 Zagreb</item>
      <item>RAVIKO d.o.o., OIB 29072112819, Tina Ujevića 33, 51000 Rijeka</item>
      <item>Danica mesna industrija d.o.o., OIB 71246956955, Đelekovečka cesta 21, 48000 Koprivnica</item>
      <item>Agro Rijeka d.o.o., OIB 81237622100, Kukuljanovo, industrijska zona b.b., 51223 Škrljevo</item>
      <item>PERT d.o.o. Ilok, podružnica Rijeka, OIB 42255248046, Šet .XIII divizije 2,, 51000 Rijeka</item>
      <item>Središnje klirinško depozitarno društvo  d.d., OIB 64406809162, Heinzelova 62/a, 10000 Zagreb</item>
      <item>RIMOS d.o.o. , OIB 14998834808, Laginjina 8, , 51000 Rijeka</item>
      <item>Riječka industrija odjeće d.o.o., OIB 60667234687, Izviđačka 13, 51000 Rijeka</item>
      <item>LABUD d.o.o., OIB 23359164583, Radnička cesta 173/r, 10000 Zagreb</item>
      <item>POLAR-KLIMATIZACIJA d.o.o., OIB 02025583821, Buzdohanj 168, 51219 Čavle</item>
      <item>ISTRA JADRAN d.o.o. , OIB 16538002788, Valmade 40, 52100 Pula</item>
      <item>Hrvatsko društvo skladatelja , OIB 56668956985, Berislavićeva 9, 10000 Zagreb</item>
      <item>HIR d.o.o., OIB 69300817215, Nikole Jurišića 44, 53270 Senj</item>
      <item>Petar Milosavljević, vl. Elektroinstalacije elektromehanika PERO STRUJA, OIB 23687332776, Kralja Tomislava 142, 51260 Crikvenica</item>
      <item>Agencija za upravljanje državnom imovinom, OIB 75666130770, I. Lučića 6., 10000 Zagreb</item>
      <item>E-ELMES d.o.o. , OIB 89958947498, Brckovljani, Matije Mesića 29 A, 10370 Dugo Selo</item>
      <item>Suzana Šubat vl. Proizvodno ugostiteljsko trgovačkog obrta Šubat Plast , OIB 49703381463, Banovina 19 b, 51233 Lič</item>
      <item>OLICOMP d.o.o. , OIB 83937636863, Mate Sušnja 10,, 51000 Rijeka</item>
      <item>Hrvatske šume d.o.o. , OIB 69693144506, Ljudevita Farkaša Vukotinovićeva 2, 10000 Zagreb;</item>
      <item>SERVING d.o.o. , OIB 61363004712, S. Cindrića 6, 51000 Rijeka</item>
      <item>Ecoteam-Primo d.o.o. , OIB 03088788819, M. Barača 7, 51000 Rijeka</item>
      <item>GKTD "MURVICA"d.o.o., OIB 68902357395, Trg Stjepana Radića 1/II, 51260 Crikvenica</item>
      <item>TOPLANE d.o.o., OIB 82266510597, Kozala 87, 51000 Rijeka</item>
      <item>MHS d.o.o., OIB 19940638488, Samoborska cesta 134, 10250 Zagreb</item>
      <item>INSPEKT d.o.o., OIB 24609583524, Augusta Šenoe 32/III, 10000 Zagreb</item>
      <item>Sanjin Smlatić vl. Elektromehaničarski obrt "TONI", OIB 23082342219, Čavle 140, 51219 Čavle</item>
      <item>TEHNOINVEST Zagreb d.o.o. , OIB 90487555284, Hrastovička 70, 10250 Zagreb</item>
      <item>Carlsberg Croatia d.o.o., OIB 09520995772, Danica 3, 48000 Koprivnica</item>
      <item>COCA COLA HBC Hrvatska d.o.o. , OIB 00228269289, Sachsova 1, 10000 Zagreb</item>
      <item>Tutti Frutti FMB d.o.o., OIB 27202871867, Brusići 16, 51511 Malinska</item>
      <item>Hrvatski telekom d.d. Sjedište regije, OIB 81793146560, Savska cesta 32, 10000 Zagreb</item>
      <item>VINDIJA d.d., OIB 44138062462, Međimurska 6;, 42000 Varaždin</item>
      <item>CROATIA OSIGURANJE d.d. Zagreb, Filijala Rijeka, OIB 26187994862, Korzo 39, 51000 Rijeka</item>
      <item>MISTRAŽ d.o.o. , OIB 22233911854, Luki 19, 10000 Rijeka</item>
      <item>MIROSLAV MESAROŠ, vl. obrta Akvagan, OIB 38725092435, Šet. Ivana Jeličića 38, 51266 Selce</item>
      <item>I.P. INŽENJERING d.o.o., OIB 19712232615, Srdoči 21A, 51000 Rijeka</item>
      <item>MD PROJEKT d.o.o. , OIB 54752098255, Laginjina 2, 51000 Rijeka; Rijeka</item>
      <item>KONZUM d.d., OIB 29955634590, M. Čavića 1a, 10000 Zagreb</item>
      <item>RIVOS d.o.o., OIB 14087596414, Lokvica 12, 51250 Novi Vinodolski</item>
      <item>RI KLIMA Opatija d.o.o., OIB 65622780659, Pavlovac 7/a, 51410 Opatija</item>
      <item>SONG VIVAK d.o.o., OIB 98596646677, Kralja Zvonimira 12, 51250 Novi Vinodolski</item>
      <item>Arkada-trgovine d.o.o., OIB 02407532885, Osječka 39, 51000 Rijeka</item>
      <item>Podravka prehrambena industrija d.d., OIB 18928523252, Ante Starčevića 32, 48000 Koprivnica</item>
      <item>JAMNICA d.d., OIB 05050436541, Getaldićeva 3, 10000 Zagreb</item>
      <item>Alen Tucman , OIB 56996921177,  P. Lončara 31, 10290 Zaprešić</item>
      <item>STANIĆ d.o.o., OIB 50056415529, Kerestinečka cesta 57A, Kerestinec, 10431 Sveta Nedjelja</item>
      <item>LEDELA d.o.o., OIB 77778384108, Perkovčeva 130, 10430 Samobor</item>
      <item>NIKAS d.o.o., OIB 34588947552, općina Matulji, Jušići 69 d, 51410 Jurdani</item>
      <item>INA - Industrija nafte d.d. , OIB 27759560625, Av. V. Holjevca 10; Amruševa 8/1, 10000 Zagreb</item>
      <item>HEP - OPSKRBA d.o.o., OIB 63073332379, Ulica grada Vukovara 37, 10000 Zagreb</item>
      <item>Prehrambeno industrijski kombinat d.d. , OIB 40174736344, Krešimirova 26, 51000 Rijeka</item>
      <item>MILMAN d.o.o., OIB 59744512982, Kralja Tomislava 30, 51260 Crikvenica</item>
      <item>JELA d.o.o., OIB 07181416806, Frankopanska 13, 51260 Crikvenica</item>
      <item>EKO - TONERI d.o.o., OIB 03426057080, Omladinska 9, 51000 Rijeka</item>
      <item>HEP-Operator distribucijskog sustava d.o.o., OIB 46830600751, Viktora Cara Emina 2, 51000 Rijeka</item>
      <item>ISTRABENZ PLINI d.o.o., OIB 98426608580, Senjska cesta bb, 51222 Bakar</item>
      <item>Goran Rihtarić, vl. EX - ALTO obrt za turističku animaciju i konzalting, OIB 36938469624, Ostogovićeva 7, 10000 Zagreb</item>
      <item>Konica Minolta Hrvatska  - poslovna rješenja d.o.o., OIB 31697259786, Horvatova 82 , 10000 Zagreb</item>
      <item>Damir Jovanović, vl. Trgovina na malo i veliko "MAJA", OIB 11330648753, A. Mažuranića  63a, 51250 Novi Vinodolski</item>
      <item>Crikvenica - Opatija EKO d.o.o., PJ Crikvenica, OIB 46094474369, Ivana Zavidića 3, 51410 Opatija</item>
      <item>KTD Vodovod Žrnovnica d.o.o., OIB 36612651354, Dubrova 22, 51250 Novi Vinodolski</item>
      <item>KOMPAKT d.o.o., OIB 45729524925, Lindar /grad Pazin, Lindarski Križ 99H, 52000 Pazin</item>
      <item>SKI KLUB "Rijeka" , OIB 79176245106, Vodovodna 13b, 51000 Rijeka</item>
      <item>Hrvatske vode Zagreb VGI "Kvarnersko primorje i otoci", OIB 28921383001, Đure Šporera 3; Verdijeva 6/IV, 51000 Rijeka</item>
      <item>Hrvatska radiotelevizija , OIB 68419124305, Prisavlje 3, 10000 Zagreb</item>
      <item>Kumrić Dražen, vl. obrta za poljoprivrednu proizvodnju Kumrić, OIB 98906487074, Maruševec, Selnik 78, 42243 Kumrić</item>
      <item>Arsen Bratović, vl. AB - Elektro elektromehaničarski obrt, OIB 21210174789,  Veli Brgud 87, 51213 Jurdani</item>
      <item>Darko Pečuvčić, vl. PLIN SERVIS, OIB 01525339458, Grižane 76a, 51244 Grižane</item>
      <item>Kanasta d.o.o., OIB 38650647081, Braće Linardić 8, 51500 Krk</item>
      <item>Republika Hrvatska, Primorsko-Goranska županija, Grad Crikvenica, OIB 11869822073, Kralja Tomislava 85, 51260 Crikvenica</item>
      <item>LIFT-MONT Rijeka d.o.o., OIB 03254435180, Kršinićeva 8, 51000 Rijeka</item>
      <item>TAPESS d.o.o., OIB 22248533094, Jurčići 3, 51215 Kastav</item>
      <item>Pekara Primorje d.o.o., OIB 58250321533, Zidarska 39, 51260 Crikvenica</item>
      <item>Silvana Komadina, vl. telekomunikacijski servis, OIB 48603691548, Braće Brozičević 8, 51260 Crikvenica</item>
      <item>Turistička zajednica Grada Crikvenice, OIB 78748346087, Trg Stjepana Radića 1c, 51260 Crikvenica</item>
      <item>VESNA GARTNER- PILAŠ, dr. med. specijalist medicine rada, Specijalistička ordinacija medicine rada, OIB 29999345835, Kotorska bb, 51260 Crikvenica</item>
      <item>Zagreb nekretnine d.o.o. , OIB 15364543303,  Nova Ves 17, 10000 Zagreb</item>
      <item>Jadran usluge d.o.o., OIB 13456343486, Ivana Skomerže 1, 51260 Crikvenica</item>
      <item>Pekara Benić d.o.o., OIB 39248075627, Mavrići 54, 51262 Grižane-Belgrad</item>
      <item>Laserline d.o.o., OIB 26680017138, Tribje 17, 52470 Umag</item>
      <item>Vjekoslav Rajber, OIB 31213125160, Vinogradska 67a, 48000 Koprivnica</item>
      <item>Arhiver d.o.o. , OIB 62996782776, S.V.Čiče 4, 51000 Rijeka</item>
      <item>Vladimir i Mladenka Sergo kao vlasnici zajedničkog obrta za proizvodnju i trgovinu "Galanterija", OIB 31174439006, M.B.Rašana 9, 52000 Pazin</item>
      <item>Zvonko Host kao vlasnik SERVIS ELEKTRONIKE, OIB 10152255355,  Jardasi 42, 51215 Kastav</item>
      <item>"METRO-KON" d.o.o., OIB 53596535064, Poljana B.  Hanžekovića 47, 10000 Zagreb</item>
      <item>Ivica Jurković kao vlasnik Sportskog centra "Omorika", OIB 33477840475, Gajevo šetalište b.b., 51265 Dramalj</item>
      <item>NEGRO-USLUGE d.o.o., OIB 48437572337, Kalina 11, 51000 Rijeka</item>
      <item>Goranka Hinić, OIB 77443062936, Lomnička 21, 10 000 Zagreb</item>
      <item>Juraj Bačić, OIB 39483071342, Blažići 2, 51243 Tribalj</item>
      <item>Tomislav Barac, OIB 41163047839, Br. Buchoffer 2, 51260 Crikvenica</item>
      <item>Darko Blašković, OIB 61948367231, A. Barca 18, 51260 Crikvenica</item>
      <item>Saša Brnčić, OIB 09214936285, Sopaljska 7, 51260 Crikvenica</item>
      <item>Vladimir Brnić, OIB 68992713424, Sad 10, 51260 Crikvenica</item>
      <item>Željka  Crnjanović, OIB 28769799621, E. Antića 19, 51266 Selce</item>
      <item>Ana Cvitković, OIB 79936963157, M. Marulića 5, 51260 Crikvenica</item>
      <item>Anka Domijan, OIB 23867788624, Petak 3, 51260 Crikvenica</item>
      <item>Milka Domijan, OIB 99513368126, Prilaz obali 6, 51260 Crikvenica</item>
      <item>Ivan Gašparović, OIB 10278490211, Vukovarska 16, 51260 Crikvenica</item>
      <item>Robert Gecan, OIB 29064689722, J. T. Košuljandića 1, 51265 Dramalj</item>
      <item>(pok. Željka) Kristina Grbčić, OIB 41687485744, Obala 29, 51264 Jadranovo</item>
      <item>Nenad Grubić, OIB 84821149311, Tomislavova 89, 51260 Crikvenica</item>
      <item>Marijan Jurinčić, OIB 76023856410, Tončićevo 29, 51260 Crikvenica</item>
      <item>Melanija Kaliman, OIB 91024294834, Mihovila Jeličića 37, 51266 Selce</item>
      <item>Anton Kirinčić, OIB 47660451579, Brdo 1, 51515 Šilo</item>
      <item>Afrodita Komadina, S. Jeličića 59, 51266 Selce</item>
      <item>Milica Krpan, OIB 24323637230, Basaričekova 38, 51260 Crikvenica</item>
      <item>Aramis Liebhardt, OIB 13814878186, I. Gundulića 7, 51260 Crikvenica</item>
      <item>Nada Lončar, OIB 10136293410, Ladvić 11 b, 51260 Crikvenica</item>
      <item>Marina Lončarić, OIB 88158795676, A. Antića 15, 51266 Selce</item>
      <item>Ivan Miočić, OIB 97803559992, Hrusta VI b/12, 51260 Crikvenica</item>
      <item>Vladimir Montanari, OIB 88274525632, Franje Cara 15, 51260 Crikvenica</item>
      <item>Josip Mužević, OIB 21068790568, Br. Košuljandić 44, 51265 Dramalj</item>
      <item>Ivana Peko Lončar, OIB 26949040669, A. Kršula 8 a, 51266 Selce</item>
      <item>Andrija Peričić, OIB 00437414209, Donji Zagon 11, 51251 Donji Zagon</item>
      <item>Zdravko Periš, OIB 11291730612, Basaričekova 9, 51260 Crikvenica</item>
      <item>Zvjezdan Preden, OIB 83285416778, Veli Kijac 22, 51513 Omišalj</item>
      <item>Slobodan  Radetić, OIB 99658703913, Benići 71, 51260 Crikvenica</item>
      <item>Anka Sokolić, OIB 82203870324, A. Kršula 19, 51266 Selce</item>
      <item>Branko Sudar, OIB 06277502311, Vinodolska 26, 51260 Crikvenica</item>
      <item>Marija Šoštarić, OIB 85546289133, M. Tita 72, 51266 Selce</item>
      <item>Siniša Tomašić, OIB 10125305225, I. Gundulića 25, 51260 Crikvenica</item>
      <item>Ivana Trubić, OIB 35722547469, Frankopanska 6, 51260 Crikvenica</item>
      <item>Vidov Vijeko, OIB 85850074375, M. Tita 57, 51266 Selce</item>
      <item>Kuzman Vukić, OIB 23057039320, Benići 56, 51260 Crikvenica</item>
      <item>Agencija za osiguranje radničkih potraživanja u slučaju stečaja poslodavca, OIB 04323472109, </item>
      <item>ERSTE &amp; STEIERKISCHE BANK d.d., OIB 23057039320, Jadranski trg 3a, 51000 Rijeka</item>
      <item>pok. Marija (Nenad) Jeličić, Maršala Tita 125, 51266 Selce</item>
    </derivirana_varijabla>
  </DomainObject.Predmet.OstaliListFormatedWithAdressOIB>
  <DomainObject.Predmet.OstaliListNazivFormated>
    <izvorni_sadrzaj>
      <item>SAVEZ SAMOSTALNIH SINDIKATA HRVATSKE</item>
      <item>registar TS Rijeka</item>
      <item>Narodne novine d.d. Zagreb</item>
      <item>Županijsko državno odvjetništvo Rijeka</item>
      <item>oglasna ploča</item>
      <item>računovodstvo suda</item>
      <item>Julijana Fak</item>
      <item>Marija Ružić</item>
      <item>Erste &amp; S. Bank d.d. Rijeka</item>
      <item>OD Kovačević i dr. Rijeka</item>
      <item>Porezna uprava Rijeka</item>
      <item>Hrvatski fond za privatizaciju Zagreb</item>
      <item>GRAD CRIKVENICA</item>
      <item>Erste &amp; S. Bank d.d. Rijeka</item>
      <item>PAVLOMIR d.o.o. N. Vinodolski</item>
      <item>Marija Buneta</item>
      <item>Nada Barišić</item>
      <item>POREZNA UPRAVA RIJEKA / KSENIJA LUŠTICA</item>
      <item>Slavica Jurić</item>
      <item>Mladenko Crnčić</item>
      <item> Gordana Dežman</item>
      <item>Anita Horvat</item>
      <item>Valentina Jakirčević</item>
      <item>Nedeljko Magaš</item>
      <item>Ivan Sarić</item>
      <item>Antonija Šimić</item>
      <item>Marica Svetić</item>
      <item>Željka Ligatić</item>
      <item>Ivica Lončarić</item>
      <item>Mara Pejaković</item>
      <item>Dragica Kožul</item>
      <item>Ivica Domijan</item>
      <item>Vinka Debelec</item>
      <item>Petar Lončarić</item>
      <item>Josip Kolmanić</item>
      <item>Ankica Cupać</item>
      <item>Enisa Tamarut</item>
      <item>Davorka Buneta</item>
      <item>Josipa Komadina</item>
      <item>Dalibor Antić</item>
      <item>Toma Dražić</item>
      <item>Ivka Hržić</item>
      <item>Savo Kosanović</item>
      <item>Mihovil Tomašić</item>
      <item>Ružica Nećak</item>
      <item>Maria Peričić</item>
      <item>Ines Pristušek</item>
      <item>Daniel Marina</item>
      <item>Sergio Zustović</item>
      <item>Darko Miočić</item>
      <item>Kata Tomić</item>
      <item>Tihana Pobor</item>
      <item>Nevenka Juretić</item>
      <item>Marica Kikić</item>
      <item>Vinka Vukonich</item>
      <item>Vaso Perić</item>
      <item>Astrid Ivančić</item>
      <item>Bernardno Vukušić</item>
      <item>Meri Grubišić</item>
      <item>Ivan Frančišković</item>
      <item>Ljiljana Lučić</item>
      <item>Radojka Ružić</item>
      <item>Mirko Pejić</item>
      <item>Katica Lončarić</item>
      <item>Ivan Peričić</item>
      <item>Sandra Sivčević</item>
      <item>Nada Ježić</item>
      <item>Tomislav Lončarić</item>
      <item>Vladimir Jeličić</item>
      <item>Klaudija Brkljača</item>
      <item>Vjekoslava Peričić</item>
      <item>Zdenka Domijan</item>
      <item>Josip Sokolić</item>
      <item>Lidija Grubišić</item>
      <item>Fehim Eljazović</item>
      <item>Bosiljka Car</item>
      <item>Katica Majetić</item>
      <item>Selma Elezović</item>
      <item>Antica Grozdanić</item>
      <item>Branka Havić</item>
      <item>Mladen Mihelčić</item>
      <item>Đurđica Peričić</item>
      <item>Stjepan Car</item>
      <item>Marta Plavac</item>
      <item>Marijana Mureta</item>
      <item>Zdravko Žarić</item>
      <item>Pava Miličević</item>
      <item>Josipa Šubat</item>
      <item>Albin Domijan</item>
      <item>Nedeljka Jeličić</item>
      <item>Morena Premeru</item>
      <item>Marija Kršul</item>
      <item>Irena Gašparović</item>
      <item>Vjekoslav Lončarić</item>
      <item>Jelena Marošević</item>
      <item>Šime Brkljača</item>
      <item>Gordana Merčnik</item>
      <item>Mato Odžić</item>
      <item>Anica Car</item>
      <item>Branka Pintar</item>
      <item>Tihomir Kršul</item>
      <item>Siniša Tomašić</item>
      <item>Stipan Kovačev</item>
      <item>Martina Štimac</item>
      <item>Dragica Pešić</item>
      <item>Marica Huzjak</item>
      <item>Radmila Šubert</item>
      <item>Maša Manestar</item>
      <item>Franjo Pobor</item>
      <item>Irena Juretić</item>
      <item>Zvjezdana Perhat</item>
      <item>Mara Ilić</item>
      <item>Željko Blažičević</item>
      <item>Ivanka Domijan</item>
      <item>Anton Gabrić</item>
      <item>Oleg Trošelj</item>
      <item>Ruža Soldić</item>
      <item>Milan Stanisavljević</item>
      <item>Juraj Smolčić</item>
      <item>Lydia Jurinčić</item>
      <item>Pejo Prgić</item>
      <item>Danijela Zgombić</item>
      <item>Nataša Rakas</item>
      <item>Đuro Jelovac</item>
      <item>Tatjana Lončarić</item>
      <item>Natalia Marijanić</item>
      <item>Anita Fele</item>
      <item>Živka Kosanović</item>
      <item>Verica Filić</item>
      <item>Vanda Belamarić</item>
      <item>Božica Manestar</item>
      <item>Vjekoslava Lončarić</item>
      <item>Vesna Šnjarić</item>
      <item>Dubravka Šokčević</item>
      <item>Josip Grbčić</item>
      <item>Radmila Lončarić</item>
      <item>Petar Lončarić</item>
      <item>Zdenko Car</item>
      <item>Ljubomir Stojčić</item>
      <item>Jasna Visković</item>
      <item>Gabrijela Miočević</item>
      <item>Ružica Grbeš</item>
      <item>Ivana Milak</item>
      <item>Anka Fugošić</item>
      <item>Dragica Pejić</item>
      <item>Savo Grozdanić</item>
      <item>Elvis Majetić</item>
      <item>Marijan Benić</item>
      <item>Vlado Markovinović</item>
      <item>Nevenka Barović</item>
      <item>Melita Frančišković</item>
      <item>Katica Bujan</item>
      <item>Robert Bengez</item>
      <item>Marina Milković</item>
      <item>Janja Strizić</item>
      <item>Bore Čajić</item>
      <item>Vladimir Brozičević</item>
      <item>Estera Juretić</item>
      <item>Sanja Papić</item>
      <item>Blaženko Bačić</item>
      <item>Marijan Geljić</item>
      <item>Josipa Hrvaćanin</item>
      <item>Rada Danilović</item>
      <item>Silvana Grbčić</item>
      <item>Irmica Car</item>
      <item>Jelena Trutić Božić</item>
      <item>Ana Velker</item>
      <item>Marija Buneta Krišković</item>
      <item>Marija Stojčić</item>
      <item>Drinko Lončarić</item>
      <item>Anamarija Mazzarolli</item>
      <item>Julijana Fak</item>
      <item>Milan Miočić</item>
      <item>Ferdinand Stilin</item>
      <item>Vesna Kalinić</item>
      <item>Mira Kovačić</item>
      <item>Marija Fele</item>
      <item>Ankica Muminagić</item>
      <item>Jasna Čor</item>
      <item> Monika Lončarević</item>
      <item>Tatjana Cvitković</item>
      <item>Ana Filipović</item>
      <item>Dragica Brozović</item>
      <item>Ljiljana Blažina</item>
      <item>Ante Antić</item>
      <item>Kristijan Pobor</item>
      <item>Iva Maria Virag</item>
      <item>Dušanka Vedrić</item>
      <item>Rajko Jurišić</item>
      <item>Dragica Djurić</item>
      <item>Anđela Mlikota</item>
      <item>Ivan Mijić</item>
      <item>Ljiljana Katić</item>
      <item>Slavica Mandić</item>
      <item>Tamara Sučić</item>
      <item>Tomislav Karamarko</item>
      <item>Marija Pobor</item>
      <item>Josip Pobor</item>
      <item>Vladimir Tomljanović</item>
      <item>Branka Žanić</item>
      <item>Marina Car</item>
      <item>Milena Ilić</item>
      <item>Mirko Marić</item>
      <item>Dominik Crnković</item>
      <item>Sanja Kovač</item>
      <item>Marijana Malčić</item>
      <item>Dolores Stojčić</item>
      <item>Ljlilja Ježić</item>
      <item>Ankica Petričević</item>
      <item>Anton Badurina Tomić</item>
      <item>Gordana Klisurić</item>
      <item>Sanja Madvešček</item>
      <item>Dubravka Mavrić</item>
      <item>Ankica Košuljandić</item>
      <item>Ivan Đaković</item>
      <item>Željko Pađen</item>
      <item>Marina Petrinović</item>
      <item>Marija Pavlić</item>
      <item>Juraj Katnić</item>
      <item>Blaženko Kršul</item>
      <item>Dario Car</item>
      <item>Baldo Hreljac</item>
      <item>Ivica Ropac</item>
      <item> Višnja Jelenović</item>
      <item>Marija Lončarić</item>
      <item>Marica Volf</item>
      <item>Nada Perišić</item>
      <item>Snježana Bertović</item>
      <item>Ružica Tonković</item>
      <item>Branka Pilaš</item>
      <item>Goran Jakovac</item>
      <item>Pavica Buovac</item>
      <item>Katarina Vlastelić</item>
      <item>Aleksandra Domijan</item>
      <item>Ivana Babić</item>
      <item>Sanja Plavac</item>
      <item>Vitomir Manestar</item>
      <item>Jelka Mavrić Tomić</item>
      <item>Ivica Perhat</item>
      <item>Ruža Kosanović</item>
      <item>Ivanka Butorac</item>
      <item>Goran Cindrić</item>
      <item>Dario Brkić</item>
      <item>Vinko Pobor</item>
      <item>Tina Perhat</item>
      <item>Kornelija Katalinić</item>
      <item>Marija Galjanić Sovar</item>
      <item>Zrinka Lipičanin</item>
      <item>Hrvoje Zubčić</item>
      <item>Hrvoje Berić</item>
      <item>Ljiljana Aleksić Žunić</item>
      <item>Ajka Sarajlić</item>
      <item>Danijela Kovačić</item>
      <item>Slavica Jurić</item>
      <item>Vlatka Stipeč</item>
      <item>Željko Knežević</item>
      <item>Marijana Komadina</item>
      <item>Biljana Kostić</item>
      <item>Marija Balas</item>
      <item>Ivan Pahlić</item>
      <item>Filip Barišić</item>
      <item>Anđa Šeremet</item>
      <item>Šaćir Skenderi</item>
      <item>Marica Knez</item>
      <item>Vlado Jelenović</item>
      <item>Marija Car</item>
      <item>Franjo Broz</item>
      <item>Sandra Vukelić</item>
      <item>Gordana Piškulić</item>
      <item>Rude Jeličić</item>
      <item>Viktor Lončarić</item>
      <item>Mladenka Blažičević</item>
      <item>Antonija Car</item>
      <item>Josip Jurić</item>
      <item>Mirjana Šamanić</item>
      <item>Sanja Stanišić</item>
      <item>Meri Mavrić</item>
      <item>Nikola Samaržija</item>
      <item>Lidija Babič</item>
      <item>Dušan Jović</item>
      <item>Tomislav Lončarić</item>
      <item>Božena Kombol</item>
      <item>Ivica Bačić</item>
      <item>Marija Jerčinović</item>
      <item>Mirko Mataija</item>
      <item>Biljana Frančišković</item>
      <item>Renata Jeličić</item>
      <item>Željka Veljačić</item>
      <item>Jasminka Knez</item>
      <item>Milanko Subotin</item>
      <item>Dragica Strizić</item>
      <item>Nedeljka Kamenić</item>
      <item>Sandra Zubčić</item>
      <item>Ivanka Iva Lončarić</item>
      <item>Slavica Blagojević</item>
      <item>Marija Slaninka</item>
      <item>Marijan Jurinčić</item>
      <item>Kristijan Antić</item>
      <item>Marija Borbelj</item>
      <item>Višnja Smoljan</item>
      <item>Anka Grbčić</item>
      <item>Branimir Starešina</item>
      <item>Tatjana Španović</item>
      <item>Ilija Tatalović</item>
      <item>Tatjana Perović</item>
      <item>Petra Pajnić</item>
      <item>Emine Mehmeti</item>
      <item>Davor Petrinović</item>
      <item>Trajanka Šarar</item>
      <item>Nikola Šaban</item>
      <item>Stanislav Dunato</item>
      <item>Ivan Car</item>
      <item>Vesna Crnčić</item>
      <item>Tomislav Oršolić</item>
      <item>Zdenka Grbčić</item>
      <item>Boris Pobor</item>
      <item>Snježana Ljubić</item>
      <item>Ines Kreutz Pogoreutz</item>
      <item>Nevenka Drpić</item>
      <item>Antonio Vukelić</item>
      <item>Vejsil Nušinović</item>
      <item>Davor Kalanj</item>
      <item>Marija Žarković Turak</item>
      <item>Janja Antonić</item>
      <item>Dragomir Švast</item>
      <item>Tomislav Marušić</item>
      <item>Larisa Čačić</item>
      <item>Zora Crnić</item>
      <item>Ljiljana Šegulja</item>
      <item>Marijan Stojanović</item>
      <item>Dubravka Kršul</item>
      <item>Marija Simić</item>
      <item>Josip Dešman</item>
      <item>Majda Legac</item>
      <item>Predrag Pešević</item>
      <item>Mirjana Gašparović</item>
      <item>Milana Kosanović</item>
      <item>Vesna Dizdarević</item>
      <item>Dragomir Stajčić</item>
      <item>Marija Špacir</item>
      <item>Predrag Jeličić</item>
      <item>Marija Zekić</item>
      <item>Senad Vukelić</item>
      <item>Kata Miočić</item>
      <item>Ivka Kršul</item>
      <item>Marina Bilić</item>
      <item>Linda Pobor</item>
      <item>Vera Sokolić</item>
      <item> Mladen Gržičić</item>
      <item>Saša Mureta</item>
      <item>Slavica Lazarević</item>
      <item>Duško Katnić</item>
      <item>Biserka Pavlić</item>
      <item>Ijeman Antić</item>
      <item>Slavko Zekić</item>
      <item>Milorad Blažičević</item>
      <item>Natali Manestar Car</item>
      <item>Nevenka Obradović</item>
      <item>Marija Đelagić</item>
      <item>Vesna Parat</item>
      <item>Mirjana Marinić</item>
      <item>Karolina Kolarek</item>
      <item>Spomenko Antonić</item>
      <item>Mirko Lončarić</item>
      <item>Alma Vičević</item>
      <item>Ivanka Jokić</item>
      <item>Željka Grbčić</item>
      <item>Jasmina Vujnović</item>
      <item>Karin Car</item>
      <item>Marijana Miličević</item>
      <item>Karin Krepelnik</item>
      <item>Dušan Pobor</item>
      <item>Tomislava Hržić</item>
      <item>Kristijan Jeličić</item>
      <item>Gordana Vuković</item>
      <item>Sanja Barac</item>
      <item> Domagoj  Starešina</item>
      <item>Zlata Miočić</item>
      <item>Natali Ivančić Majetić</item>
      <item>Vedran Matejčić</item>
      <item>Mirela Šokčević</item>
      <item>Vera Matejčić</item>
      <item>Dragica Novaković</item>
      <item>Josip Dijanić</item>
      <item>Olga Vičić</item>
      <item>Gordana Mataija</item>
      <item>Višnja Sučić</item>
      <item>Branka Kegalj</item>
      <item>Mirjana Đorđević</item>
      <item>Željka Prpić</item>
      <item>Ranka Melkus</item>
      <item>Mira Ljubanović</item>
      <item>Mirjana Briški</item>
      <item>Zdenka Martinuč</item>
      <item>Denis Vlah Car</item>
      <item>Štefanija Malnar</item>
      <item>Ilija Barišić</item>
      <item>Jelena Bubrić</item>
      <item>Mihaela Car</item>
      <item>Tatjana Jovanović</item>
      <item>Sara Rikanović</item>
      <item>Dražen Mihajlović</item>
      <item>Vesna Fejzić</item>
      <item>Mira Veršić</item>
      <item>Mauricio Samaržija</item>
      <item>Stojadin Stojanović</item>
      <item>Ozana Lokmer</item>
      <item>Višnja Šojat</item>
      <item>Sanja Bodalec</item>
      <item>Slavko Morožin</item>
      <item>Ivanka Mataija</item>
      <item>Božo Miočić</item>
      <item>Anđa Lukić</item>
      <item>Jadranka Čandrlić</item>
      <item>Katica Gržac</item>
      <item>Marica Matešić</item>
      <item>Paul Kosanović</item>
      <item>Jelena Bujan</item>
      <item>Zoran Tonković</item>
      <item>Berislav Manestar</item>
      <item>Mirna  Rubčić</item>
      <item>Vlasta Gregorić</item>
      <item>Ana Rubčić</item>
      <item>Anka Pavlović</item>
      <item>Mihaela Dujlović</item>
      <item>Katica Mrvoš</item>
      <item>Verica Pavić</item>
      <item> Marina Župan</item>
      <item>Dean Maričić</item>
      <item>Željko Zbašnik</item>
      <item>Senka Vekić</item>
      <item>Rinaldo Donda</item>
      <item>Dean Švast</item>
      <item>Nada Majetić</item>
      <item>Tihomir Stegne</item>
      <item>Dušan Dotlić</item>
      <item>Terezija Mahulik</item>
      <item>Ankica Stanisavljević</item>
      <item>Marijan Mihajlović</item>
      <item>Elza Njegovan</item>
      <item>Marino Antić</item>
      <item>Ivica Karamarko</item>
      <item>Dako Plavac</item>
      <item>Berislav Jurinčić</item>
      <item>Branka Lončarić</item>
      <item>Jasna Blažević</item>
      <item>Ivica Antić</item>
      <item>Iris Džinović</item>
      <item>Anica Blažičević</item>
      <item>Tanja Jeličić</item>
      <item>Vesna Frković</item>
      <item>Zora Vasilić</item>
      <item> Kazimir Piršić</item>
      <item>Jadranka Saftić</item>
      <item>Ksenija Antić</item>
      <item>Irena Mužević</item>
      <item>Antonija Pešević</item>
      <item>Marija Ahel</item>
      <item>Bosiljka Šegulja</item>
      <item>Slavko Brozović</item>
      <item>Amira Ramić</item>
      <item>Jakob Leskur</item>
      <item>Stjepan Šoštarić</item>
      <item> Jadranka Lončarić</item>
      <item>Rade Drageljević</item>
      <item>Radmila Glad</item>
      <item>Milka Mužević</item>
      <item>Nada Tkalčević</item>
      <item>Lidija Bogeljić</item>
      <item>Veljka Delić Ibukić</item>
      <item>Anka Skočilić</item>
      <item>Matilda Lončarić</item>
      <item>Marija Donda</item>
      <item>Hrvoje Vukšić</item>
      <item>Jasna Grganić</item>
      <item>Mladena Aleksić</item>
      <item>Gospa Đukić</item>
      <item>Petar Stan</item>
      <item>Pelka Tonković</item>
      <item>Maja Križan</item>
      <item>Mira Dumić</item>
      <item>Ana Katnić</item>
      <item>Ivan Štanfelj</item>
      <item>Milan Tomić</item>
      <item>Vojislav Antonić</item>
      <item>Smiljana Delić</item>
      <item>Stjepan Jeličić</item>
      <item>Kristina Smolčić</item>
      <item>Rudolf Kleković</item>
      <item>Marica Fafanđel</item>
      <item>Tatjana Josipović</item>
      <item>Slavica Mudražija Brozović</item>
      <item>Milan Fištrović</item>
      <item>Marica Kafadar</item>
      <item>Damir Matijević</item>
      <item>Josip Cickaj</item>
      <item>Anđela Car</item>
      <item>Momir Pešević</item>
      <item>Ljubinko Antić</item>
      <item>Goran Mužević</item>
      <item>Nadia Janeš</item>
      <item>Ivica Jerčinović</item>
      <item>Paulina Krmpotić</item>
      <item>Milan Cvetinović</item>
      <item>Zdravko Butković</item>
      <item>Sabira Nušinović</item>
      <item>Marijana Kršul</item>
      <item>Jadranka Franić</item>
      <item>Dragica Vukelić</item>
      <item>Ljiljana Marijanović</item>
      <item> Miranda Baić</item>
      <item>Aleksandra Uzelac</item>
      <item>Dušanka Maravić</item>
      <item>Vitomir Manestar</item>
      <item>Cvijeta Jeličić</item>
      <item>Ivana Matijević</item>
      <item>Ana Perhat</item>
      <item>Slavko Jurić</item>
      <item>Natali Travaglia</item>
      <item>Šime Fafanđel</item>
      <item>Blaženka Držaić</item>
      <item>Filip Tratnjak</item>
      <item>Marina Cerović</item>
      <item>Saša Pobor</item>
      <item>Elvira Hreljac</item>
      <item>Josipa Butković</item>
      <item>Helena Juretić</item>
      <item>Ljubica Brkić</item>
      <item>Katarina Brozović</item>
      <item>Marijana Majić</item>
      <item>Ljubica Domijan Blažičević</item>
      <item>Vladimir Zatezalo</item>
      <item>Ivana Matetić</item>
      <item>Ružica Perhat</item>
      <item>Marija Pešušić</item>
      <item>Josip Rubčić</item>
      <item>Višnja Anić</item>
      <item>Štefa Sarić</item>
      <item>Marica Brnjac</item>
      <item>Drinka Kršul</item>
      <item>Marija Zamuda</item>
      <item>Marica Sučić</item>
      <item>Martina Rebić</item>
      <item>Marija Car</item>
      <item>Marko Kikić</item>
      <item>Ankica Katnić</item>
      <item>Marina Kodrnja</item>
      <item>Milorad Barac</item>
      <item>Dario Hreljac</item>
      <item>Duško Spasenić</item>
      <item>Dijana Butorac</item>
      <item>Nikola Alafetić</item>
      <item>Rodoljub Lončarić</item>
      <item>Hedviga Čavrag</item>
      <item>Jelena Kurelac</item>
      <item>Biserka Premeru</item>
      <item>Vilko Antić</item>
      <item>Dražen Uremović</item>
      <item>Stevan Maravić</item>
      <item>Jasminka Babić</item>
      <item>Jasminka Antić</item>
      <item>Vesna Grgurić Pilić</item>
      <item>Vladimir Brozina</item>
      <item>Dijana Hrvaćanin</item>
      <item>Marin Uremović</item>
      <item>Tomislav Delić</item>
      <item>Silvano Baldo</item>
      <item>Iva Krpan</item>
      <item>Anica Prodanović</item>
      <item>Snježana Steinhauser</item>
      <item>Branka Jurčević</item>
      <item>Ivica Samardžija</item>
      <item>Slavko Grozdek</item>
      <item>Kruno Kovač</item>
      <item>Mladenka Maravić</item>
      <item>Milan Nećak</item>
      <item>Mirjana Frković</item>
      <item>Božica Milošević</item>
      <item>Ljerka Hica</item>
      <item>Ivica Komšić</item>
      <item>Ivanka Šnajdar</item>
      <item>Biserka Lončarić</item>
      <item>Anka Kužela</item>
      <item>Božica Krčmar</item>
      <item>Tomislav Jović</item>
      <item>Marija Antić</item>
      <item>Milivoj Romanić</item>
      <item>Snježana Jokić</item>
      <item>Karolina Hunčak</item>
      <item>Ana  Anušić</item>
      <item>Silvija Grbčić</item>
      <item>Božena Renka</item>
      <item>Marijo Šarčević</item>
      <item>Lidija Sunara</item>
      <item>Stjepan Katalinić</item>
      <item>Ivica Pelić</item>
      <item>Svetlana Kostrenčić</item>
      <item>Miljenko Vičić</item>
      <item>Višnja Jelenović</item>
      <item>Ivanka Ćaćić</item>
      <item>Desanka Brozović</item>
      <item>Karmela Tomić</item>
      <item>Dragica Car</item>
      <item>Renata Skomerža</item>
      <item>Katica Car</item>
      <item>Anton Tonković</item>
      <item>Katica Antić</item>
      <item>Mihaela Kossi</item>
      <item>Đurđa Pešević</item>
      <item>Nina Brdar</item>
      <item>Slavko Matejčić</item>
      <item>Đorđo Obrenović</item>
      <item>Valentina Đurina</item>
      <item>Ljiljana Mavrić</item>
      <item>Anton Radil</item>
      <item> Branka Pavlić</item>
      <item>Anka Gabrić</item>
      <item>Vitomir Kršul</item>
      <item>Josip Tijan</item>
      <item>Čedo Knežević</item>
      <item>Marina Domijan Preden</item>
      <item>Marija Matejčić</item>
      <item>Darko Bojin</item>
      <item>Ljiljana Višnić</item>
      <item>Milena Blažić Knez Knez</item>
      <item> Dinko  Buneta</item>
      <item>Dubravko Kralj</item>
      <item>Anka Klanfar</item>
      <item>Snežana Balon</item>
      <item>Aleksa Đokić</item>
      <item>Gordana Domijan</item>
      <item>Vlastimir Lončarić</item>
      <item>Josip Car</item>
      <item>Damnjan Draganić</item>
      <item>Grozdana Tus</item>
      <item>Marica Hajduković</item>
      <item>Marica Kovačević</item>
      <item>Marija Lončar</item>
      <item>Slavko Šupak</item>
      <item>Berislav Ahel</item>
      <item>Dušanka Pobor</item>
      <item>Sanja Baričević</item>
      <item>Gordana Vukelić</item>
      <item>Zoran Komadina</item>
      <item>Tanja Malovoz</item>
      <item>Dolores Pećarina</item>
      <item>Toni Nikčevski</item>
      <item>Ivan Jurinčić</item>
      <item>Ivan Tomić</item>
      <item>Nikola Mulc</item>
      <item>Evelin Krajačić</item>
      <item>Slavica Matošević</item>
      <item>Slavica Smojver</item>
      <item>Mladenka Dundović</item>
      <item>Marijana Klanfar</item>
      <item>Agata Prec</item>
      <item>Igor Antić</item>
      <item>Anita Mataija</item>
      <item>Slavica Mejašić</item>
      <item>Ladislav Borbelj</item>
      <item>Dean Jeličić</item>
      <item>Manda Blažević</item>
      <item>Svetlana Markovinović</item>
      <item>Neven Lilić</item>
      <item>Vitomir Car</item>
      <item>Željka Stilin</item>
      <item>Ivanka Mavrić</item>
      <item>Desanka Jović</item>
      <item>Suzana Benić</item>
      <item>Nino Košuljandić</item>
      <item>Rita Začek</item>
      <item>Franjo Lončarić</item>
      <item>Ivan Lenac</item>
      <item>Mladen Skorić</item>
      <item>Irena Mužević</item>
      <item>Marica Nikčevski</item>
      <item>Manda Gašparović</item>
      <item>Mirijanka Brenc</item>
      <item>Kristina Kršul</item>
      <item>Nada Bobić</item>
      <item>Tihomir Manjkaz</item>
      <item>Vjenceslav Vuković</item>
      <item>Zdenka Švarcmajer</item>
      <item>Radojka Velić</item>
      <item>Edin Behrić</item>
      <item>Ivica Dragoja</item>
      <item>Tatjana Matošić</item>
      <item>Zorica Kolmanić</item>
      <item>Gojko Strizić</item>
      <item>Anka Đikandić</item>
      <item>Josip Antić</item>
      <item>Ivanka Lončarić</item>
      <item>Zdenka Carević</item>
      <item>Stana Katnić</item>
      <item>Ana Albertina Sladić</item>
      <item>Gršo Mataija</item>
      <item>Marijana Gazilj</item>
      <item>Mario Borić</item>
      <item>Vitomir Radović</item>
      <item>Snežana Piljić</item>
      <item>Nikola Cvijanović</item>
      <item>Iva Šejić</item>
      <item>Goranka Gašparović Imširović</item>
      <item>Marinko Peranić</item>
      <item>Blanka Nikolić</item>
      <item>Snježana Laslavić</item>
      <item>Diana Hlača</item>
      <item>Dijana Petrinović</item>
      <item>Ivanka Maravić</item>
      <item>Nikola Krpan</item>
      <item>Vesna Lončarić</item>
      <item>Lidija Jandrić</item>
      <item>Milan Komerički</item>
      <item>Klaudija Kovačev</item>
      <item>Mirjana Babić Markelić</item>
      <item>Ivanka Benić</item>
      <item>Branislav Dimitrijević</item>
      <item>Ksenija Lovrić Baričević</item>
      <item>Arsen Lončarić</item>
      <item>Zlatomir Car</item>
      <item>Gojka Crnković</item>
      <item>Aleksandar Vojnović</item>
      <item>Ostoja Šokčević</item>
      <item>Zdenka Semeš</item>
      <item>Klara Putina Mataija</item>
      <item>Lidija Nekić</item>
      <item>Anka Polić</item>
      <item>Anita Frković</item>
      <item>Mara Vukić</item>
      <item>Ivan Blažević</item>
      <item>Marija Car</item>
      <item>Daniela de Maio</item>
      <item>Branka Pelić</item>
      <item>Blaženka Dunato</item>
      <item>Branka Ivančić</item>
      <item>Jasmina Malatestinić</item>
      <item>Ivica Matošić</item>
      <item>Ines Mađar</item>
      <item>Nada Radojčić</item>
      <item>Robert Radojević</item>
      <item>Damir Prgić</item>
      <item>Goran Blažić</item>
      <item>Albin Pobor</item>
      <item>Marija Leskur</item>
      <item>Marija Brozović</item>
      <item>Jozefa Mišković</item>
      <item>Nadežda Trbović</item>
      <item>Kleofina Grgurić</item>
      <item>Josip Car</item>
      <item>Ana Lošić (Capić)</item>
      <item>Ankica Antić</item>
      <item>Kata Blažić</item>
      <item>Smiljanka Matejčić</item>
      <item>Josip Car</item>
      <item>Ivica Miriam Jurinčić</item>
      <item>Gordana Perković</item>
      <item>Roza Draženović</item>
      <item>Neven Jokić</item>
      <item>Barbara Crnković Domijan</item>
      <item>Damir Katulić</item>
      <item>Vladimir Ivančić</item>
      <item>Ivan Pobor</item>
      <item>Željka Jugović</item>
      <item>Marija Borbelj</item>
      <item>Petar Prvulović</item>
      <item>Marinko Albaneze</item>
      <item>Mladen Butorac</item>
      <item>Anita Pešut</item>
      <item>Ramona Beti</item>
      <item>Vida Lovrić</item>
      <item>Božica Trbović</item>
      <item>Franka Galetić</item>
      <item>Vesna Parat</item>
      <item>Dragan Hreljac</item>
      <item>Željko Veljačić</item>
      <item>Vesna Radočaj</item>
      <item>Biserka Štokić</item>
      <item>Vladimir Manestar</item>
      <item>Zorka Mujadžić</item>
      <item>Đurđa Telesmanić</item>
      <item>Milan Nekić</item>
      <item>Kristina Kovačić</item>
      <item>Antonija Balas</item>
      <item>Josip Fugošić</item>
      <item>Đurđica Mijuk</item>
      <item>Snežana Stan</item>
      <item>Ivica Katnić</item>
      <item>Zelkida Zukić</item>
      <item>Violeta Kahrimanović</item>
      <item>Nada Lončarić</item>
      <item>Ana Bešker</item>
      <item>Božica Seleš</item>
      <item>Marija Antić</item>
      <item>Daniela Klaić</item>
      <item>Ivanka Ilić</item>
      <item>Ivanka Car</item>
      <item>Desanka Holi</item>
      <item>Branimir Manestar</item>
      <item>Josip Žentil</item>
      <item>Stjepan Jurčić</item>
      <item>Marica Jurčić</item>
      <item>Milan Knežević</item>
      <item>Darko Dević</item>
      <item>Ivica Jurčić</item>
      <item>Nedeljka Orešković</item>
      <item>Ivica Poslek</item>
      <item>Dražen Tomašek</item>
      <item>Vesna Turčinov</item>
      <item>Marta Marković</item>
      <item>Ivanka Jurinčić</item>
      <item>Nedjeljka Vranješ</item>
      <item>Josip Matijašić</item>
      <item>Marija Marić</item>
      <item>Mirjana Marijanić</item>
      <item>Mladenka Šekrst</item>
      <item>Rudolf Polić</item>
      <item>Sanja Jurković</item>
      <item>Pamela Car</item>
      <item>Beba Vuzem</item>
      <item>Catarina Antić</item>
      <item>Martina Janković</item>
      <item>Anica Marković</item>
      <item>Robert Grmuša</item>
      <item>Dean Lončarić</item>
      <item>Hrvoje Marina</item>
      <item>Vukosava Vukelić</item>
      <item>Ilinka Barac</item>
      <item>Đuro Marošević</item>
      <item>Vesna Tomić</item>
      <item>Alin Harambašić</item>
      <item>Nikola Car</item>
      <item>Mirjana Kraljić</item>
      <item>Stojan Vidović</item>
      <item>Mira Bašić</item>
      <item>Anica Lenhard</item>
      <item>Štefanija Tonković</item>
      <item>Marija Majstorović</item>
      <item>Valentina Antić</item>
      <item>Marica Barac</item>
      <item>Lidija Parašćak</item>
      <item>Danica Župan</item>
      <item>Mario Vukelić</item>
      <item>Marijan Antić</item>
      <item>Ivica Jelenović</item>
      <item>Dušanka Milošević</item>
      <item>Mirjana Dundović</item>
      <item>Jakov Šokić</item>
      <item>Josip Lončarić</item>
      <item>Andrej Pobor</item>
      <item>Branko Pobor</item>
      <item>Dino Omnić</item>
      <item>Eržebet Jurić</item>
      <item>Brankica Jurinčić</item>
      <item>Zlata Mihajić</item>
      <item>Goran Stanković</item>
      <item> Zoran Stanković</item>
      <item> Ana Mihajić</item>
      <item>Republika Hrvatska, Ministarstvo financija</item>
      <item>Republika Hrvatska, Ministarstvo financija </item>
      <item>Republika Hrvatska, Ministarstvo financija </item>
      <item>Agencija za osiguranje radničkih potraživanja u slučaju stečaja poslodavca</item>
      <item>Republika Hrvatska</item>
      <item>Vještak d.o.o.</item>
      <item>Euro Alfa d.o.o.</item>
      <item> Ecooperativa d.o.o.</item>
      <item>Nastavni zavod za javno zdravstvo PGŽ</item>
      <item>Iskratrade d.o.o. </item>
      <item>Goran Pilaš, vl. obrta Stolarija</item>
      <item>Mibor d.o.o.</item>
      <item>RAVIKO d.o.o.</item>
      <item>Danica mesna industrija d.o.o.</item>
      <item>Agro Rijeka d.o.o.</item>
      <item>PERT d.o.o. Ilok, podružnica Rijeka</item>
      <item>Središnje klirinško depozitarno društvo  d.d.</item>
      <item>RIMOS d.o.o. </item>
      <item>Riječka industrija odjeće d.o.o.</item>
      <item>LABUD d.o.o.</item>
      <item>POLAR-KLIMATIZACIJA d.o.o.</item>
      <item>ISTRA JADRAN d.o.o. </item>
      <item>Hrvatsko društvo skladatelja </item>
      <item>HIR d.o.o.</item>
      <item>Petar Milosavljević, vl. Elektroinstalacije elektromehanika PERO STRUJA</item>
      <item>Agencija za upravljanje državnom imovinom</item>
      <item>E-ELMES d.o.o. </item>
      <item>Suzana Šubat vl. Proizvodno ugostiteljsko trgovačkog obrta Šubat Plast </item>
      <item>OLICOMP d.o.o. </item>
      <item>Hrvatske šume d.o.o. </item>
      <item>SERVING d.o.o. </item>
      <item>Ecoteam-Primo d.o.o. </item>
      <item>GKTD "MURVICA"d.o.o.</item>
      <item>TOPLANE d.o.o.</item>
      <item>MHS d.o.o.</item>
      <item>INSPEKT d.o.o.</item>
      <item>Sanjin Smlatić vl. Elektromehaničarski obrt "TONI"</item>
      <item>TEHNOINVEST Zagreb d.o.o. </item>
      <item>Carlsberg Croatia d.o.o.</item>
      <item>COCA COLA HBC Hrvatska d.o.o. </item>
      <item>Tutti Frutti FMB d.o.o.</item>
      <item>Hrvatski telekom d.d. Sjedište regije</item>
      <item>VINDIJA d.d.</item>
      <item>CROATIA OSIGURANJE d.d. Zagreb, Filijala Rijeka</item>
      <item>MISTRAŽ d.o.o. </item>
      <item>MIROSLAV MESAROŠ, vl. obrta Akvagan</item>
      <item>I.P. INŽENJERING d.o.o.</item>
      <item>MD PROJEKT d.o.o. </item>
      <item>KONZUM d.d.</item>
      <item>RIVOS d.o.o.</item>
      <item>RI KLIMA Opatija d.o.o.</item>
      <item>SONG VIVAK d.o.o.</item>
      <item>Arkada-trgovine d.o.o.</item>
      <item>Podravka prehrambena industrija d.d.</item>
      <item>JAMNICA d.d.</item>
      <item>Alen Tucman </item>
      <item>STANIĆ d.o.o.</item>
      <item>LEDELA d.o.o.</item>
      <item>NIKAS d.o.o.</item>
      <item>INA - Industrija nafte d.d. </item>
      <item>HEP - OPSKRBA d.o.o.</item>
      <item>Prehrambeno industrijski kombinat d.d. </item>
      <item>MILMAN d.o.o.</item>
      <item>JELA d.o.o.</item>
      <item>EKO - TONERI d.o.o.</item>
      <item>HEP-Operator distribucijskog sustava d.o.o.</item>
      <item>ISTRABENZ PLINI d.o.o.</item>
      <item>Goran Rihtarić, vl. EX - ALTO obrt za turističku animaciju i konzalting</item>
      <item>Konica Minolta Hrvatska  - poslovna rješenja d.o.o.</item>
      <item>Damir Jovanović, vl. Trgovina na malo i veliko "MAJA"</item>
      <item>Crikvenica - Opatija EKO d.o.o., PJ Crikvenica</item>
      <item>KTD Vodovod Žrnovnica d.o.o.</item>
      <item>KOMPAKT d.o.o.</item>
      <item>SKI KLUB "Rijeka" </item>
      <item>Hrvatske vode Zagreb VGI "Kvarnersko primorje i otoci"</item>
      <item>Hrvatska radiotelevizija </item>
      <item>Kumrić Dražen, vl. obrta za poljoprivrednu proizvodnju Kumrić</item>
      <item>Arsen Bratović, vl. AB - Elektro elektromehaničarski obrt</item>
      <item>Darko Pečuvčić, vl. PLIN SERVIS</item>
      <item>Kanasta d.o.o.</item>
      <item>Republika Hrvatska, Primorsko-Goranska županija, Grad Crikvenica</item>
      <item>LIFT-MONT Rijeka d.o.o.</item>
      <item>TAPESS d.o.o.</item>
      <item>Pekara Primorje d.o.o.</item>
      <item>Silvana Komadina, vl. telekomunikacijski servis</item>
      <item>Turistička zajednica Grada Crikvenice</item>
      <item>VESNA GARTNER- PILAŠ, dr. med. specijalist medicine rada, Specijalistička ordinacija medicine rada</item>
      <item>Zagreb nekretnine d.o.o. </item>
      <item>Jadran usluge d.o.o.</item>
      <item>Pekara Benić d.o.o.</item>
      <item>Laserline d.o.o.</item>
      <item>Vjekoslav Rajber</item>
      <item>Arhiver d.o.o. </item>
      <item>Vladimir i Mladenka Sergo kao vlasnici zajedničkog obrta za proizvodnju i trgovinu "Galanterija"</item>
      <item>Zvonko Host kao vlasnik SERVIS ELEKTRONIKE</item>
      <item>"METRO-KON" d.o.o.</item>
      <item>Ivica Jurković kao vlasnik Sportskog centra "Omorika"</item>
      <item>NEGRO-USLUGE d.o.o.</item>
      <item>Goranka Hinić</item>
      <item>Juraj Bačić</item>
      <item>Tomislav Barac</item>
      <item>Darko Blašković</item>
      <item>Saša Brnčić</item>
      <item>Vladimir Brnić</item>
      <item>Željka  Crnjanović</item>
      <item>Ana Cvitković</item>
      <item>Anka Domijan</item>
      <item>Milka Domijan</item>
      <item>Ivan Gašparović</item>
      <item>Robert Gecan</item>
      <item>(pok. Željka) Kristina Grbčić</item>
      <item>Nenad Grubić</item>
      <item>Marijan Jurinčić</item>
      <item>Melanija Kaliman</item>
      <item>Anton Kirinčić</item>
      <item>Afrodita Komadina</item>
      <item>Milica Krpan</item>
      <item>Aramis Liebhardt</item>
      <item>Nada Lončar</item>
      <item>Marina Lončarić</item>
      <item>Ivan Miočić</item>
      <item>Vladimir Montanari</item>
      <item>Josip Mužević</item>
      <item>Ivana Peko Lončar</item>
      <item>Andrija Peričić</item>
      <item>Zdravko Periš</item>
      <item>Zvjezdan Preden</item>
      <item>Slobodan  Radetić</item>
      <item>Anka Sokolić</item>
      <item>Branko Sudar</item>
      <item>Marija Šoštarić</item>
      <item>Siniša Tomašić</item>
      <item>Ivana Trubić</item>
      <item>Vidov Vijeko</item>
      <item>Kuzman Vukić</item>
      <item>Agencija za osiguranje radničkih potraživanja u slučaju stečaja poslodavca</item>
      <item>ERSTE &amp; STEIERKISCHE BANK d.d.</item>
      <item>pok. Marija (Nenad) Jeličić</item>
    </izvorni_sadrzaj>
    <derivirana_varijabla naziv="DomainObject.Predmet.OstaliListNazivFormated_1">
      <item>SAVEZ SAMOSTALNIH SINDIKATA HRVATSKE</item>
      <item>registar TS Rijeka</item>
      <item>Narodne novine d.d. Zagreb</item>
      <item>Županijsko državno odvjetništvo Rijeka</item>
      <item>oglasna ploča</item>
      <item>računovodstvo suda</item>
      <item>Julijana Fak</item>
      <item>Marija Ružić</item>
      <item>Erste &amp; S. Bank d.d. Rijeka</item>
      <item>OD Kovačević i dr. Rijeka</item>
      <item>Porezna uprava Rijeka</item>
      <item>Hrvatski fond za privatizaciju Zagreb</item>
      <item>GRAD CRIKVENICA</item>
      <item>Erste &amp; S. Bank d.d. Rijeka</item>
      <item>PAVLOMIR d.o.o. N. Vinodolski</item>
      <item>Marija Buneta</item>
      <item>Nada Barišić</item>
      <item>POREZNA UPRAVA RIJEKA / KSENIJA LUŠTICA</item>
      <item>Slavica Jurić</item>
      <item>Mladenko Crnčić</item>
      <item> Gordana Dežman</item>
      <item>Anita Horvat</item>
      <item>Valentina Jakirčević</item>
      <item>Nedeljko Magaš</item>
      <item>Ivan Sarić</item>
      <item>Antonija Šimić</item>
      <item>Marica Svetić</item>
      <item>Željka Ligatić</item>
      <item>Ivica Lončarić</item>
      <item>Mara Pejaković</item>
      <item>Dragica Kožul</item>
      <item>Ivica Domijan</item>
      <item>Vinka Debelec</item>
      <item>Petar Lončarić</item>
      <item>Josip Kolmanić</item>
      <item>Ankica Cupać</item>
      <item>Enisa Tamarut</item>
      <item>Davorka Buneta</item>
      <item>Josipa Komadina</item>
      <item>Dalibor Antić</item>
      <item>Toma Dražić</item>
      <item>Ivka Hržić</item>
      <item>Savo Kosanović</item>
      <item>Mihovil Tomašić</item>
      <item>Ružica Nećak</item>
      <item>Maria Peričić</item>
      <item>Ines Pristušek</item>
      <item>Daniel Marina</item>
      <item>Sergio Zustović</item>
      <item>Darko Miočić</item>
      <item>Kata Tomić</item>
      <item>Tihana Pobor</item>
      <item>Nevenka Juretić</item>
      <item>Marica Kikić</item>
      <item>Vinka Vukonich</item>
      <item>Vaso Perić</item>
      <item>Astrid Ivančić</item>
      <item>Bernardno Vukušić</item>
      <item>Meri Grubišić</item>
      <item>Ivan Frančišković</item>
      <item>Ljiljana Lučić</item>
      <item>Radojka Ružić</item>
      <item>Mirko Pejić</item>
      <item>Katica Lončarić</item>
      <item>Ivan Peričić</item>
      <item>Sandra Sivčević</item>
      <item>Nada Ježić</item>
      <item>Tomislav Lončarić</item>
      <item>Vladimir Jeličić</item>
      <item>Klaudija Brkljača</item>
      <item>Vjekoslava Peričić</item>
      <item>Zdenka Domijan</item>
      <item>Josip Sokolić</item>
      <item>Lidija Grubišić</item>
      <item>Fehim Eljazović</item>
      <item>Bosiljka Car</item>
      <item>Katica Majetić</item>
      <item>Selma Elezović</item>
      <item>Antica Grozdanić</item>
      <item>Branka Havić</item>
      <item>Mladen Mihelčić</item>
      <item>Đurđica Peričić</item>
      <item>Stjepan Car</item>
      <item>Marta Plavac</item>
      <item>Marijana Mureta</item>
      <item>Zdravko Žarić</item>
      <item>Pava Miličević</item>
      <item>Josipa Šubat</item>
      <item>Albin Domijan</item>
      <item>Nedeljka Jeličić</item>
      <item>Morena Premeru</item>
      <item>Marija Kršul</item>
      <item>Irena Gašparović</item>
      <item>Vjekoslav Lončarić</item>
      <item>Jelena Marošević</item>
      <item>Šime Brkljača</item>
      <item>Gordana Merčnik</item>
      <item>Mato Odžić</item>
      <item>Anica Car</item>
      <item>Branka Pintar</item>
      <item>Tihomir Kršul</item>
      <item>Siniša Tomašić</item>
      <item>Stipan Kovačev</item>
      <item>Martina Štimac</item>
      <item>Dragica Pešić</item>
      <item>Marica Huzjak</item>
      <item>Radmila Šubert</item>
      <item>Maša Manestar</item>
      <item>Franjo Pobor</item>
      <item>Irena Juretić</item>
      <item>Zvjezdana Perhat</item>
      <item>Mara Ilić</item>
      <item>Željko Blažičević</item>
      <item>Ivanka Domijan</item>
      <item>Anton Gabrić</item>
      <item>Oleg Trošelj</item>
      <item>Ruža Soldić</item>
      <item>Milan Stanisavljević</item>
      <item>Juraj Smolčić</item>
      <item>Lydia Jurinčić</item>
      <item>Pejo Prgić</item>
      <item>Danijela Zgombić</item>
      <item>Nataša Rakas</item>
      <item>Đuro Jelovac</item>
      <item>Tatjana Lončarić</item>
      <item>Natalia Marijanić</item>
      <item>Anita Fele</item>
      <item>Živka Kosanović</item>
      <item>Verica Filić</item>
      <item>Vanda Belamarić</item>
      <item>Božica Manestar</item>
      <item>Vjekoslava Lončarić</item>
      <item>Vesna Šnjarić</item>
      <item>Dubravka Šokčević</item>
      <item>Josip Grbčić</item>
      <item>Radmila Lončarić</item>
      <item>Petar Lončarić</item>
      <item>Zdenko Car</item>
      <item>Ljubomir Stojčić</item>
      <item>Jasna Visković</item>
      <item>Gabrijela Miočević</item>
      <item>Ružica Grbeš</item>
      <item>Ivana Milak</item>
      <item>Anka Fugošić</item>
      <item>Dragica Pejić</item>
      <item>Savo Grozdanić</item>
      <item>Elvis Majetić</item>
      <item>Marijan Benić</item>
      <item>Vlado Markovinović</item>
      <item>Nevenka Barović</item>
      <item>Melita Frančišković</item>
      <item>Katica Bujan</item>
      <item>Robert Bengez</item>
      <item>Marina Milković</item>
      <item>Janja Strizić</item>
      <item>Bore Čajić</item>
      <item>Vladimir Brozičević</item>
      <item>Estera Juretić</item>
      <item>Sanja Papić</item>
      <item>Blaženko Bačić</item>
      <item>Marijan Geljić</item>
      <item>Josipa Hrvaćanin</item>
      <item>Rada Danilović</item>
      <item>Silvana Grbčić</item>
      <item>Irmica Car</item>
      <item>Jelena Trutić Božić</item>
      <item>Ana Velker</item>
      <item>Marija Buneta Krišković</item>
      <item>Marija Stojčić</item>
      <item>Drinko Lončarić</item>
      <item>Anamarija Mazzarolli</item>
      <item>Julijana Fak</item>
      <item>Milan Miočić</item>
      <item>Ferdinand Stilin</item>
      <item>Vesna Kalinić</item>
      <item>Mira Kovačić</item>
      <item>Marija Fele</item>
      <item>Ankica Muminagić</item>
      <item>Jasna Čor</item>
      <item> Monika Lončarević</item>
      <item>Tatjana Cvitković</item>
      <item>Ana Filipović</item>
      <item>Dragica Brozović</item>
      <item>Ljiljana Blažina</item>
      <item>Ante Antić</item>
      <item>Kristijan Pobor</item>
      <item>Iva Maria Virag</item>
      <item>Dušanka Vedrić</item>
      <item>Rajko Jurišić</item>
      <item>Dragica Djurić</item>
      <item>Anđela Mlikota</item>
      <item>Ivan Mijić</item>
      <item>Ljiljana Katić</item>
      <item>Slavica Mandić</item>
      <item>Tamara Sučić</item>
      <item>Tomislav Karamarko</item>
      <item>Marija Pobor</item>
      <item>Josip Pobor</item>
      <item>Vladimir Tomljanović</item>
      <item>Branka Žanić</item>
      <item>Marina Car</item>
      <item>Milena Ilić</item>
      <item>Mirko Marić</item>
      <item>Dominik Crnković</item>
      <item>Sanja Kovač</item>
      <item>Marijana Malčić</item>
      <item>Dolores Stojčić</item>
      <item>Ljlilja Ježić</item>
      <item>Ankica Petričević</item>
      <item>Anton Badurina Tomić</item>
      <item>Gordana Klisurić</item>
      <item>Sanja Madvešček</item>
      <item>Dubravka Mavrić</item>
      <item>Ankica Košuljandić</item>
      <item>Ivan Đaković</item>
      <item>Željko Pađen</item>
      <item>Marina Petrinović</item>
      <item>Marija Pavlić</item>
      <item>Juraj Katnić</item>
      <item>Blaženko Kršul</item>
      <item>Dario Car</item>
      <item>Baldo Hreljac</item>
      <item>Ivica Ropac</item>
      <item> Višnja Jelenović</item>
      <item>Marija Lončarić</item>
      <item>Marica Volf</item>
      <item>Nada Perišić</item>
      <item>Snježana Bertović</item>
      <item>Ružica Tonković</item>
      <item>Branka Pilaš</item>
      <item>Goran Jakovac</item>
      <item>Pavica Buovac</item>
      <item>Katarina Vlastelić</item>
      <item>Aleksandra Domijan</item>
      <item>Ivana Babić</item>
      <item>Sanja Plavac</item>
      <item>Vitomir Manestar</item>
      <item>Jelka Mavrić Tomić</item>
      <item>Ivica Perhat</item>
      <item>Ruža Kosanović</item>
      <item>Ivanka Butorac</item>
      <item>Goran Cindrić</item>
      <item>Dario Brkić</item>
      <item>Vinko Pobor</item>
      <item>Tina Perhat</item>
      <item>Kornelija Katalinić</item>
      <item>Marija Galjanić Sovar</item>
      <item>Zrinka Lipičanin</item>
      <item>Hrvoje Zubčić</item>
      <item>Hrvoje Berić</item>
      <item>Ljiljana Aleksić Žunić</item>
      <item>Ajka Sarajlić</item>
      <item>Danijela Kovačić</item>
      <item>Slavica Jurić</item>
      <item>Vlatka Stipeč</item>
      <item>Željko Knežević</item>
      <item>Marijana Komadina</item>
      <item>Biljana Kostić</item>
      <item>Marija Balas</item>
      <item>Ivan Pahlić</item>
      <item>Filip Barišić</item>
      <item>Anđa Šeremet</item>
      <item>Šaćir Skenderi</item>
      <item>Marica Knez</item>
      <item>Vlado Jelenović</item>
      <item>Marija Car</item>
      <item>Franjo Broz</item>
      <item>Sandra Vukelić</item>
      <item>Gordana Piškulić</item>
      <item>Rude Jeličić</item>
      <item>Viktor Lončarić</item>
      <item>Mladenka Blažičević</item>
      <item>Antonija Car</item>
      <item>Josip Jurić</item>
      <item>Mirjana Šamanić</item>
      <item>Sanja Stanišić</item>
      <item>Meri Mavrić</item>
      <item>Nikola Samaržija</item>
      <item>Lidija Babič</item>
      <item>Dušan Jović</item>
      <item>Tomislav Lončarić</item>
      <item>Božena Kombol</item>
      <item>Ivica Bačić</item>
      <item>Marija Jerčinović</item>
      <item>Mirko Mataija</item>
      <item>Biljana Frančišković</item>
      <item>Renata Jeličić</item>
      <item>Željka Veljačić</item>
      <item>Jasminka Knez</item>
      <item>Milanko Subotin</item>
      <item>Dragica Strizić</item>
      <item>Nedeljka Kamenić</item>
      <item>Sandra Zubčić</item>
      <item>Ivanka Iva Lončarić</item>
      <item>Slavica Blagojević</item>
      <item>Marija Slaninka</item>
      <item>Marijan Jurinčić</item>
      <item>Kristijan Antić</item>
      <item>Marija Borbelj</item>
      <item>Višnja Smoljan</item>
      <item>Anka Grbčić</item>
      <item>Branimir Starešina</item>
      <item>Tatjana Španović</item>
      <item>Ilija Tatalović</item>
      <item>Tatjana Perović</item>
      <item>Petra Pajnić</item>
      <item>Emine Mehmeti</item>
      <item>Davor Petrinović</item>
      <item>Trajanka Šarar</item>
      <item>Nikola Šaban</item>
      <item>Stanislav Dunato</item>
      <item>Ivan Car</item>
      <item>Vesna Crnčić</item>
      <item>Tomislav Oršolić</item>
      <item>Zdenka Grbčić</item>
      <item>Boris Pobor</item>
      <item>Snježana Ljubić</item>
      <item>Ines Kreutz Pogoreutz</item>
      <item>Nevenka Drpić</item>
      <item>Antonio Vukelić</item>
      <item>Vejsil Nušinović</item>
      <item>Davor Kalanj</item>
      <item>Marija Žarković Turak</item>
      <item>Janja Antonić</item>
      <item>Dragomir Švast</item>
      <item>Tomislav Marušić</item>
      <item>Larisa Čačić</item>
      <item>Zora Crnić</item>
      <item>Ljiljana Šegulja</item>
      <item>Marijan Stojanović</item>
      <item>Dubravka Kršul</item>
      <item>Marija Simić</item>
      <item>Josip Dešman</item>
      <item>Majda Legac</item>
      <item>Predrag Pešević</item>
      <item>Mirjana Gašparović</item>
      <item>Milana Kosanović</item>
      <item>Vesna Dizdarević</item>
      <item>Dragomir Stajčić</item>
      <item>Marija Špacir</item>
      <item>Predrag Jeličić</item>
      <item>Marija Zekić</item>
      <item>Senad Vukelić</item>
      <item>Kata Miočić</item>
      <item>Ivka Kršul</item>
      <item>Marina Bilić</item>
      <item>Linda Pobor</item>
      <item>Vera Sokolić</item>
      <item> Mladen Gržičić</item>
      <item>Saša Mureta</item>
      <item>Slavica Lazarević</item>
      <item>Duško Katnić</item>
      <item>Biserka Pavlić</item>
      <item>Ijeman Antić</item>
      <item>Slavko Zekić</item>
      <item>Milorad Blažičević</item>
      <item>Natali Manestar Car</item>
      <item>Nevenka Obradović</item>
      <item>Marija Đelagić</item>
      <item>Vesna Parat</item>
      <item>Mirjana Marinić</item>
      <item>Karolina Kolarek</item>
      <item>Spomenko Antonić</item>
      <item>Mirko Lončarić</item>
      <item>Alma Vičević</item>
      <item>Ivanka Jokić</item>
      <item>Željka Grbčić</item>
      <item>Jasmina Vujnović</item>
      <item>Karin Car</item>
      <item>Marijana Miličević</item>
      <item>Karin Krepelnik</item>
      <item>Dušan Pobor</item>
      <item>Tomislava Hržić</item>
      <item>Kristijan Jeličić</item>
      <item>Gordana Vuković</item>
      <item>Sanja Barac</item>
      <item> Domagoj  Starešina</item>
      <item>Zlata Miočić</item>
      <item>Natali Ivančić Majetić</item>
      <item>Vedran Matejčić</item>
      <item>Mirela Šokčević</item>
      <item>Vera Matejčić</item>
      <item>Dragica Novaković</item>
      <item>Josip Dijanić</item>
      <item>Olga Vičić</item>
      <item>Gordana Mataija</item>
      <item>Višnja Sučić</item>
      <item>Branka Kegalj</item>
      <item>Mirjana Đorđević</item>
      <item>Željka Prpić</item>
      <item>Ranka Melkus</item>
      <item>Mira Ljubanović</item>
      <item>Mirjana Briški</item>
      <item>Zdenka Martinuč</item>
      <item>Denis Vlah Car</item>
      <item>Štefanija Malnar</item>
      <item>Ilija Barišić</item>
      <item>Jelena Bubrić</item>
      <item>Mihaela Car</item>
      <item>Tatjana Jovanović</item>
      <item>Sara Rikanović</item>
      <item>Dražen Mihajlović</item>
      <item>Vesna Fejzić</item>
      <item>Mira Veršić</item>
      <item>Mauricio Samaržija</item>
      <item>Stojadin Stojanović</item>
      <item>Ozana Lokmer</item>
      <item>Višnja Šojat</item>
      <item>Sanja Bodalec</item>
      <item>Slavko Morožin</item>
      <item>Ivanka Mataija</item>
      <item>Božo Miočić</item>
      <item>Anđa Lukić</item>
      <item>Jadranka Čandrlić</item>
      <item>Katica Gržac</item>
      <item>Marica Matešić</item>
      <item>Paul Kosanović</item>
      <item>Jelena Bujan</item>
      <item>Zoran Tonković</item>
      <item>Berislav Manestar</item>
      <item>Mirna  Rubčić</item>
      <item>Vlasta Gregorić</item>
      <item>Ana Rubčić</item>
      <item>Anka Pavlović</item>
      <item>Mihaela Dujlović</item>
      <item>Katica Mrvoš</item>
      <item>Verica Pavić</item>
      <item> Marina Župan</item>
      <item>Dean Maričić</item>
      <item>Željko Zbašnik</item>
      <item>Senka Vekić</item>
      <item>Rinaldo Donda</item>
      <item>Dean Švast</item>
      <item>Nada Majetić</item>
      <item>Tihomir Stegne</item>
      <item>Dušan Dotlić</item>
      <item>Terezija Mahulik</item>
      <item>Ankica Stanisavljević</item>
      <item>Marijan Mihajlović</item>
      <item>Elza Njegovan</item>
      <item>Marino Antić</item>
      <item>Ivica Karamarko</item>
      <item>Dako Plavac</item>
      <item>Berislav Jurinčić</item>
      <item>Branka Lončarić</item>
      <item>Jasna Blažević</item>
      <item>Ivica Antić</item>
      <item>Iris Džinović</item>
      <item>Anica Blažičević</item>
      <item>Tanja Jeličić</item>
      <item>Vesna Frković</item>
      <item>Zora Vasilić</item>
      <item> Kazimir Piršić</item>
      <item>Jadranka Saftić</item>
      <item>Ksenija Antić</item>
      <item>Irena Mužević</item>
      <item>Antonija Pešević</item>
      <item>Marija Ahel</item>
      <item>Bosiljka Šegulja</item>
      <item>Slavko Brozović</item>
      <item>Amira Ramić</item>
      <item>Jakob Leskur</item>
      <item>Stjepan Šoštarić</item>
      <item> Jadranka Lončarić</item>
      <item>Rade Drageljević</item>
      <item>Radmila Glad</item>
      <item>Milka Mužević</item>
      <item>Nada Tkalčević</item>
      <item>Lidija Bogeljić</item>
      <item>Veljka Delić Ibukić</item>
      <item>Anka Skočilić</item>
      <item>Matilda Lončarić</item>
      <item>Marija Donda</item>
      <item>Hrvoje Vukšić</item>
      <item>Jasna Grganić</item>
      <item>Mladena Aleksić</item>
      <item>Gospa Đukić</item>
      <item>Petar Stan</item>
      <item>Pelka Tonković</item>
      <item>Maja Križan</item>
      <item>Mira Dumić</item>
      <item>Ana Katnić</item>
      <item>Ivan Štanfelj</item>
      <item>Milan Tomić</item>
      <item>Vojislav Antonić</item>
      <item>Smiljana Delić</item>
      <item>Stjepan Jeličić</item>
      <item>Kristina Smolčić</item>
      <item>Rudolf Kleković</item>
      <item>Marica Fafanđel</item>
      <item>Tatjana Josipović</item>
      <item>Slavica Mudražija Brozović</item>
      <item>Milan Fištrović</item>
      <item>Marica Kafadar</item>
      <item>Damir Matijević</item>
      <item>Josip Cickaj</item>
      <item>Anđela Car</item>
      <item>Momir Pešević</item>
      <item>Ljubinko Antić</item>
      <item>Goran Mužević</item>
      <item>Nadia Janeš</item>
      <item>Ivica Jerčinović</item>
      <item>Paulina Krmpotić</item>
      <item>Milan Cvetinović</item>
      <item>Zdravko Butković</item>
      <item>Sabira Nušinović</item>
      <item>Marijana Kršul</item>
      <item>Jadranka Franić</item>
      <item>Dragica Vukelić</item>
      <item>Ljiljana Marijanović</item>
      <item> Miranda Baić</item>
      <item>Aleksandra Uzelac</item>
      <item>Dušanka Maravić</item>
      <item>Vitomir Manestar</item>
      <item>Cvijeta Jeličić</item>
      <item>Ivana Matijević</item>
      <item>Ana Perhat</item>
      <item>Slavko Jurić</item>
      <item>Natali Travaglia</item>
      <item>Šime Fafanđel</item>
      <item>Blaženka Držaić</item>
      <item>Filip Tratnjak</item>
      <item>Marina Cerović</item>
      <item>Saša Pobor</item>
      <item>Elvira Hreljac</item>
      <item>Josipa Butković</item>
      <item>Helena Juretić</item>
      <item>Ljubica Brkić</item>
      <item>Katarina Brozović</item>
      <item>Marijana Majić</item>
      <item>Ljubica Domijan Blažičević</item>
      <item>Vladimir Zatezalo</item>
      <item>Ivana Matetić</item>
      <item>Ružica Perhat</item>
      <item>Marija Pešušić</item>
      <item>Josip Rubčić</item>
      <item>Višnja Anić</item>
      <item>Štefa Sarić</item>
      <item>Marica Brnjac</item>
      <item>Drinka Kršul</item>
      <item>Marija Zamuda</item>
      <item>Marica Sučić</item>
      <item>Martina Rebić</item>
      <item>Marija Car</item>
      <item>Marko Kikić</item>
      <item>Ankica Katnić</item>
      <item>Marina Kodrnja</item>
      <item>Milorad Barac</item>
      <item>Dario Hreljac</item>
      <item>Duško Spasenić</item>
      <item>Dijana Butorac</item>
      <item>Nikola Alafetić</item>
      <item>Rodoljub Lončarić</item>
      <item>Hedviga Čavrag</item>
      <item>Jelena Kurelac</item>
      <item>Biserka Premeru</item>
      <item>Vilko Antić</item>
      <item>Dražen Uremović</item>
      <item>Stevan Maravić</item>
      <item>Jasminka Babić</item>
      <item>Jasminka Antić</item>
      <item>Vesna Grgurić Pilić</item>
      <item>Vladimir Brozina</item>
      <item>Dijana Hrvaćanin</item>
      <item>Marin Uremović</item>
      <item>Tomislav Delić</item>
      <item>Silvano Baldo</item>
      <item>Iva Krpan</item>
      <item>Anica Prodanović</item>
      <item>Snježana Steinhauser</item>
      <item>Branka Jurčević</item>
      <item>Ivica Samardžija</item>
      <item>Slavko Grozdek</item>
      <item>Kruno Kovač</item>
      <item>Mladenka Maravić</item>
      <item>Milan Nećak</item>
      <item>Mirjana Frković</item>
      <item>Božica Milošević</item>
      <item>Ljerka Hica</item>
      <item>Ivica Komšić</item>
      <item>Ivanka Šnajdar</item>
      <item>Biserka Lončarić</item>
      <item>Anka Kužela</item>
      <item>Božica Krčmar</item>
      <item>Tomislav Jović</item>
      <item>Marija Antić</item>
      <item>Milivoj Romanić</item>
      <item>Snježana Jokić</item>
      <item>Karolina Hunčak</item>
      <item>Ana  Anušić</item>
      <item>Silvija Grbčić</item>
      <item>Božena Renka</item>
      <item>Marijo Šarčević</item>
      <item>Lidija Sunara</item>
      <item>Stjepan Katalinić</item>
      <item>Ivica Pelić</item>
      <item>Svetlana Kostrenčić</item>
      <item>Miljenko Vičić</item>
      <item>Višnja Jelenović</item>
      <item>Ivanka Ćaćić</item>
      <item>Desanka Brozović</item>
      <item>Karmela Tomić</item>
      <item>Dragica Car</item>
      <item>Renata Skomerža</item>
      <item>Katica Car</item>
      <item>Anton Tonković</item>
      <item>Katica Antić</item>
      <item>Mihaela Kossi</item>
      <item>Đurđa Pešević</item>
      <item>Nina Brdar</item>
      <item>Slavko Matejčić</item>
      <item>Đorđo Obrenović</item>
      <item>Valentina Đurina</item>
      <item>Ljiljana Mavrić</item>
      <item>Anton Radil</item>
      <item> Branka Pavlić</item>
      <item>Anka Gabrić</item>
      <item>Vitomir Kršul</item>
      <item>Josip Tijan</item>
      <item>Čedo Knežević</item>
      <item>Marina Domijan Preden</item>
      <item>Marija Matejčić</item>
      <item>Darko Bojin</item>
      <item>Ljiljana Višnić</item>
      <item>Milena Blažić Knez Knez</item>
      <item> Dinko  Buneta</item>
      <item>Dubravko Kralj</item>
      <item>Anka Klanfar</item>
      <item>Snežana Balon</item>
      <item>Aleksa Đokić</item>
      <item>Gordana Domijan</item>
      <item>Vlastimir Lončarić</item>
      <item>Josip Car</item>
      <item>Damnjan Draganić</item>
      <item>Grozdana Tus</item>
      <item>Marica Hajduković</item>
      <item>Marica Kovačević</item>
      <item>Marija Lončar</item>
      <item>Slavko Šupak</item>
      <item>Berislav Ahel</item>
      <item>Dušanka Pobor</item>
      <item>Sanja Baričević</item>
      <item>Gordana Vukelić</item>
      <item>Zoran Komadina</item>
      <item>Tanja Malovoz</item>
      <item>Dolores Pećarina</item>
      <item>Toni Nikčevski</item>
      <item>Ivan Jurinčić</item>
      <item>Ivan Tomić</item>
      <item>Nikola Mulc</item>
      <item>Evelin Krajačić</item>
      <item>Slavica Matošević</item>
      <item>Slavica Smojver</item>
      <item>Mladenka Dundović</item>
      <item>Marijana Klanfar</item>
      <item>Agata Prec</item>
      <item>Igor Antić</item>
      <item>Anita Mataija</item>
      <item>Slavica Mejašić</item>
      <item>Ladislav Borbelj</item>
      <item>Dean Jeličić</item>
      <item>Manda Blažević</item>
      <item>Svetlana Markovinović</item>
      <item>Neven Lilić</item>
      <item>Vitomir Car</item>
      <item>Željka Stilin</item>
      <item>Ivanka Mavrić</item>
      <item>Desanka Jović</item>
      <item>Suzana Benić</item>
      <item>Nino Košuljandić</item>
      <item>Rita Začek</item>
      <item>Franjo Lončarić</item>
      <item>Ivan Lenac</item>
      <item>Mladen Skorić</item>
      <item>Irena Mužević</item>
      <item>Marica Nikčevski</item>
      <item>Manda Gašparović</item>
      <item>Mirijanka Brenc</item>
      <item>Kristina Kršul</item>
      <item>Nada Bobić</item>
      <item>Tihomir Manjkaz</item>
      <item>Vjenceslav Vuković</item>
      <item>Zdenka Švarcmajer</item>
      <item>Radojka Velić</item>
      <item>Edin Behrić</item>
      <item>Ivica Dragoja</item>
      <item>Tatjana Matošić</item>
      <item>Zorica Kolmanić</item>
      <item>Gojko Strizić</item>
      <item>Anka Đikandić</item>
      <item>Josip Antić</item>
      <item>Ivanka Lončarić</item>
      <item>Zdenka Carević</item>
      <item>Stana Katnić</item>
      <item>Ana Albertina Sladić</item>
      <item>Gršo Mataija</item>
      <item>Marijana Gazilj</item>
      <item>Mario Borić</item>
      <item>Vitomir Radović</item>
      <item>Snežana Piljić</item>
      <item>Nikola Cvijanović</item>
      <item>Iva Šejić</item>
      <item>Goranka Gašparović Imširović</item>
      <item>Marinko Peranić</item>
      <item>Blanka Nikolić</item>
      <item>Snježana Laslavić</item>
      <item>Diana Hlača</item>
      <item>Dijana Petrinović</item>
      <item>Ivanka Maravić</item>
      <item>Nikola Krpan</item>
      <item>Vesna Lončarić</item>
      <item>Lidija Jandrić</item>
      <item>Milan Komerički</item>
      <item>Klaudija Kovačev</item>
      <item>Mirjana Babić Markelić</item>
      <item>Ivanka Benić</item>
      <item>Branislav Dimitrijević</item>
      <item>Ksenija Lovrić Baričević</item>
      <item>Arsen Lončarić</item>
      <item>Zlatomir Car</item>
      <item>Gojka Crnković</item>
      <item>Aleksandar Vojnović</item>
      <item>Ostoja Šokčević</item>
      <item>Zdenka Semeš</item>
      <item>Klara Putina Mataija</item>
      <item>Lidija Nekić</item>
      <item>Anka Polić</item>
      <item>Anita Frković</item>
      <item>Mara Vukić</item>
      <item>Ivan Blažević</item>
      <item>Marija Car</item>
      <item>Daniela de Maio</item>
      <item>Branka Pelić</item>
      <item>Blaženka Dunato</item>
      <item>Branka Ivančić</item>
      <item>Jasmina Malatestinić</item>
      <item>Ivica Matošić</item>
      <item>Ines Mađar</item>
      <item>Nada Radojčić</item>
      <item>Robert Radojević</item>
      <item>Damir Prgić</item>
      <item>Goran Blažić</item>
      <item>Albin Pobor</item>
      <item>Marija Leskur</item>
      <item>Marija Brozović</item>
      <item>Jozefa Mišković</item>
      <item>Nadežda Trbović</item>
      <item>Kleofina Grgurić</item>
      <item>Josip Car</item>
      <item>Ana Lošić (Capić)</item>
      <item>Ankica Antić</item>
      <item>Kata Blažić</item>
      <item>Smiljanka Matejčić</item>
      <item>Josip Car</item>
      <item>Ivica Miriam Jurinčić</item>
      <item>Gordana Perković</item>
      <item>Roza Draženović</item>
      <item>Neven Jokić</item>
      <item>Barbara Crnković Domijan</item>
      <item>Damir Katulić</item>
      <item>Vladimir Ivančić</item>
      <item>Ivan Pobor</item>
      <item>Željka Jugović</item>
      <item>Marija Borbelj</item>
      <item>Petar Prvulović</item>
      <item>Marinko Albaneze</item>
      <item>Mladen Butorac</item>
      <item>Anita Pešut</item>
      <item>Ramona Beti</item>
      <item>Vida Lovrić</item>
      <item>Božica Trbović</item>
      <item>Franka Galetić</item>
      <item>Vesna Parat</item>
      <item>Dragan Hreljac</item>
      <item>Željko Veljačić</item>
      <item>Vesna Radočaj</item>
      <item>Biserka Štokić</item>
      <item>Vladimir Manestar</item>
      <item>Zorka Mujadžić</item>
      <item>Đurđa Telesmanić</item>
      <item>Milan Nekić</item>
      <item>Kristina Kovačić</item>
      <item>Antonija Balas</item>
      <item>Josip Fugošić</item>
      <item>Đurđica Mijuk</item>
      <item>Snežana Stan</item>
      <item>Ivica Katnić</item>
      <item>Zelkida Zukić</item>
      <item>Violeta Kahrimanović</item>
      <item>Nada Lončarić</item>
      <item>Ana Bešker</item>
      <item>Božica Seleš</item>
      <item>Marija Antić</item>
      <item>Daniela Klaić</item>
      <item>Ivanka Ilić</item>
      <item>Ivanka Car</item>
      <item>Desanka Holi</item>
      <item>Branimir Manestar</item>
      <item>Josip Žentil</item>
      <item>Stjepan Jurčić</item>
      <item>Marica Jurčić</item>
      <item>Milan Knežević</item>
      <item>Darko Dević</item>
      <item>Ivica Jurčić</item>
      <item>Nedeljka Orešković</item>
      <item>Ivica Poslek</item>
      <item>Dražen Tomašek</item>
      <item>Vesna Turčinov</item>
      <item>Marta Marković</item>
      <item>Ivanka Jurinčić</item>
      <item>Nedjeljka Vranješ</item>
      <item>Josip Matijašić</item>
      <item>Marija Marić</item>
      <item>Mirjana Marijanić</item>
      <item>Mladenka Šekrst</item>
      <item>Rudolf Polić</item>
      <item>Sanja Jurković</item>
      <item>Pamela Car</item>
      <item>Beba Vuzem</item>
      <item>Catarina Antić</item>
      <item>Martina Janković</item>
      <item>Anica Marković</item>
      <item>Robert Grmuša</item>
      <item>Dean Lončarić</item>
      <item>Hrvoje Marina</item>
      <item>Vukosava Vukelić</item>
      <item>Ilinka Barac</item>
      <item>Đuro Marošević</item>
      <item>Vesna Tomić</item>
      <item>Alin Harambašić</item>
      <item>Nikola Car</item>
      <item>Mirjana Kraljić</item>
      <item>Stojan Vidović</item>
      <item>Mira Bašić</item>
      <item>Anica Lenhard</item>
      <item>Štefanija Tonković</item>
      <item>Marija Majstorović</item>
      <item>Valentina Antić</item>
      <item>Marica Barac</item>
      <item>Lidija Parašćak</item>
      <item>Danica Župan</item>
      <item>Mario Vukelić</item>
      <item>Marijan Antić</item>
      <item>Ivica Jelenović</item>
      <item>Dušanka Milošević</item>
      <item>Mirjana Dundović</item>
      <item>Jakov Šokić</item>
      <item>Josip Lončarić</item>
      <item>Andrej Pobor</item>
      <item>Branko Pobor</item>
      <item>Dino Omnić</item>
      <item>Eržebet Jurić</item>
      <item>Brankica Jurinčić</item>
      <item>Zlata Mihajić</item>
      <item>Goran Stanković</item>
      <item> Zoran Stanković</item>
      <item> Ana Mihajić</item>
      <item>Republika Hrvatska, Ministarstvo financija</item>
      <item>Republika Hrvatska, Ministarstvo financija </item>
      <item>Republika Hrvatska, Ministarstvo financija </item>
      <item>Agencija za osiguranje radničkih potraživanja u slučaju stečaja poslodavca</item>
      <item>Republika Hrvatska</item>
      <item>Vještak d.o.o.</item>
      <item>Euro Alfa d.o.o.</item>
      <item> Ecooperativa d.o.o.</item>
      <item>Nastavni zavod za javno zdravstvo PGŽ</item>
      <item>Iskratrade d.o.o. </item>
      <item>Goran Pilaš, vl. obrta Stolarija</item>
      <item>Mibor d.o.o.</item>
      <item>RAVIKO d.o.o.</item>
      <item>Danica mesna industrija d.o.o.</item>
      <item>Agro Rijeka d.o.o.</item>
      <item>PERT d.o.o. Ilok, podružnica Rijeka</item>
      <item>Središnje klirinško depozitarno društvo  d.d.</item>
      <item>RIMOS d.o.o. </item>
      <item>Riječka industrija odjeće d.o.o.</item>
      <item>LABUD d.o.o.</item>
      <item>POLAR-KLIMATIZACIJA d.o.o.</item>
      <item>ISTRA JADRAN d.o.o. </item>
      <item>Hrvatsko društvo skladatelja </item>
      <item>HIR d.o.o.</item>
      <item>Petar Milosavljević, vl. Elektroinstalacije elektromehanika PERO STRUJA</item>
      <item>Agencija za upravljanje državnom imovinom</item>
      <item>E-ELMES d.o.o. </item>
      <item>Suzana Šubat vl. Proizvodno ugostiteljsko trgovačkog obrta Šubat Plast </item>
      <item>OLICOMP d.o.o. </item>
      <item>Hrvatske šume d.o.o. </item>
      <item>SERVING d.o.o. </item>
      <item>Ecoteam-Primo d.o.o. </item>
      <item>GKTD "MURVICA"d.o.o.</item>
      <item>TOPLANE d.o.o.</item>
      <item>MHS d.o.o.</item>
      <item>INSPEKT d.o.o.</item>
      <item>Sanjin Smlatić vl. Elektromehaničarski obrt "TONI"</item>
      <item>TEHNOINVEST Zagreb d.o.o. </item>
      <item>Carlsberg Croatia d.o.o.</item>
      <item>COCA COLA HBC Hrvatska d.o.o. </item>
      <item>Tutti Frutti FMB d.o.o.</item>
      <item>Hrvatski telekom d.d. Sjedište regije</item>
      <item>VINDIJA d.d.</item>
      <item>CROATIA OSIGURANJE d.d. Zagreb, Filijala Rijeka</item>
      <item>MISTRAŽ d.o.o. </item>
      <item>MIROSLAV MESAROŠ, vl. obrta Akvagan</item>
      <item>I.P. INŽENJERING d.o.o.</item>
      <item>MD PROJEKT d.o.o. </item>
      <item>KONZUM d.d.</item>
      <item>RIVOS d.o.o.</item>
      <item>RI KLIMA Opatija d.o.o.</item>
      <item>SONG VIVAK d.o.o.</item>
      <item>Arkada-trgovine d.o.o.</item>
      <item>Podravka prehrambena industrija d.d.</item>
      <item>JAMNICA d.d.</item>
      <item>Alen Tucman </item>
      <item>STANIĆ d.o.o.</item>
      <item>LEDELA d.o.o.</item>
      <item>NIKAS d.o.o.</item>
      <item>INA - Industrija nafte d.d. </item>
      <item>HEP - OPSKRBA d.o.o.</item>
      <item>Prehrambeno industrijski kombinat d.d. </item>
      <item>MILMAN d.o.o.</item>
      <item>JELA d.o.o.</item>
      <item>EKO - TONERI d.o.o.</item>
      <item>HEP-Operator distribucijskog sustava d.o.o.</item>
      <item>ISTRABENZ PLINI d.o.o.</item>
      <item>Goran Rihtarić, vl. EX - ALTO obrt za turističku animaciju i konzalting</item>
      <item>Konica Minolta Hrvatska  - poslovna rješenja d.o.o.</item>
      <item>Damir Jovanović, vl. Trgovina na malo i veliko "MAJA"</item>
      <item>Crikvenica - Opatija EKO d.o.o., PJ Crikvenica</item>
      <item>KTD Vodovod Žrnovnica d.o.o.</item>
      <item>KOMPAKT d.o.o.</item>
      <item>SKI KLUB "Rijeka" </item>
      <item>Hrvatske vode Zagreb VGI "Kvarnersko primorje i otoci"</item>
      <item>Hrvatska radiotelevizija </item>
      <item>Kumrić Dražen, vl. obrta za poljoprivrednu proizvodnju Kumrić</item>
      <item>Arsen Bratović, vl. AB - Elektro elektromehaničarski obrt</item>
      <item>Darko Pečuvčić, vl. PLIN SERVIS</item>
      <item>Kanasta d.o.o.</item>
      <item>Republika Hrvatska, Primorsko-Goranska županija, Grad Crikvenica</item>
      <item>LIFT-MONT Rijeka d.o.o.</item>
      <item>TAPESS d.o.o.</item>
      <item>Pekara Primorje d.o.o.</item>
      <item>Silvana Komadina, vl. telekomunikacijski servis</item>
      <item>Turistička zajednica Grada Crikvenice</item>
      <item>VESNA GARTNER- PILAŠ, dr. med. specijalist medicine rada, Specijalistička ordinacija medicine rada</item>
      <item>Zagreb nekretnine d.o.o. </item>
      <item>Jadran usluge d.o.o.</item>
      <item>Pekara Benić d.o.o.</item>
      <item>Laserline d.o.o.</item>
      <item>Vjekoslav Rajber</item>
      <item>Arhiver d.o.o. </item>
      <item>Vladimir i Mladenka Sergo kao vlasnici zajedničkog obrta za proizvodnju i trgovinu "Galanterija"</item>
      <item>Zvonko Host kao vlasnik SERVIS ELEKTRONIKE</item>
      <item>"METRO-KON" d.o.o.</item>
      <item>Ivica Jurković kao vlasnik Sportskog centra "Omorika"</item>
      <item>NEGRO-USLUGE d.o.o.</item>
      <item>Goranka Hinić</item>
      <item>Juraj Bačić</item>
      <item>Tomislav Barac</item>
      <item>Darko Blašković</item>
      <item>Saša Brnčić</item>
      <item>Vladimir Brnić</item>
      <item>Željka  Crnjanović</item>
      <item>Ana Cvitković</item>
      <item>Anka Domijan</item>
      <item>Milka Domijan</item>
      <item>Ivan Gašparović</item>
      <item>Robert Gecan</item>
      <item>(pok. Željka) Kristina Grbčić</item>
      <item>Nenad Grubić</item>
      <item>Marijan Jurinčić</item>
      <item>Melanija Kaliman</item>
      <item>Anton Kirinčić</item>
      <item>Afrodita Komadina</item>
      <item>Milica Krpan</item>
      <item>Aramis Liebhardt</item>
      <item>Nada Lončar</item>
      <item>Marina Lončarić</item>
      <item>Ivan Miočić</item>
      <item>Vladimir Montanari</item>
      <item>Josip Mužević</item>
      <item>Ivana Peko Lončar</item>
      <item>Andrija Peričić</item>
      <item>Zdravko Periš</item>
      <item>Zvjezdan Preden</item>
      <item>Slobodan  Radetić</item>
      <item>Anka Sokolić</item>
      <item>Branko Sudar</item>
      <item>Marija Šoštarić</item>
      <item>Siniša Tomašić</item>
      <item>Ivana Trubić</item>
      <item>Vidov Vijeko</item>
      <item>Kuzman Vukić</item>
      <item>Agencija za osiguranje radničkih potraživanja u slučaju stečaja poslodavca</item>
      <item>ERSTE &amp; STEIERKISCHE BANK d.d.</item>
      <item>pok. Marija (Nenad) Jeličić</item>
    </derivirana_varijabla>
  </DomainObject.Predmet.OstaliListNazivFormated>
  <DomainObject.Predmet.OstaliListNazivFormatedOIB>
    <izvorni_sadrzaj>
      <item>SAVEZ SAMOSTALNIH SINDIKATA HRVATSKE</item>
      <item>registar TS Rijeka</item>
      <item>Narodne novine d.d. Zagreb</item>
      <item>Županijsko državno odvjetništvo Rijeka</item>
      <item>oglasna ploča</item>
      <item>računovodstvo suda</item>
      <item>Julijana Fak</item>
      <item>Marija Ružić, OIB 72695335756</item>
      <item>Erste &amp; S. Bank d.d. Rijeka</item>
      <item>OD Kovačević i dr. Rijeka</item>
      <item>Porezna uprava Rijeka</item>
      <item>Hrvatski fond za privatizaciju Zagreb</item>
      <item>GRAD CRIKVENICA</item>
      <item>Erste &amp; S. Bank d.d. Rijeka</item>
      <item>PAVLOMIR d.o.o. N. Vinodolski, OIB 33879979692</item>
      <item>Marija Buneta</item>
      <item>Nada Barišić</item>
      <item>POREZNA UPRAVA RIJEKA / KSENIJA LUŠTICA</item>
      <item>Slavica Jurić, OIB 33220340137</item>
      <item>Mladenko Crnčić, OIB 00031704980</item>
      <item> Gordana Dežman, OIB 00183476943</item>
      <item>Anita Horvat, OIB 00331924450</item>
      <item>Valentina Jakirčević, OIB 00352864378</item>
      <item>Nedeljko Magaš, OIB 00482430416</item>
      <item>Ivan Sarić, OIB 00580030300</item>
      <item>Antonija Šimić, OIB 00729213652</item>
      <item>Marica Svetić, OIB 00895738043</item>
      <item>Željka Ligatić, OIB 00959950290</item>
      <item>Ivica Lončarić, OIB 01015328878</item>
      <item>Mara Pejaković, OIB 01204783737</item>
      <item>Dragica Kožul, OIB 01230979461</item>
      <item>Ivica Domijan, OIB 01321144022</item>
      <item>Vinka Debelec, OIB 01334333837</item>
      <item>Petar Lončarić, OIB 1382290072</item>
      <item>Josip Kolmanić, OIB 01461097532</item>
      <item>Ankica Cupać, OIB 01519840098</item>
      <item>Enisa Tamarut, OIB 01566564883</item>
      <item>Davorka Buneta, OIB 01717803725</item>
      <item>Josipa Komadina, OIB 01752138257</item>
      <item>Dalibor Antić, OIB 01794197982</item>
      <item>Toma Dražić, OIB 02095845812</item>
      <item>Ivka Hržić, OIB 03064743997</item>
      <item>Savo Kosanović, OIB 03068512259</item>
      <item>Mihovil Tomašić, OIB 3286342207</item>
      <item>Ružica Nećak, OIB 03395995403</item>
      <item>Maria Peričić, OIB 03478840844</item>
      <item>Ines Pristušek, OIB 03734929265</item>
      <item>Daniel Marina, OIB 03776915180</item>
      <item>Sergio Zustović, OIB 03853630154</item>
      <item>Darko Miočić, OIB 03927686370</item>
      <item>Kata Tomić, OIB 03982764294</item>
      <item>Tihana Pobor, OIB 04067291507</item>
      <item>Nevenka Juretić, OIB 04071157989</item>
      <item>Marica Kikić, OIB 04075244810</item>
      <item>Vinka Vukonich, OIB 04091317840</item>
      <item>Vaso Perić, OIB 4288294403</item>
      <item>Astrid Ivančić, OIB 04323695410</item>
      <item>Bernardno Vukušić, OIB 04398554804</item>
      <item>Meri Grubišić, OIB 04443685381</item>
      <item>Ivan Frančišković, OIB 4486325366</item>
      <item>Ljiljana Lučić, OIB 04569032796</item>
      <item>Radojka Ružić, OIB 04808475283</item>
      <item>Mirko Pejić, OIB 04910038153</item>
      <item>Katica Lončarić, OIB 04935145760</item>
      <item>Ivan Peričić, OIB 05248040278</item>
      <item>Sandra Sivčević, OIB 05255286918</item>
      <item>Nada Ježić, OIB 05307477063</item>
      <item>Tomislav Lončarić, OIB 05764602358</item>
      <item>Vladimir Jeličić, OIB 05819326882</item>
      <item>Klaudija Brkljača, OIB 05823430320</item>
      <item>Vjekoslava Peričić, OIB 6002696762</item>
      <item>Zdenka Domijan, OIB 06006728566</item>
      <item>Josip Sokolić, OIB 06059705313</item>
      <item>Lidija Grubišić, OIB 06156663392</item>
      <item>Fehim Eljazović, OIB 06266229856</item>
      <item>Bosiljka Car, OIB 06530138206</item>
      <item>Katica Majetić, OIB 06573700602</item>
      <item>Selma Elezović, OIB 06618473251</item>
      <item>Antica Grozdanić, OIB 06671368015</item>
      <item>Branka Havić, OIB 07157247978</item>
      <item>Mladen Mihelčić, OIB 07308498700</item>
      <item>Đurđica Peričić, OIB 07309091595</item>
      <item>Stjepan Car, OIB 07660786675</item>
      <item>Marta Plavac, OIB 7836003467</item>
      <item>Marijana Mureta, OIB 07853618269</item>
      <item>Zdravko Žarić, OIB 07925926350</item>
      <item>Pava Miličević, OIB 08180109073</item>
      <item>Josipa Šubat, OIB 08615260916</item>
      <item>Albin Domijan, OIB 08627284309</item>
      <item>Nedeljka Jeličić, OIB 8743319910</item>
      <item>Morena Premeru, OIB 08935679283</item>
      <item>Marija Kršul, OIB 08997311267</item>
      <item>Irena Gašparović, OIB 09286407311</item>
      <item>Vjekoslav Lončarić, OIB 9327291136</item>
      <item>Jelena Marošević, OIB 09527418010</item>
      <item>Šime Brkljača, OIB 09671716234</item>
      <item>Gordana Merčnik, OIB 09705258294</item>
      <item>Mato Odžić, OIB 09840270221</item>
      <item>Anica Car, OIB 09843513117</item>
      <item>Branka Pintar, OIB 09998566041</item>
      <item>Tihomir Kršul, OIB 10031574360</item>
      <item>Siniša Tomašić, OIB 10125305225</item>
      <item>Stipan Kovačev, OIB 10144805902</item>
      <item>Martina Štimac, OIB 10321384747</item>
      <item>Dragica Pešić, OIB 10715089092</item>
      <item>Marica Huzjak, OIB 10818451713</item>
      <item>Radmila Šubert, OIB 10960235878</item>
      <item>Maša Manestar, OIB 11112529596</item>
      <item>Franjo Pobor, OIB 11222359011</item>
      <item>Irena Juretić, OIB 11334263797</item>
      <item>Zvjezdana Perhat, OIB 11436254624</item>
      <item>Mara Ilić, OIB 11877698144</item>
      <item>Željko Blažičević, OIB 11946180073</item>
      <item>Ivanka Domijan, OIB 11970305027</item>
      <item>Anton Gabrić, OIB 12057981809</item>
      <item>Oleg Trošelj, OIB 12078388303</item>
      <item>Ruža Soldić, OIB 12113567585</item>
      <item>Milan Stanisavljević, OIB 12137905305</item>
      <item>Juraj Smolčić, OIB 12147098055</item>
      <item>Lydia Jurinčić, OIB 12412409030</item>
      <item>Pejo Prgić, OIB 12503418002</item>
      <item>Danijela Zgombić, OIB 12519027744</item>
      <item>Nataša Rakas, OIB 12705818080</item>
      <item>Đuro Jelovac, OIB 12778826682</item>
      <item>Tatjana Lončarić, OIB 12780447351</item>
      <item>Natalia Marijanić, OIB 12818595728</item>
      <item>Anita Fele, OIB 12889114850</item>
      <item>Živka Kosanović, OIB 13017258635</item>
      <item>Verica Filić, OIB 13045077755</item>
      <item>Vanda Belamarić, OIB 13053732239</item>
      <item>Božica Manestar, OIB 13070255255</item>
      <item>Vjekoslava Lončarić, OIB 13078127547</item>
      <item>Vesna Šnjarić, OIB 13098373896</item>
      <item>Dubravka Šokčević, OIB 13343882953</item>
      <item>Josip Grbčić, OIB 13456293846</item>
      <item>Radmila Lončarić, OIB 13720287865</item>
      <item>Petar Lončarić, OIB 13822690072</item>
      <item>Zdenko Car, OIB 13969415397</item>
      <item>Ljubomir Stojčić, OIB 13995158115</item>
      <item>Jasna Visković, OIB 14062358396</item>
      <item>Gabrijela Miočević, OIB 14426121076</item>
      <item>Ružica Grbeš, OIB 14517071316</item>
      <item>Ivana Milak, OIB 14702607487</item>
      <item>Anka Fugošić, OIB 14836158450</item>
      <item>Dragica Pejić, OIB 14906364627</item>
      <item>Savo Grozdanić, OIB 15057461824</item>
      <item>Elvis Majetić, OIB 15254711783</item>
      <item>Marijan Benić, OIB 15454783727</item>
      <item>Vlado Markovinović, OIB 15461762781</item>
      <item>Nevenka Barović, OIB 15488859116</item>
      <item>Melita Frančišković, OIB 15520868988</item>
      <item>Katica Bujan, OIB 15696142082</item>
      <item>Robert Bengez, OIB 15743547330</item>
      <item>Marina Milković, OIB 15928003101</item>
      <item>Janja Strizić, OIB 15999620533</item>
      <item>Bore Čajić, OIB 16064853764</item>
      <item>Vladimir Brozičević, OIB 16095727300</item>
      <item>Estera Juretić, OIB 16106136964</item>
      <item>Sanja Papić, OIB 16172635315</item>
      <item>Blaženko Bačić, OIB 16320919247</item>
      <item>Marijan Geljić, OIB 16615801682</item>
      <item>Josipa Hrvaćanin, OIB 16748734804</item>
      <item>Rada Danilović, OIB 16750760821</item>
      <item>Silvana Grbčić, OIB 16835766564</item>
      <item>Irmica Car, OIB 16909932700</item>
      <item>Jelena Trutić Božić, OIB 17403078567</item>
      <item>Ana Velker, OIB 17451328275</item>
      <item>Marija Buneta Krišković, OIB 17507210678</item>
      <item>Marija Stojčić, OIB 17524367829</item>
      <item>Drinko Lončarić, OIB 17639177396</item>
      <item>Anamarija Mazzarolli, OIB 17735908074</item>
      <item>Julijana Fak, OIB 17778836164</item>
      <item>Milan Miočić, OIB 17901246902</item>
      <item>Ferdinand Stilin, OIB 17973310644</item>
      <item>Vesna Kalinić, OIB 17987163851</item>
      <item>Mira Kovačić, OIB 18219589575</item>
      <item>Marija Fele, OIB 18341658603</item>
      <item>Ankica Muminagić, OIB 18626516130</item>
      <item>Jasna Čor, OIB 18840500591</item>
      <item> Monika Lončarević, OIB 18985328209</item>
      <item>Tatjana Cvitković, OIB 19033799042</item>
      <item>Ana Filipović, OIB 19236656835</item>
      <item>Dragica Brozović, OIB 19530490642</item>
      <item>Ljiljana Blažina, OIB 19625290825</item>
      <item>Ante Antić, OIB 20363960955</item>
      <item>Kristijan Pobor, OIB 20605444121</item>
      <item>Iva Maria Virag, OIB 20608432664</item>
      <item>Dušanka Vedrić, OIB 20875100180</item>
      <item>Rajko Jurišić, OIB 20922977986</item>
      <item>Dragica Djurić, OIB 21097831622</item>
      <item>Anđela Mlikota, OIB 21211769391</item>
      <item>Ivan Mijić, OIB 21217198521</item>
      <item>Ljiljana Katić, OIB 21731397003</item>
      <item>Slavica Mandić, OIB 21791194752</item>
      <item>Tamara Sučić, OIB 21798392060</item>
      <item>Tomislav Karamarko, OIB 21804881537</item>
      <item>Marija Pobor, OIB 87374719356</item>
      <item>Josip Pobor, OIB 02121583320</item>
      <item>Vladimir Tomljanović, OIB 21916262266</item>
      <item>Branka Žanić, OIB 21926537911</item>
      <item>Marina Car, OIB 21951063172</item>
      <item>Milena Ilić, OIB 21954934621</item>
      <item>Mirko Marić, OIB 22256071366</item>
      <item>Dominik Crnković, OIB 22261027337</item>
      <item>Sanja Kovač, OIB 22385132326</item>
      <item>Marijana Malčić, OIB 22466177278</item>
      <item>Dolores Stojčić, OIB 22630594457</item>
      <item>Ljlilja Ježić, OIB 22777493217</item>
      <item>Ankica Petričević, OIB 22787426230</item>
      <item>Anton Badurina Tomić, OIB 22884399530</item>
      <item>Gordana Klisurić, OIB 22933364920</item>
      <item>Sanja Madvešček, OIB 23073483942</item>
      <item>Dubravka Mavrić, OIB 23187130043</item>
      <item>Ankica Košuljandić, OIB 23268155358</item>
      <item>Ivan Đaković, OIB 23302786159</item>
      <item>Željko Pađen, OIB 23321134873</item>
      <item>Marina Petrinović, OIB 23348905311</item>
      <item>Marija Pavlić, OIB 23567979698</item>
      <item>Juraj Katnić, OIB 23638284992</item>
      <item>Blaženko Kršul, OIB 23860239071</item>
      <item>Dario Car, OIB 23901066951</item>
      <item>Baldo Hreljac, OIB 24107197220</item>
      <item>Ivica Ropac, OIB 24231536342</item>
      <item> Višnja Jelenović, OIB 24265010911</item>
      <item>Marija Lončarić, OIB 24265569115</item>
      <item>Marica Volf, OIB 24345294814</item>
      <item>Nada Perišić, OIB 24396129486</item>
      <item>Snježana Bertović, OIB 24442634031</item>
      <item>Ružica Tonković, OIB 24600136140</item>
      <item>Branka Pilaš, OIB 24694582370</item>
      <item>Goran Jakovac, OIB 24704459512</item>
      <item>Pavica Buovac, OIB 24892575863</item>
      <item>Katarina Vlastelić, OIB 24905953241</item>
      <item>Aleksandra Domijan, OIB 25069857732</item>
      <item>Ivana Babić, OIB 25091536758</item>
      <item>Sanja Plavac, OIB 25185986029</item>
      <item>Vitomir Manestar, OIB 25229835841</item>
      <item>Jelka Mavrić Tomić, OIB 25229970572</item>
      <item>Ivica Perhat, OIB 25256115930</item>
      <item>Ruža Kosanović, OIB 25536824393</item>
      <item>Ivanka Butorac, OIB 25545666665</item>
      <item>Goran Cindrić, OIB 25588128854</item>
      <item>Dario Brkić, OIB 25943421017</item>
      <item>Vinko Pobor, OIB 26012691330</item>
      <item>Tina Perhat, OIB 26017349047</item>
      <item>Kornelija Katalinić, OIB 26204394900</item>
      <item>Marija Galjanić Sovar, OIB 26256457137</item>
      <item>Zrinka Lipičanin, OIB 26273143005</item>
      <item>Hrvoje Zubčić, OIB 26337763592</item>
      <item>Hrvoje Berić, OIB 26358954800</item>
      <item>Ljiljana Aleksić Žunić, OIB 26383533109</item>
      <item>Ajka Sarajlić, OIB 26768782135</item>
      <item>Danijela Kovačić, OIB 26824699557</item>
      <item>Slavica Jurić, OIB 26877410862</item>
      <item>Vlatka Stipeč, OIB 26919209412</item>
      <item>Željko Knežević, OIB 27066149936</item>
      <item>Marijana Komadina, OIB 27112285021</item>
      <item>Biljana Kostić, OIB 27135664719</item>
      <item>Marija Balas, OIB 27304529341</item>
      <item>Ivan Pahlić, OIB 27308570809</item>
      <item>Filip Barišić, OIB 27393929250</item>
      <item>Anđa Šeremet, OIB 27471842487</item>
      <item>Šaćir Skenderi, OIB 27544547315</item>
      <item>Marica Knez, OIB 27653935452</item>
      <item>Vlado Jelenović, OIB 27703839272</item>
      <item>Marija Car, OIB 27805714821</item>
      <item>Franjo Broz, OIB 27823129294</item>
      <item>Sandra Vukelić, OIB 27902042943</item>
      <item>Gordana Piškulić, OIB 28188489967</item>
      <item>Rude Jeličić, OIB 28520122239</item>
      <item>Viktor Lončarić, OIB 28590773896</item>
      <item>Mladenka Blažičević, OIB 28691771439</item>
      <item>Antonija Car, OIB 28754597893</item>
      <item>Josip Jurić, OIB 28988462488</item>
      <item>Mirjana Šamanić, OIB 29095904993</item>
      <item>Sanja Stanišić, OIB 29139821100</item>
      <item>Meri Mavrić, OIB 29175374636</item>
      <item>Nikola Samaržija, OIB 29373277147</item>
      <item>Lidija Babič, OIB 29547514898</item>
      <item>Dušan Jović, OIB 29585749171</item>
      <item>Tomislav Lončarić, OIB 29769716618</item>
      <item>Božena Kombol, OIB 30016313468</item>
      <item>Ivica Bačić, OIB 30114915130</item>
      <item>Marija Jerčinović, OIB 30401361379</item>
      <item>Mirko Mataija, OIB 30457761556</item>
      <item>Biljana Frančišković, OIB 30502501799</item>
      <item>Renata Jeličić, OIB 30666022818</item>
      <item>Željka Veljačić, OIB 30801654346</item>
      <item>Jasminka Knez, OIB 30923354945</item>
      <item>Milanko Subotin, OIB 31115755682</item>
      <item>Dragica Strizić, OIB 31192684693</item>
      <item>Nedeljka Kamenić, OIB 31499667371</item>
      <item>Sandra Zubčić, OIB 31636984340</item>
      <item>Ivanka Iva Lončarić, OIB 31658817122</item>
      <item>Slavica Blagojević, OIB 31866455550</item>
      <item>Marija Slaninka, OIB 31911536544</item>
      <item>Marijan Jurinčić, OIB 32098148511</item>
      <item>Kristijan Antić, OIB 32173515446</item>
      <item>Marija Borbelj, OIB 32299241377</item>
      <item>Višnja Smoljan, OIB 32449446849</item>
      <item>Anka Grbčić, OIB 32534217053</item>
      <item>Branimir Starešina, OIB 32755784308</item>
      <item>Tatjana Španović, OIB 32795379549</item>
      <item>Ilija Tatalović, OIB 32847370032</item>
      <item>Tatjana Perović, OIB 32894692455</item>
      <item>Petra Pajnić, OIB 32946572428</item>
      <item>Emine Mehmeti, OIB 32962088787</item>
      <item>Davor Petrinović, OIB 33057573126</item>
      <item>Trajanka Šarar, OIB 33146451257</item>
      <item>Nikola Šaban, OIB 33262652334</item>
      <item>Stanislav Dunato, OIB 33331340683</item>
      <item>Ivan Car, OIB 33475912455</item>
      <item>Vesna Crnčić, OIB 33532981923</item>
      <item>Tomislav Oršolić, OIB 33565911249</item>
      <item>Zdenka Grbčić, OIB 33577491943</item>
      <item>Boris Pobor, OIB 33587551592</item>
      <item>Snježana Ljubić, OIB 33728878406</item>
      <item>Ines Kreutz Pogoreutz, OIB 33744572718</item>
      <item>Nevenka Drpić, OIB 33820976383</item>
      <item>Antonio Vukelić, OIB 33821668302</item>
      <item>Vejsil Nušinović, OIB 33913508891</item>
      <item>Davor Kalanj, OIB 33925461850</item>
      <item>Marija Žarković Turak, OIB 33968354972</item>
      <item>Janja Antonić, OIB 33974633889</item>
      <item>Dragomir Švast, OIB 34268928006</item>
      <item>Tomislav Marušić, OIB 34534493459</item>
      <item>Larisa Čačić, OIB 34536656642</item>
      <item>Zora Crnić, OIB 34744831329</item>
      <item>Ljiljana Šegulja, OIB 34951320298</item>
      <item>Marijan Stojanović, OIB 35234292573</item>
      <item>Dubravka Kršul, OIB 35353414582</item>
      <item>Marija Simić, OIB 35660976846</item>
      <item>Josip Dešman, OIB 36015796787</item>
      <item>Majda Legac, OIB 36200128119</item>
      <item>Predrag Pešević, OIB 36582057638</item>
      <item>Mirjana Gašparović, OIB 36691101554</item>
      <item>Milana Kosanović, OIB 36771677727</item>
      <item>Vesna Dizdarević, OIB 36840841914</item>
      <item>Dragomir Stajčić, OIB 37065363375</item>
      <item>Marija Špacir, OIB 37177504460</item>
      <item>Predrag Jeličić, OIB 37263209962</item>
      <item>Marija Zekić, OIB 37629713219</item>
      <item>Senad Vukelić, OIB 37649812970</item>
      <item>Kata Miočić, OIB 37854709781</item>
      <item>Ivka Kršul, OIB 37959218373</item>
      <item>Marina Bilić, OIB 37982772814</item>
      <item>Linda Pobor, OIB 38032697141</item>
      <item>Vera Sokolić, OIB 38174429645</item>
      <item> Mladen Gržičić, OIB 38190578831</item>
      <item>Saša Mureta, OIB 38469805736</item>
      <item>Slavica Lazarević, OIB 38802460714</item>
      <item>Duško Katnić, OIB 38886261531</item>
      <item>Biserka Pavlić, OIB 38937951309</item>
      <item>Ijeman Antić, OIB 38977763789</item>
      <item>Slavko Zekić, OIB 39037282197</item>
      <item>Milorad Blažičević, OIB 39116935485</item>
      <item>Natali Manestar Car, OIB 39369207665</item>
      <item>Nevenka Obradović, OIB 39376418177</item>
      <item>Marija Đelagić, OIB 39544873502</item>
      <item>Vesna Parat, OIB 39680812529</item>
      <item>Mirjana Marinić, OIB 39863614377</item>
      <item>Karolina Kolarek, OIB 40148939206</item>
      <item>Spomenko Antonić, OIB 40163702766</item>
      <item>Mirko Lončarić, OIB 40177785001</item>
      <item>Alma Vičević, OIB 40190808180</item>
      <item>Ivanka Jokić, OIB 40591744505</item>
      <item>Željka Grbčić, OIB 40740226122</item>
      <item>Jasmina Vujnović, OIB 40764723117</item>
      <item>Karin Car, OIB 40777486772</item>
      <item>Marijana Miličević, OIB 40780401747</item>
      <item>Karin Krepelnik, OIB 40986525947</item>
      <item>Dušan Pobor, OIB 41086151696</item>
      <item>Tomislava Hržić, OIB 41152968558</item>
      <item>Kristijan Jeličić, OIB 41220216035</item>
      <item>Gordana Vuković, OIB 41272582228</item>
      <item>Sanja Barac, OIB 41423762377</item>
      <item> Domagoj  Starešina, OIB 41894497576</item>
      <item>Zlata Miočić, OIB 41936325791</item>
      <item>Natali Ivančić Majetić, OIB 41977295655</item>
      <item>Vedran Matejčić, OIB 42208486452</item>
      <item>Mirela Šokčević, OIB 42420556371</item>
      <item>Vera Matejčić, OIB 42555293728</item>
      <item>Dragica Novaković, OIB 42648220045</item>
      <item>Josip Dijanić, OIB 42673859960</item>
      <item>Olga Vičić, OIB 42709704761</item>
      <item>Gordana Mataija, OIB 42726141950</item>
      <item>Višnja Sučić, OIB 42857666402</item>
      <item>Branka Kegalj, OIB 42896901409</item>
      <item>Mirjana Đorđević, OIB 42937256091</item>
      <item>Željka Prpić, OIB 43071290800</item>
      <item>Ranka Melkus, OIB 43080921038</item>
      <item>Mira Ljubanović, OIB 43112832163</item>
      <item>Mirjana Briški, OIB 43141906435</item>
      <item>Zdenka Martinuč, OIB 43165639929</item>
      <item>Denis Vlah Car, OIB 43263726783</item>
      <item>Štefanija Malnar, OIB 43295113171</item>
      <item>Ilija Barišić, OIB 43321500925</item>
      <item>Jelena Bubrić, OIB 43359772250</item>
      <item>Mihaela Car, OIB 43642135016</item>
      <item>Tatjana Jovanović, OIB 43659369804</item>
      <item>Sara Rikanović, OIB 43826183311</item>
      <item>Dražen Mihajlović, OIB 43843827544</item>
      <item>Vesna Fejzić, OIB 44090163651</item>
      <item>Mira Veršić, OIB 44161928210</item>
      <item>Mauricio Samaržija, OIB 44229011598</item>
      <item>Stojadin Stojanović, OIB 44412207464</item>
      <item>Ozana Lokmer, OIB 44525047572</item>
      <item>Višnja Šojat, OIB 44592892300</item>
      <item>Sanja Bodalec, OIB 44659144711</item>
      <item>Slavko Morožin, OIB 44671602835</item>
      <item>Ivanka Mataija, OIB 44710450686</item>
      <item>Božo Miočić, OIB 44756988359</item>
      <item>Anđa Lukić, OIB 44869993785</item>
      <item>Jadranka Čandrlić, OIB 45036732922</item>
      <item>Katica Gržac, OIB 45150395107</item>
      <item>Marica Matešić, OIB 45165769399</item>
      <item>Paul Kosanović, OIB 45369672147</item>
      <item>Jelena Bujan, OIB 45656882523</item>
      <item>Zoran Tonković, OIB 45789346613</item>
      <item>Berislav Manestar, OIB 46475134259</item>
      <item>Mirna  Rubčić, OIB 46835468795</item>
      <item>Vlasta Gregorić, OIB 46927352156</item>
      <item>Ana Rubčić, OIB 47101797302</item>
      <item>Anka Pavlović, OIB 47140959557</item>
      <item>Mihaela Dujlović, OIB 47278985757</item>
      <item>Katica Mrvoš, OIB 47893055313</item>
      <item>Verica Pavić, OIB 48041700614</item>
      <item> Marina Župan, OIB 48108211655</item>
      <item>Dean Maričić, OIB 48108988020</item>
      <item>Željko Zbašnik, OIB 48238957790</item>
      <item>Senka Vekić, OIB 48315391367</item>
      <item>Rinaldo Donda, OIB 48405360965</item>
      <item>Dean Švast, OIB 48441698289</item>
      <item>Nada Majetić, OIB 48477118681</item>
      <item>Tihomir Stegne, OIB 48571579446</item>
      <item>Dušan Dotlić, OIB 48584399267</item>
      <item>Terezija Mahulik, OIB 48595161528</item>
      <item>Ankica Stanisavljević, OIB 49331092187</item>
      <item>Marijan Mihajlović, OIB 49342594519</item>
      <item>Elza Njegovan, OIB 49344587502</item>
      <item>Marino Antić, OIB 49427901440</item>
      <item>Ivica Karamarko, OIB 49464911632</item>
      <item>Dako Plavac, OIB 49535477092</item>
      <item>Berislav Jurinčić, OIB 49544354760</item>
      <item>Branka Lončarić, OIB 49572661449</item>
      <item>Jasna Blažević, OIB 49580598761</item>
      <item>Ivica Antić, OIB 49769960041</item>
      <item>Iris Džinović, OIB 49850221833</item>
      <item>Anica Blažičević, OIB 50296389096</item>
      <item>Tanja Jeličić, OIB 50493621918</item>
      <item>Vesna Frković, OIB 51068690999</item>
      <item>Zora Vasilić, OIB 51113609692</item>
      <item> Kazimir Piršić, OIB 51131565852</item>
      <item>Jadranka Saftić, OIB 51329097460</item>
      <item>Ksenija Antić, OIB 51350032564</item>
      <item>Irena Mužević, OIB 51494497250</item>
      <item>Antonija Pešević, OIB 51600637189</item>
      <item>Marija Ahel, OIB 51901609610</item>
      <item>Bosiljka Šegulja, OIB 52164093035</item>
      <item>Slavko Brozović, OIB 52184457792</item>
      <item>Amira Ramić, OIB 52464184674</item>
      <item>Jakob Leskur, OIB 52491423644</item>
      <item>Stjepan Šoštarić, OIB 52542592661</item>
      <item> Jadranka Lončarić, OIB 52855313167</item>
      <item>Rade Drageljević, OIB 52914071227</item>
      <item>Radmila Glad, OIB 53031543336</item>
      <item>Milka Mužević, OIB 53133123571</item>
      <item>Nada Tkalčević, OIB 53242032791</item>
      <item>Lidija Bogeljić, OIB 53302458420</item>
      <item>Veljka Delić Ibukić, OIB 53431326441</item>
      <item>Anka Skočilić, OIB 53479857900</item>
      <item>Matilda Lončarić, OIB 53619202107</item>
      <item>Marija Donda, OIB 53731640492</item>
      <item>Hrvoje Vukšić, OIB 53880324490</item>
      <item>Jasna Grganić, OIB 54104210063</item>
      <item>Mladena Aleksić, OIB 54293960553</item>
      <item>Gospa Đukić, OIB 54486510815</item>
      <item>Petar Stan, OIB 54989280409</item>
      <item>Pelka Tonković, OIB 55517593909</item>
      <item>Maja Križan, OIB 55703908563</item>
      <item>Mira Dumić, OIB 55916988946</item>
      <item>Ana Katnić, OIB 55975104889</item>
      <item>Ivan Štanfelj, OIB 56149116685</item>
      <item>Milan Tomić, OIB 56153993191</item>
      <item>Vojislav Antonić, OIB 56198878293</item>
      <item>Smiljana Delić, OIB 56243545198</item>
      <item>Stjepan Jeličić, OIB 56524573566</item>
      <item>Kristina Smolčić, OIB 56728258655</item>
      <item>Rudolf Kleković, OIB 56735648099</item>
      <item>Marica Fafanđel, OIB 56820781001</item>
      <item>Tatjana Josipović, OIB 56997679207</item>
      <item>Slavica Mudražija Brozović, OIB 57066784118</item>
      <item>Milan Fištrović, OIB 57086995562</item>
      <item>Marica Kafadar, OIB 57221690520</item>
      <item>Damir Matijević, OIB 57525883255</item>
      <item>Josip Cickaj, OIB 57834784802</item>
      <item>Anđela Car, OIB 57870195117</item>
      <item>Momir Pešević, OIB 58395735250</item>
      <item>Ljubinko Antić, OIB 58457213651</item>
      <item>Goran Mužević, OIB 58492982368</item>
      <item>Nadia Janeš, OIB 58539989044</item>
      <item>Ivica Jerčinović, OIB 58565840456</item>
      <item>Paulina Krmpotić, OIB 58585425799</item>
      <item>Milan Cvetinović, OIB 58597261036</item>
      <item>Zdravko Butković, OIB 58836938446</item>
      <item>Sabira Nušinović, OIB 59172089561</item>
      <item>Marijana Kršul, OIB 59327411624</item>
      <item>Jadranka Franić, OIB 59393221191</item>
      <item>Dragica Vukelić, OIB 59437642157</item>
      <item>Ljiljana Marijanović, OIB 59470310622</item>
      <item> Miranda Baić, OIB 59596780909</item>
      <item>Aleksandra Uzelac, OIB 59881231310</item>
      <item>Dušanka Maravić, OIB 60161012191</item>
      <item>Vitomir Manestar, OIB 60379899174</item>
      <item>Cvijeta Jeličić, OIB 60403435219</item>
      <item>Ivana Matijević, OIB 60473905145</item>
      <item>Ana Perhat, OIB 60636259519</item>
      <item>Slavko Jurić, OIB 60653511785</item>
      <item>Natali Travaglia, OIB 60746236501</item>
      <item>Šime Fafanđel, OIB 60857770232</item>
      <item>Blaženka Držaić, OIB 61023405391</item>
      <item>Filip Tratnjak, OIB 61042330723</item>
      <item>Marina Cerović, OIB 61273315648</item>
      <item>Saša Pobor, OIB 61425367072</item>
      <item>Elvira Hreljac, OIB 61432878391</item>
      <item>Josipa Butković, OIB 61535237589</item>
      <item>Helena Juretić, OIB 61786397198</item>
      <item>Ljubica Brkić, OIB 61895172623</item>
      <item>Katarina Brozović, OIB 62042992330</item>
      <item>Marijana Majić, OIB 62200575471</item>
      <item>Ljubica Domijan Blažičević, OIB 62201578649</item>
      <item>Vladimir Zatezalo, OIB 62228570941</item>
      <item>Ivana Matetić, OIB 62365591535</item>
      <item>Ružica Perhat, OIB 62390390665</item>
      <item>Marija Pešušić, OIB 62392173047</item>
      <item>Josip Rubčić, OIB 62431680528</item>
      <item>Višnja Anić, OIB 62555862832</item>
      <item>Štefa Sarić, OIB 62577560575</item>
      <item>Marica Brnjac, OIB 62819905469</item>
      <item>Drinka Kršul, OIB 62905561406</item>
      <item>Marija Zamuda, OIB 63133929454</item>
      <item>Marica Sučić, OIB 63198737722</item>
      <item>Martina Rebić, OIB 63229908975</item>
      <item>Marija Car, OIB 63389912281</item>
      <item>Marko Kikić, OIB 63409355120</item>
      <item>Ankica Katnić, OIB 63467493547</item>
      <item>Marina Kodrnja, OIB 63560552972</item>
      <item>Milorad Barac, OIB 63588746437</item>
      <item>Dario Hreljac, OIB 63924523473</item>
      <item>Duško Spasenić, OIB 64131088151</item>
      <item>Dijana Butorac, OIB 64136932443</item>
      <item>Nikola Alafetić, OIB 64260595716</item>
      <item>Rodoljub Lončarić, OIB 64538199008</item>
      <item>Hedviga Čavrag, OIB 64573330209</item>
      <item>Jelena Kurelac, OIB 64603230445</item>
      <item>Biserka Premeru, OIB 64608039248</item>
      <item>Vilko Antić, OIB 64969769507</item>
      <item>Dražen Uremović, OIB 65097234898</item>
      <item>Stevan Maravić, OIB 65099738649</item>
      <item>Jasminka Babić, OIB 65102696373</item>
      <item>Jasminka Antić, OIB 65102696373</item>
      <item>Vesna Grgurić Pilić, OIB 65156970759</item>
      <item>Vladimir Brozina, OIB 65265058620</item>
      <item>Dijana Hrvaćanin, OIB 65271986709</item>
      <item>Marin Uremović, OIB 65754560220</item>
      <item>Tomislav Delić, OIB 65900287926</item>
      <item>Silvano Baldo, OIB 65965360655</item>
      <item>Iva Krpan, OIB 66001772110</item>
      <item>Anica Prodanović, OIB 66092235814</item>
      <item>Snježana Steinhauser, OIB 66099810959</item>
      <item>Branka Jurčević, OIB 66562652150</item>
      <item>Ivica Samardžija, OIB 66976153331</item>
      <item>Slavko Grozdek, OIB 67188007751</item>
      <item>Kruno Kovač, OIB 67266124036</item>
      <item>Mladenka Maravić, OIB 67288155113</item>
      <item>Milan Nećak, OIB 67368916954</item>
      <item>Mirjana Frković, OIB 67453810672</item>
      <item>Božica Milošević, OIB 67500068410</item>
      <item>Ljerka Hica, OIB 67579076500</item>
      <item>Ivica Komšić, OIB 67663373729</item>
      <item>Ivanka Šnajdar, OIB 67834552761</item>
      <item>Biserka Lončarić, OIB 67922284650</item>
      <item>Anka Kužela, OIB 68088824850</item>
      <item>Božica Krčmar, OIB 68204088509</item>
      <item>Tomislav Jović, OIB 68303880846</item>
      <item>Marija Antić, OIB 68400622861</item>
      <item>Milivoj Romanić, OIB 68417482037</item>
      <item>Snježana Jokić, OIB 68683312892</item>
      <item>Karolina Hunčak, OIB 69041521618</item>
      <item>Ana  Anušić, OIB 69080967466</item>
      <item>Silvija Grbčić, OIB 69156353200</item>
      <item>Božena Renka, OIB 69297335706</item>
      <item>Marijo Šarčević, OIB 69455774326</item>
      <item>Lidija Sunara, OIB 69551236493</item>
      <item>Stjepan Katalinić, OIB 69597642153</item>
      <item>Ivica Pelić, OIB 69856565661</item>
      <item>Svetlana Kostrenčić, OIB 70034361529</item>
      <item>Miljenko Vičić, OIB 70058422459</item>
      <item>Višnja Jelenović, OIB 70360010187</item>
      <item>Ivanka Ćaćić, OIB 70755857354</item>
      <item>Desanka Brozović, OIB 70836512394</item>
      <item>Karmela Tomić, OIB 70860927486</item>
      <item>Dragica Car, OIB 71048286057</item>
      <item>Renata Skomerža, OIB 71168552868</item>
      <item>Katica Car, OIB 71523756197</item>
      <item>Anton Tonković, OIB 71549578843</item>
      <item>Katica Antić, OIB 71598301167</item>
      <item>Mihaela Kossi, OIB 71745119899</item>
      <item>Đurđa Pešević, OIB 72054303843</item>
      <item>Nina Brdar, OIB 72577278447</item>
      <item>Slavko Matejčić, OIB 72607943599</item>
      <item>Đorđo Obrenović, OIB 72693391502</item>
      <item>Valentina Đurina, OIB 73103305743</item>
      <item>Ljiljana Mavrić, OIB 73145527988</item>
      <item>Anton Radil, OIB 73221853392</item>
      <item> Branka Pavlić, OIB 73300640952</item>
      <item>Anka Gabrić, OIB 73334542225</item>
      <item>Vitomir Kršul, OIB 73573070316</item>
      <item>Josip Tijan, OIB 73608905206</item>
      <item>Čedo Knežević, OIB 73638648067</item>
      <item>Marina Domijan Preden, OIB 73749863407</item>
      <item>Marija Matejčić, OIB 73781053932</item>
      <item>Darko Bojin, OIB 74039193257</item>
      <item>Ljiljana Višnić, OIB 74224803698</item>
      <item>Milena Blažić Knez Knez, OIB 74282338697</item>
      <item> Dinko  Buneta, OIB 74370595942</item>
      <item>Dubravko Kralj, OIB 74430756362</item>
      <item>Anka Klanfar, OIB 74466312501</item>
      <item>Snežana Balon, OIB 74735426948</item>
      <item>Aleksa Đokić, OIB 74931817652</item>
      <item>Gordana Domijan, OIB 75031985739</item>
      <item>Vlastimir Lončarić, OIB 75096063195</item>
      <item>Josip Car, OIB 75222794226</item>
      <item>Damnjan Draganić, OIB 75273710785</item>
      <item>Grozdana Tus, OIB 75364825080</item>
      <item>Marica Hajduković, OIB 75404857346</item>
      <item>Marica Kovačević, OIB 75418006588</item>
      <item>Marija Lončar, OIB 75597368633</item>
      <item>Slavko Šupak, OIB 75697032775</item>
      <item>Berislav Ahel, OIB 75725703130</item>
      <item>Dušanka Pobor, OIB 75742861937</item>
      <item>Sanja Baričević, OIB 75961944052</item>
      <item>Gordana Vukelić, OIB 76206311910</item>
      <item>Zoran Komadina, OIB 76283008619</item>
      <item>Tanja Malovoz, OIB 76384921715</item>
      <item>Dolores Pećarina, OIB 76475765024</item>
      <item>Toni Nikčevski, OIB 76649572574</item>
      <item>Ivan Jurinčić, OIB 76901415567</item>
      <item>Ivan Tomić, OIB 76963566249</item>
      <item>Nikola Mulc, OIB 77132244822</item>
      <item>Evelin Krajačić, OIB 77213421755</item>
      <item>Slavica Matošević, OIB 77248467590</item>
      <item>Slavica Smojver, OIB 77429544611</item>
      <item>Mladenka Dundović, OIB 77492259993</item>
      <item>Marijana Klanfar, OIB 77516006289</item>
      <item>Agata Prec, OIB 77852027143</item>
      <item>Igor Antić, OIB 77986246550</item>
      <item>Anita Mataija, OIB 78024365415</item>
      <item>Slavica Mejašić, OIB 78136402361</item>
      <item>Ladislav Borbelj, OIB 78230547714</item>
      <item>Dean Jeličić, OIB 78340971907</item>
      <item>Manda Blažević, OIB 78348008071</item>
      <item>Svetlana Markovinović, OIB 78563607099</item>
      <item>Neven Lilić, OIB 78653674096</item>
      <item>Vitomir Car, OIB 78876024193</item>
      <item>Željka Stilin, OIB 79048254480</item>
      <item>Ivanka Mavrić, OIB 79076857046</item>
      <item>Desanka Jović, OIB 79094844535</item>
      <item>Suzana Benić, OIB 79141555934</item>
      <item>Nino Košuljandić, OIB 79182446370</item>
      <item>Rita Začek, OIB 79196762769</item>
      <item>Franjo Lončarić, OIB 79614560578</item>
      <item>Ivan Lenac, OIB 79673285682</item>
      <item>Mladen Skorić, OIB 79793868240</item>
      <item>Irena Mužević, OIB 80118955057</item>
      <item>Marica Nikčevski, OIB 80148104913</item>
      <item>Manda Gašparović, OIB 80393187329</item>
      <item>Mirijanka Brenc, OIB 80417277561</item>
      <item>Kristina Kršul, OIB 80676293576</item>
      <item>Nada Bobić, OIB 80913963222</item>
      <item>Tihomir Manjkaz, OIB 81078385919</item>
      <item>Vjenceslav Vuković, OIB 81124495738</item>
      <item>Zdenka Švarcmajer, OIB 81176982324</item>
      <item>Radojka Velić, OIB 81220995621</item>
      <item>Edin Behrić, OIB 81236804056</item>
      <item>Ivica Dragoja, OIB 81294886721</item>
      <item>Tatjana Matošić, OIB 81453008016</item>
      <item>Zorica Kolmanić, OIB 81585884481</item>
      <item>Gojko Strizić, OIB 81643856571</item>
      <item>Anka Đikandić, OIB 81758684809</item>
      <item>Josip Antić, OIB 82145540535</item>
      <item>Ivanka Lončarić, OIB 82323426964</item>
      <item>Zdenka Carević, OIB 82342340646</item>
      <item>Stana Katnić, OIB 82456704569</item>
      <item>Ana Albertina Sladić, OIB 82502093451</item>
      <item>Gršo Mataija, OIB 82551408345</item>
      <item>Marijana Gazilj, OIB 82667797544</item>
      <item>Mario Borić, OIB 82719762394</item>
      <item>Vitomir Radović, OIB 82722469682</item>
      <item>Snežana Piljić, OIB 83125670340</item>
      <item>Nikola Cvijanović, OIB 83235736870</item>
      <item>Iva Šejić, OIB 83237607804</item>
      <item>Goranka Gašparović Imširović, OIB 83446090528</item>
      <item>Marinko Peranić, OIB 83490224552</item>
      <item>Blanka Nikolić, OIB 83493840602</item>
      <item>Snježana Laslavić, OIB 83499953696</item>
      <item>Diana Hlača, OIB 83680597574</item>
      <item>Dijana Petrinović, OIB 83838769701</item>
      <item>Ivanka Maravić, OIB 83888528093</item>
      <item>Nikola Krpan, OIB 84060801434</item>
      <item>Vesna Lončarić, OIB 84128230670</item>
      <item>Lidija Jandrić, OIB 84220392079</item>
      <item>Milan Komerički, OIB 84257009026</item>
      <item>Klaudija Kovačev, OIB 84278200263</item>
      <item>Mirjana Babić Markelić, OIB 84352773002</item>
      <item>Ivanka Benić, OIB 84425882373</item>
      <item>Branislav Dimitrijević, OIB 84430545232</item>
      <item>Ksenija Lovrić Baričević, OIB 84496142758</item>
      <item>Arsen Lončarić, OIB 84553823523</item>
      <item>Zlatomir Car, OIB 84638714926</item>
      <item>Gojka Crnković, OIB 84863546115</item>
      <item>Aleksandar Vojnović, OIB 84918194716</item>
      <item>Ostoja Šokčević, OIB 84947668124</item>
      <item>Zdenka Semeš, OIB 85439409939</item>
      <item>Klara Putina Mataija, OIB 85550576749</item>
      <item>Lidija Nekić, OIB 85692888453</item>
      <item>Anka Polić, OIB 85754944486</item>
      <item>Anita Frković, OIB 85799511678</item>
      <item>Mara Vukić, OIB 86216519295</item>
      <item>Ivan Blažević, OIB 86247584226</item>
      <item>Marija Car, OIB 86479941132</item>
      <item>Daniela de Maio, OIB 86819762378</item>
      <item>Branka Pelić, OIB 86931967715</item>
      <item>Blaženka Dunato, OIB 87074245652</item>
      <item>Branka Ivančić, OIB 87086359024</item>
      <item>Jasmina Malatestinić, OIB 87183137748</item>
      <item>Ivica Matošić, OIB 87450258284</item>
      <item>Ines Mađar, OIB 87745586839</item>
      <item>Nada Radojčić, OIB 87903209138</item>
      <item>Robert Radojević, OIB 87926719972</item>
      <item>Damir Prgić, OIB 88062147891</item>
      <item>Goran Blažić, OIB 88111870679</item>
      <item>Albin Pobor, OIB 88196323930</item>
      <item>Marija Leskur, OIB 88234952252</item>
      <item>Marija Brozović, OIB 88716827214</item>
      <item>Jozefa Mišković, OIB 88725914844</item>
      <item>Nadežda Trbović, OIB 88745143916</item>
      <item>Kleofina Grgurić, OIB 88805696156</item>
      <item>Josip Car, OIB 88856573095</item>
      <item>Ana Lošić (Capić), OIB 89010816650</item>
      <item>Ankica Antić, OIB 89119011186</item>
      <item>Kata Blažić, OIB 89157221813</item>
      <item>Smiljanka Matejčić, OIB 89323133274</item>
      <item>Josip Car, OIB 89377589294</item>
      <item>Ivica Miriam Jurinčić, OIB 89521589849</item>
      <item>Gordana Perković, OIB 89593403145</item>
      <item>Roza Draženović, OIB 89621218655</item>
      <item>Neven Jokić, OIB 89634246448</item>
      <item>Barbara Crnković Domijan, OIB 89643124197</item>
      <item>Damir Katulić, OIB 89653550616</item>
      <item>Vladimir Ivančić, OIB 89722866436</item>
      <item>Ivan Pobor, OIB 89835630084</item>
      <item>Željka Jugović, OIB 89872663683</item>
      <item>Marija Borbelj, OIB 89890802118</item>
      <item>Petar Prvulović, OIB 90020264919</item>
      <item>Marinko Albaneze, OIB 90036209281</item>
      <item>Mladen Butorac, OIB 90087548179</item>
      <item>Anita Pešut, OIB 90090665793</item>
      <item>Ramona Beti, OIB 90113947833</item>
      <item>Vida Lovrić, OIB 90143132190</item>
      <item>Božica Trbović, OIB 90232041843</item>
      <item>Franka Galetić, OIB 90552121865</item>
      <item>Vesna Parat, OIB 90598815901</item>
      <item>Dragan Hreljac, OIB 90826947848</item>
      <item>Željko Veljačić, OIB 91169127118</item>
      <item>Vesna Radočaj, OIB 91249935820</item>
      <item>Biserka Štokić, OIB 91519673170</item>
      <item>Vladimir Manestar, OIB 91546412898</item>
      <item>Zorka Mujadžić, OIB 91636558407</item>
      <item>Đurđa Telesmanić, OIB 91654199862</item>
      <item>Milan Nekić, OIB 91819313597</item>
      <item>Kristina Kovačić, OIB 91950818148</item>
      <item>Antonija Balas, OIB 92075497025</item>
      <item>Josip Fugošić, OIB 92199546041</item>
      <item>Đurđica Mijuk, OIB 92261816975</item>
      <item>Snežana Stan, OIB 92269448838</item>
      <item>Ivica Katnić, OIB 92304321238</item>
      <item>Zelkida Zukić, OIB 92345302812</item>
      <item>Violeta Kahrimanović, OIB 92403898266</item>
      <item>Nada Lončarić, OIB 92975176577</item>
      <item>Ana Bešker, OIB 93067865935</item>
      <item>Božica Seleš, OIB 93193907444</item>
      <item>Marija Antić, OIB 93259582186</item>
      <item>Daniela Klaić, OIB 93264150407</item>
      <item>Ivanka Ilić, OIB 93314323548</item>
      <item>Ivanka Car, OIB 93335045935</item>
      <item>Desanka Holi, OIB 93406862954</item>
      <item>Branimir Manestar, OIB 93694012444</item>
      <item>Josip Žentil, OIB 93776799619</item>
      <item>Stjepan Jurčić, OIB 93858988390</item>
      <item>Marica Jurčić, OIB 93871071056</item>
      <item>Milan Knežević, OIB 93877432545</item>
      <item>Darko Dević, OIB 93896949996</item>
      <item>Ivica Jurčić, OIB 94236437865</item>
      <item>Nedeljka Orešković, OIB 94360543427</item>
      <item>Ivica Poslek, OIB 94473090657</item>
      <item>Dražen Tomašek, OIB 94756065183</item>
      <item>Vesna Turčinov, OIB 94792389193</item>
      <item>Marta Marković, OIB 94912887885</item>
      <item>Ivanka Jurinčić, OIB 95466468181</item>
      <item>Nedjeljka Vranješ, OIB 95512173540</item>
      <item>Josip Matijašić, OIB 95564979252</item>
      <item>Marija Marić, OIB 95596558858</item>
      <item>Mirjana Marijanić, OIB 95655510904</item>
      <item>Mladenka Šekrst, OIB 95745403508</item>
      <item>Rudolf Polić, OIB 95770471792</item>
      <item>Sanja Jurković, OIB 95994842233</item>
      <item>Pamela Car, OIB 96307208645</item>
      <item>Beba Vuzem, OIB 96460193060</item>
      <item>Catarina Antić, OIB 96487383761</item>
      <item>Martina Janković, OIB 96490654877</item>
      <item>Anica Marković, OIB 96708146986</item>
      <item>Robert Grmuša, OIB 96715849078</item>
      <item>Dean Lončarić, OIB 96782834560</item>
      <item>Hrvoje Marina, OIB 96915401911</item>
      <item>Vukosava Vukelić, OIB 97207122185</item>
      <item>Ilinka Barac, OIB 97217475352</item>
      <item>Đuro Marošević, OIB 97359314983</item>
      <item>Vesna Tomić, OIB 97385821114</item>
      <item>Alin Harambašić, OIB 97560983246</item>
      <item>Nikola Car, OIB 97754469615</item>
      <item>Mirjana Kraljić, OIB 97877404727</item>
      <item>Stojan Vidović, OIB 97944624790</item>
      <item>Mira Bašić, OIB 98017124981</item>
      <item>Anica Lenhard, OIB 98079407658</item>
      <item>Štefanija Tonković, OIB 98084213498</item>
      <item>Marija Majstorović, OIB 98196826417</item>
      <item>Valentina Antić, OIB 98234037948</item>
      <item>Marica Barac, OIB 98451456636</item>
      <item>Lidija Parašćak, OIB 98468047168</item>
      <item>Danica Župan, OIB 98506751360</item>
      <item>Mario Vukelić, OIB 98779642956</item>
      <item>Marijan Antić, OIB 98878198692</item>
      <item>Ivica Jelenović, OIB 98897856107</item>
      <item>Dušanka Milošević, OIB 98960600912</item>
      <item>Mirjana Dundović, OIB 99380238563</item>
      <item>Jakov Šokić, OIB 99582535529</item>
      <item>Josip Lončarić, OIB 99825713224</item>
      <item>Andrej Pobor, OIB 99867011981</item>
      <item>Branko Pobor, OIB 99947749328</item>
      <item>Dino Omnić, OIB 99962528730</item>
      <item>Eržebet Jurić, OIB 99975468208</item>
      <item>Brankica Jurinčić, OIB 19417047039</item>
      <item>Zlata Mihajić, OIB 57464837685</item>
      <item>Goran Stanković</item>
      <item> Zoran Stanković</item>
      <item> Ana Mihajić, OIB 31275069338</item>
      <item>Republika Hrvatska, Ministarstvo financija, OIB 18683136487</item>
      <item>Republika Hrvatska, Ministarstvo financija , OIB 18683136487</item>
      <item>Republika Hrvatska, Ministarstvo financija , OIB 18683136487</item>
      <item>Agencija za osiguranje radničkih potraživanja u slučaju stečaja poslodavca, OIB 04323472109</item>
      <item>Republika Hrvatska, OIB 52634238587</item>
      <item>Vještak d.o.o., OIB 66078036556</item>
      <item>Euro Alfa d.o.o., OIB 15191211491</item>
      <item> Ecooperativa d.o.o., OIB 71394193474</item>
      <item>Nastavni zavod za javno zdravstvo PGŽ, OIB 45613787772</item>
      <item>Iskratrade d.o.o. , OIB 75836772939</item>
      <item>Goran Pilaš, vl. obrta Stolarija, OIB 60419782274</item>
      <item>Mibor d.o.o., OIB 79926813469</item>
      <item>RAVIKO d.o.o., OIB 29072112819</item>
      <item>Danica mesna industrija d.o.o., OIB 71246956955</item>
      <item>Agro Rijeka d.o.o., OIB 81237622100</item>
      <item>PERT d.o.o. Ilok, podružnica Rijeka, OIB 42255248046</item>
      <item>Središnje klirinško depozitarno društvo  d.d., OIB 64406809162</item>
      <item>RIMOS d.o.o. , OIB 14998834808</item>
      <item>Riječka industrija odjeće d.o.o., OIB 60667234687</item>
      <item>LABUD d.o.o., OIB 23359164583</item>
      <item>POLAR-KLIMATIZACIJA d.o.o., OIB 02025583821</item>
      <item>ISTRA JADRAN d.o.o. , OIB 16538002788</item>
      <item>Hrvatsko društvo skladatelja , OIB 56668956985</item>
      <item>HIR d.o.o., OIB 69300817215</item>
      <item>Petar Milosavljević, vl. Elektroinstalacije elektromehanika PERO STRUJA, OIB 23687332776</item>
      <item>Agencija za upravljanje državnom imovinom, OIB 75666130770</item>
      <item>E-ELMES d.o.o. , OIB 89958947498</item>
      <item>Suzana Šubat vl. Proizvodno ugostiteljsko trgovačkog obrta Šubat Plast , OIB 49703381463</item>
      <item>OLICOMP d.o.o. , OIB 83937636863</item>
      <item>Hrvatske šume d.o.o. , OIB 69693144506</item>
      <item>SERVING d.o.o. , OIB 61363004712</item>
      <item>Ecoteam-Primo d.o.o. , OIB 03088788819</item>
      <item>GKTD "MURVICA"d.o.o., OIB 68902357395</item>
      <item>TOPLANE d.o.o., OIB 82266510597</item>
      <item>MHS d.o.o., OIB 19940638488</item>
      <item>INSPEKT d.o.o., OIB 24609583524</item>
      <item>Sanjin Smlatić vl. Elektromehaničarski obrt "TONI", OIB 23082342219</item>
      <item>TEHNOINVEST Zagreb d.o.o. , OIB 90487555284</item>
      <item>Carlsberg Croatia d.o.o., OIB 09520995772</item>
      <item>COCA COLA HBC Hrvatska d.o.o. , OIB 00228269289</item>
      <item>Tutti Frutti FMB d.o.o., OIB 27202871867</item>
      <item>Hrvatski telekom d.d. Sjedište regije, OIB 81793146560</item>
      <item>VINDIJA d.d., OIB 44138062462</item>
      <item>CROATIA OSIGURANJE d.d. Zagreb, Filijala Rijeka, OIB 26187994862</item>
      <item>MISTRAŽ d.o.o. , OIB 22233911854</item>
      <item>MIROSLAV MESAROŠ, vl. obrta Akvagan, OIB 38725092435</item>
      <item>I.P. INŽENJERING d.o.o., OIB 19712232615</item>
      <item>MD PROJEKT d.o.o. , OIB 54752098255</item>
      <item>KONZUM d.d., OIB 29955634590</item>
      <item>RIVOS d.o.o., OIB 14087596414</item>
      <item>RI KLIMA Opatija d.o.o., OIB 65622780659</item>
      <item>SONG VIVAK d.o.o., OIB 98596646677</item>
      <item>Arkada-trgovine d.o.o., OIB 02407532885</item>
      <item>Podravka prehrambena industrija d.d., OIB 18928523252</item>
      <item>JAMNICA d.d., OIB 05050436541</item>
      <item>Alen Tucman , OIB 56996921177</item>
      <item>STANIĆ d.o.o., OIB 50056415529</item>
      <item>LEDELA d.o.o., OIB 77778384108</item>
      <item>NIKAS d.o.o., OIB 34588947552</item>
      <item>INA - Industrija nafte d.d. , OIB 27759560625</item>
      <item>HEP - OPSKRBA d.o.o., OIB 63073332379</item>
      <item>Prehrambeno industrijski kombinat d.d. , OIB 40174736344</item>
      <item>MILMAN d.o.o., OIB 59744512982</item>
      <item>JELA d.o.o., OIB 07181416806</item>
      <item>EKO - TONERI d.o.o., OIB 03426057080</item>
      <item>HEP-Operator distribucijskog sustava d.o.o., OIB 46830600751</item>
      <item>ISTRABENZ PLINI d.o.o., OIB 98426608580</item>
      <item>Goran Rihtarić, vl. EX - ALTO obrt za turističku animaciju i konzalting, OIB 36938469624</item>
      <item>Konica Minolta Hrvatska  - poslovna rješenja d.o.o., OIB 31697259786</item>
      <item>Damir Jovanović, vl. Trgovina na malo i veliko "MAJA", OIB 11330648753</item>
      <item>Crikvenica - Opatija EKO d.o.o., PJ Crikvenica, OIB 46094474369</item>
      <item>KTD Vodovod Žrnovnica d.o.o., OIB 36612651354</item>
      <item>KOMPAKT d.o.o., OIB 45729524925</item>
      <item>SKI KLUB "Rijeka" , OIB 79176245106</item>
      <item>Hrvatske vode Zagreb VGI "Kvarnersko primorje i otoci", OIB 28921383001</item>
      <item>Hrvatska radiotelevizija , OIB 68419124305</item>
      <item>Kumrić Dražen, vl. obrta za poljoprivrednu proizvodnju Kumrić, OIB 98906487074</item>
      <item>Arsen Bratović, vl. AB - Elektro elektromehaničarski obrt, OIB 21210174789</item>
      <item>Darko Pečuvčić, vl. PLIN SERVIS, OIB 01525339458</item>
      <item>Kanasta d.o.o., OIB 38650647081</item>
      <item>Republika Hrvatska, Primorsko-Goranska županija, Grad Crikvenica, OIB 11869822073</item>
      <item>LIFT-MONT Rijeka d.o.o., OIB 03254435180</item>
      <item>TAPESS d.o.o., OIB 22248533094</item>
      <item>Pekara Primorje d.o.o., OIB 58250321533</item>
      <item>Silvana Komadina, vl. telekomunikacijski servis, OIB 48603691548</item>
      <item>Turistička zajednica Grada Crikvenice, OIB 78748346087</item>
      <item>VESNA GARTNER- PILAŠ, dr. med. specijalist medicine rada, Specijalistička ordinacija medicine rada, OIB 29999345835</item>
      <item>Zagreb nekretnine d.o.o. , OIB 15364543303</item>
      <item>Jadran usluge d.o.o., OIB 13456343486</item>
      <item>Pekara Benić d.o.o., OIB 39248075627</item>
      <item>Laserline d.o.o., OIB 26680017138</item>
      <item>Vjekoslav Rajber, OIB 31213125160</item>
      <item>Arhiver d.o.o. , OIB 62996782776</item>
      <item>Vladimir i Mladenka Sergo kao vlasnici zajedničkog obrta za proizvodnju i trgovinu "Galanterija", OIB 31174439006</item>
      <item>Zvonko Host kao vlasnik SERVIS ELEKTRONIKE, OIB 10152255355</item>
      <item>"METRO-KON" d.o.o., OIB 53596535064</item>
      <item>Ivica Jurković kao vlasnik Sportskog centra "Omorika", OIB 33477840475</item>
      <item>NEGRO-USLUGE d.o.o., OIB 48437572337</item>
      <item>Goranka Hinić, OIB 77443062936</item>
      <item>Juraj Bačić, OIB 39483071342</item>
      <item>Tomislav Barac, OIB 41163047839</item>
      <item>Darko Blašković, OIB 61948367231</item>
      <item>Saša Brnčić, OIB 09214936285</item>
      <item>Vladimir Brnić, OIB 68992713424</item>
      <item>Željka  Crnjanović, OIB 28769799621</item>
      <item>Ana Cvitković, OIB 79936963157</item>
      <item>Anka Domijan, OIB 23867788624</item>
      <item>Milka Domijan, OIB 99513368126</item>
      <item>Ivan Gašparović, OIB 10278490211</item>
      <item>Robert Gecan, OIB 29064689722</item>
      <item>(pok. Željka) Kristina Grbčić, OIB 41687485744</item>
      <item>Nenad Grubić, OIB 84821149311</item>
      <item>Marijan Jurinčić, OIB 76023856410</item>
      <item>Melanija Kaliman, OIB 91024294834</item>
      <item>Anton Kirinčić, OIB 47660451579</item>
      <item>Afrodita Komadina</item>
      <item>Milica Krpan, OIB 24323637230</item>
      <item>Aramis Liebhardt, OIB 13814878186</item>
      <item>Nada Lončar, OIB 10136293410</item>
      <item>Marina Lončarić, OIB 88158795676</item>
      <item>Ivan Miočić, OIB 97803559992</item>
      <item>Vladimir Montanari, OIB 88274525632</item>
      <item>Josip Mužević, OIB 21068790568</item>
      <item>Ivana Peko Lončar, OIB 26949040669</item>
      <item>Andrija Peričić, OIB 00437414209</item>
      <item>Zdravko Periš, OIB 11291730612</item>
      <item>Zvjezdan Preden, OIB 83285416778</item>
      <item>Slobodan  Radetić, OIB 99658703913</item>
      <item>Anka Sokolić, OIB 82203870324</item>
      <item>Branko Sudar, OIB 06277502311</item>
      <item>Marija Šoštarić, OIB 85546289133</item>
      <item>Siniša Tomašić, OIB 10125305225</item>
      <item>Ivana Trubić, OIB 35722547469</item>
      <item>Vidov Vijeko, OIB 85850074375</item>
      <item>Kuzman Vukić, OIB 23057039320</item>
      <item>Agencija za osiguranje radničkih potraživanja u slučaju stečaja poslodavca, OIB 04323472109</item>
      <item>ERSTE &amp; STEIERKISCHE BANK d.d., OIB 23057039320</item>
      <item>pok. Marija (Nenad) Jeličić</item>
    </izvorni_sadrzaj>
    <derivirana_varijabla naziv="DomainObject.Predmet.OstaliListNazivFormatedOIB_1">
      <item>SAVEZ SAMOSTALNIH SINDIKATA HRVATSKE</item>
      <item>registar TS Rijeka</item>
      <item>Narodne novine d.d. Zagreb</item>
      <item>Županijsko državno odvjetništvo Rijeka</item>
      <item>oglasna ploča</item>
      <item>računovodstvo suda</item>
      <item>Julijana Fak</item>
      <item>Marija Ružić, OIB 72695335756</item>
      <item>Erste &amp; S. Bank d.d. Rijeka</item>
      <item>OD Kovačević i dr. Rijeka</item>
      <item>Porezna uprava Rijeka</item>
      <item>Hrvatski fond za privatizaciju Zagreb</item>
      <item>GRAD CRIKVENICA</item>
      <item>Erste &amp; S. Bank d.d. Rijeka</item>
      <item>PAVLOMIR d.o.o. N. Vinodolski, OIB 33879979692</item>
      <item>Marija Buneta</item>
      <item>Nada Barišić</item>
      <item>POREZNA UPRAVA RIJEKA / KSENIJA LUŠTICA</item>
      <item>Slavica Jurić, OIB 33220340137</item>
      <item>Mladenko Crnčić, OIB 00031704980</item>
      <item> Gordana Dežman, OIB 00183476943</item>
      <item>Anita Horvat, OIB 00331924450</item>
      <item>Valentina Jakirčević, OIB 00352864378</item>
      <item>Nedeljko Magaš, OIB 00482430416</item>
      <item>Ivan Sarić, OIB 00580030300</item>
      <item>Antonija Šimić, OIB 00729213652</item>
      <item>Marica Svetić, OIB 00895738043</item>
      <item>Željka Ligatić, OIB 00959950290</item>
      <item>Ivica Lončarić, OIB 01015328878</item>
      <item>Mara Pejaković, OIB 01204783737</item>
      <item>Dragica Kožul, OIB 01230979461</item>
      <item>Ivica Domijan, OIB 01321144022</item>
      <item>Vinka Debelec, OIB 01334333837</item>
      <item>Petar Lončarić, OIB 1382290072</item>
      <item>Josip Kolmanić, OIB 01461097532</item>
      <item>Ankica Cupać, OIB 01519840098</item>
      <item>Enisa Tamarut, OIB 01566564883</item>
      <item>Davorka Buneta, OIB 01717803725</item>
      <item>Josipa Komadina, OIB 01752138257</item>
      <item>Dalibor Antić, OIB 01794197982</item>
      <item>Toma Dražić, OIB 02095845812</item>
      <item>Ivka Hržić, OIB 03064743997</item>
      <item>Savo Kosanović, OIB 03068512259</item>
      <item>Mihovil Tomašić, OIB 3286342207</item>
      <item>Ružica Nećak, OIB 03395995403</item>
      <item>Maria Peričić, OIB 03478840844</item>
      <item>Ines Pristušek, OIB 03734929265</item>
      <item>Daniel Marina, OIB 03776915180</item>
      <item>Sergio Zustović, OIB 03853630154</item>
      <item>Darko Miočić, OIB 03927686370</item>
      <item>Kata Tomić, OIB 03982764294</item>
      <item>Tihana Pobor, OIB 04067291507</item>
      <item>Nevenka Juretić, OIB 04071157989</item>
      <item>Marica Kikić, OIB 04075244810</item>
      <item>Vinka Vukonich, OIB 04091317840</item>
      <item>Vaso Perić, OIB 4288294403</item>
      <item>Astrid Ivančić, OIB 04323695410</item>
      <item>Bernardno Vukušić, OIB 04398554804</item>
      <item>Meri Grubišić, OIB 04443685381</item>
      <item>Ivan Frančišković, OIB 4486325366</item>
      <item>Ljiljana Lučić, OIB 04569032796</item>
      <item>Radojka Ružić, OIB 04808475283</item>
      <item>Mirko Pejić, OIB 04910038153</item>
      <item>Katica Lončarić, OIB 04935145760</item>
      <item>Ivan Peričić, OIB 05248040278</item>
      <item>Sandra Sivčević, OIB 05255286918</item>
      <item>Nada Ježić, OIB 05307477063</item>
      <item>Tomislav Lončarić, OIB 05764602358</item>
      <item>Vladimir Jeličić, OIB 05819326882</item>
      <item>Klaudija Brkljača, OIB 05823430320</item>
      <item>Vjekoslava Peričić, OIB 6002696762</item>
      <item>Zdenka Domijan, OIB 06006728566</item>
      <item>Josip Sokolić, OIB 06059705313</item>
      <item>Lidija Grubišić, OIB 06156663392</item>
      <item>Fehim Eljazović, OIB 06266229856</item>
      <item>Bosiljka Car, OIB 06530138206</item>
      <item>Katica Majetić, OIB 06573700602</item>
      <item>Selma Elezović, OIB 06618473251</item>
      <item>Antica Grozdanić, OIB 06671368015</item>
      <item>Branka Havić, OIB 07157247978</item>
      <item>Mladen Mihelčić, OIB 07308498700</item>
      <item>Đurđica Peričić, OIB 07309091595</item>
      <item>Stjepan Car, OIB 07660786675</item>
      <item>Marta Plavac, OIB 7836003467</item>
      <item>Marijana Mureta, OIB 07853618269</item>
      <item>Zdravko Žarić, OIB 07925926350</item>
      <item>Pava Miličević, OIB 08180109073</item>
      <item>Josipa Šubat, OIB 08615260916</item>
      <item>Albin Domijan, OIB 08627284309</item>
      <item>Nedeljka Jeličić, OIB 8743319910</item>
      <item>Morena Premeru, OIB 08935679283</item>
      <item>Marija Kršul, OIB 08997311267</item>
      <item>Irena Gašparović, OIB 09286407311</item>
      <item>Vjekoslav Lončarić, OIB 9327291136</item>
      <item>Jelena Marošević, OIB 09527418010</item>
      <item>Šime Brkljača, OIB 09671716234</item>
      <item>Gordana Merčnik, OIB 09705258294</item>
      <item>Mato Odžić, OIB 09840270221</item>
      <item>Anica Car, OIB 09843513117</item>
      <item>Branka Pintar, OIB 09998566041</item>
      <item>Tihomir Kršul, OIB 10031574360</item>
      <item>Siniša Tomašić, OIB 10125305225</item>
      <item>Stipan Kovačev, OIB 10144805902</item>
      <item>Martina Štimac, OIB 10321384747</item>
      <item>Dragica Pešić, OIB 10715089092</item>
      <item>Marica Huzjak, OIB 10818451713</item>
      <item>Radmila Šubert, OIB 10960235878</item>
      <item>Maša Manestar, OIB 11112529596</item>
      <item>Franjo Pobor, OIB 11222359011</item>
      <item>Irena Juretić, OIB 11334263797</item>
      <item>Zvjezdana Perhat, OIB 11436254624</item>
      <item>Mara Ilić, OIB 11877698144</item>
      <item>Željko Blažičević, OIB 11946180073</item>
      <item>Ivanka Domijan, OIB 11970305027</item>
      <item>Anton Gabrić, OIB 12057981809</item>
      <item>Oleg Trošelj, OIB 12078388303</item>
      <item>Ruža Soldić, OIB 12113567585</item>
      <item>Milan Stanisavljević, OIB 12137905305</item>
      <item>Juraj Smolčić, OIB 12147098055</item>
      <item>Lydia Jurinčić, OIB 12412409030</item>
      <item>Pejo Prgić, OIB 12503418002</item>
      <item>Danijela Zgombić, OIB 12519027744</item>
      <item>Nataša Rakas, OIB 12705818080</item>
      <item>Đuro Jelovac, OIB 12778826682</item>
      <item>Tatjana Lončarić, OIB 12780447351</item>
      <item>Natalia Marijanić, OIB 12818595728</item>
      <item>Anita Fele, OIB 12889114850</item>
      <item>Živka Kosanović, OIB 13017258635</item>
      <item>Verica Filić, OIB 13045077755</item>
      <item>Vanda Belamarić, OIB 13053732239</item>
      <item>Božica Manestar, OIB 13070255255</item>
      <item>Vjekoslava Lončarić, OIB 13078127547</item>
      <item>Vesna Šnjarić, OIB 13098373896</item>
      <item>Dubravka Šokčević, OIB 13343882953</item>
      <item>Josip Grbčić, OIB 13456293846</item>
      <item>Radmila Lončarić, OIB 13720287865</item>
      <item>Petar Lončarić, OIB 13822690072</item>
      <item>Zdenko Car, OIB 13969415397</item>
      <item>Ljubomir Stojčić, OIB 13995158115</item>
      <item>Jasna Visković, OIB 14062358396</item>
      <item>Gabrijela Miočević, OIB 14426121076</item>
      <item>Ružica Grbeš, OIB 14517071316</item>
      <item>Ivana Milak, OIB 14702607487</item>
      <item>Anka Fugošić, OIB 14836158450</item>
      <item>Dragica Pejić, OIB 14906364627</item>
      <item>Savo Grozdanić, OIB 15057461824</item>
      <item>Elvis Majetić, OIB 15254711783</item>
      <item>Marijan Benić, OIB 15454783727</item>
      <item>Vlado Markovinović, OIB 15461762781</item>
      <item>Nevenka Barović, OIB 15488859116</item>
      <item>Melita Frančišković, OIB 15520868988</item>
      <item>Katica Bujan, OIB 15696142082</item>
      <item>Robert Bengez, OIB 15743547330</item>
      <item>Marina Milković, OIB 15928003101</item>
      <item>Janja Strizić, OIB 15999620533</item>
      <item>Bore Čajić, OIB 16064853764</item>
      <item>Vladimir Brozičević, OIB 16095727300</item>
      <item>Estera Juretić, OIB 16106136964</item>
      <item>Sanja Papić, OIB 16172635315</item>
      <item>Blaženko Bačić, OIB 16320919247</item>
      <item>Marijan Geljić, OIB 16615801682</item>
      <item>Josipa Hrvaćanin, OIB 16748734804</item>
      <item>Rada Danilović, OIB 16750760821</item>
      <item>Silvana Grbčić, OIB 16835766564</item>
      <item>Irmica Car, OIB 16909932700</item>
      <item>Jelena Trutić Božić, OIB 17403078567</item>
      <item>Ana Velker, OIB 17451328275</item>
      <item>Marija Buneta Krišković, OIB 17507210678</item>
      <item>Marija Stojčić, OIB 17524367829</item>
      <item>Drinko Lončarić, OIB 17639177396</item>
      <item>Anamarija Mazzarolli, OIB 17735908074</item>
      <item>Julijana Fak, OIB 17778836164</item>
      <item>Milan Miočić, OIB 17901246902</item>
      <item>Ferdinand Stilin, OIB 17973310644</item>
      <item>Vesna Kalinić, OIB 17987163851</item>
      <item>Mira Kovačić, OIB 18219589575</item>
      <item>Marija Fele, OIB 18341658603</item>
      <item>Ankica Muminagić, OIB 18626516130</item>
      <item>Jasna Čor, OIB 18840500591</item>
      <item> Monika Lončarević, OIB 18985328209</item>
      <item>Tatjana Cvitković, OIB 19033799042</item>
      <item>Ana Filipović, OIB 19236656835</item>
      <item>Dragica Brozović, OIB 19530490642</item>
      <item>Ljiljana Blažina, OIB 19625290825</item>
      <item>Ante Antić, OIB 20363960955</item>
      <item>Kristijan Pobor, OIB 20605444121</item>
      <item>Iva Maria Virag, OIB 20608432664</item>
      <item>Dušanka Vedrić, OIB 20875100180</item>
      <item>Rajko Jurišić, OIB 20922977986</item>
      <item>Dragica Djurić, OIB 21097831622</item>
      <item>Anđela Mlikota, OIB 21211769391</item>
      <item>Ivan Mijić, OIB 21217198521</item>
      <item>Ljiljana Katić, OIB 21731397003</item>
      <item>Slavica Mandić, OIB 21791194752</item>
      <item>Tamara Sučić, OIB 21798392060</item>
      <item>Tomislav Karamarko, OIB 21804881537</item>
      <item>Marija Pobor, OIB 87374719356</item>
      <item>Josip Pobor, OIB 02121583320</item>
      <item>Vladimir Tomljanović, OIB 21916262266</item>
      <item>Branka Žanić, OIB 21926537911</item>
      <item>Marina Car, OIB 21951063172</item>
      <item>Milena Ilić, OIB 21954934621</item>
      <item>Mirko Marić, OIB 22256071366</item>
      <item>Dominik Crnković, OIB 22261027337</item>
      <item>Sanja Kovač, OIB 22385132326</item>
      <item>Marijana Malčić, OIB 22466177278</item>
      <item>Dolores Stojčić, OIB 22630594457</item>
      <item>Ljlilja Ježić, OIB 22777493217</item>
      <item>Ankica Petričević, OIB 22787426230</item>
      <item>Anton Badurina Tomić, OIB 22884399530</item>
      <item>Gordana Klisurić, OIB 22933364920</item>
      <item>Sanja Madvešček, OIB 23073483942</item>
      <item>Dubravka Mavrić, OIB 23187130043</item>
      <item>Ankica Košuljandić, OIB 23268155358</item>
      <item>Ivan Đaković, OIB 23302786159</item>
      <item>Željko Pađen, OIB 23321134873</item>
      <item>Marina Petrinović, OIB 23348905311</item>
      <item>Marija Pavlić, OIB 23567979698</item>
      <item>Juraj Katnić, OIB 23638284992</item>
      <item>Blaženko Kršul, OIB 23860239071</item>
      <item>Dario Car, OIB 23901066951</item>
      <item>Baldo Hreljac, OIB 24107197220</item>
      <item>Ivica Ropac, OIB 24231536342</item>
      <item> Višnja Jelenović, OIB 24265010911</item>
      <item>Marija Lončarić, OIB 24265569115</item>
      <item>Marica Volf, OIB 24345294814</item>
      <item>Nada Perišić, OIB 24396129486</item>
      <item>Snježana Bertović, OIB 24442634031</item>
      <item>Ružica Tonković, OIB 24600136140</item>
      <item>Branka Pilaš, OIB 24694582370</item>
      <item>Goran Jakovac, OIB 24704459512</item>
      <item>Pavica Buovac, OIB 24892575863</item>
      <item>Katarina Vlastelić, OIB 24905953241</item>
      <item>Aleksandra Domijan, OIB 25069857732</item>
      <item>Ivana Babić, OIB 25091536758</item>
      <item>Sanja Plavac, OIB 25185986029</item>
      <item>Vitomir Manestar, OIB 25229835841</item>
      <item>Jelka Mavrić Tomić, OIB 25229970572</item>
      <item>Ivica Perhat, OIB 25256115930</item>
      <item>Ruža Kosanović, OIB 25536824393</item>
      <item>Ivanka Butorac, OIB 25545666665</item>
      <item>Goran Cindrić, OIB 25588128854</item>
      <item>Dario Brkić, OIB 25943421017</item>
      <item>Vinko Pobor, OIB 26012691330</item>
      <item>Tina Perhat, OIB 26017349047</item>
      <item>Kornelija Katalinić, OIB 26204394900</item>
      <item>Marija Galjanić Sovar, OIB 26256457137</item>
      <item>Zrinka Lipičanin, OIB 26273143005</item>
      <item>Hrvoje Zubčić, OIB 26337763592</item>
      <item>Hrvoje Berić, OIB 26358954800</item>
      <item>Ljiljana Aleksić Žunić, OIB 26383533109</item>
      <item>Ajka Sarajlić, OIB 26768782135</item>
      <item>Danijela Kovačić, OIB 26824699557</item>
      <item>Slavica Jurić, OIB 26877410862</item>
      <item>Vlatka Stipeč, OIB 26919209412</item>
      <item>Željko Knežević, OIB 27066149936</item>
      <item>Marijana Komadina, OIB 27112285021</item>
      <item>Biljana Kostić, OIB 27135664719</item>
      <item>Marija Balas, OIB 27304529341</item>
      <item>Ivan Pahlić, OIB 27308570809</item>
      <item>Filip Barišić, OIB 27393929250</item>
      <item>Anđa Šeremet, OIB 27471842487</item>
      <item>Šaćir Skenderi, OIB 27544547315</item>
      <item>Marica Knez, OIB 27653935452</item>
      <item>Vlado Jelenović, OIB 27703839272</item>
      <item>Marija Car, OIB 27805714821</item>
      <item>Franjo Broz, OIB 27823129294</item>
      <item>Sandra Vukelić, OIB 27902042943</item>
      <item>Gordana Piškulić, OIB 28188489967</item>
      <item>Rude Jeličić, OIB 28520122239</item>
      <item>Viktor Lončarić, OIB 28590773896</item>
      <item>Mladenka Blažičević, OIB 28691771439</item>
      <item>Antonija Car, OIB 28754597893</item>
      <item>Josip Jurić, OIB 28988462488</item>
      <item>Mirjana Šamanić, OIB 29095904993</item>
      <item>Sanja Stanišić, OIB 29139821100</item>
      <item>Meri Mavrić, OIB 29175374636</item>
      <item>Nikola Samaržija, OIB 29373277147</item>
      <item>Lidija Babič, OIB 29547514898</item>
      <item>Dušan Jović, OIB 29585749171</item>
      <item>Tomislav Lončarić, OIB 29769716618</item>
      <item>Božena Kombol, OIB 30016313468</item>
      <item>Ivica Bačić, OIB 30114915130</item>
      <item>Marija Jerčinović, OIB 30401361379</item>
      <item>Mirko Mataija, OIB 30457761556</item>
      <item>Biljana Frančišković, OIB 30502501799</item>
      <item>Renata Jeličić, OIB 30666022818</item>
      <item>Željka Veljačić, OIB 30801654346</item>
      <item>Jasminka Knez, OIB 30923354945</item>
      <item>Milanko Subotin, OIB 31115755682</item>
      <item>Dragica Strizić, OIB 31192684693</item>
      <item>Nedeljka Kamenić, OIB 31499667371</item>
      <item>Sandra Zubčić, OIB 31636984340</item>
      <item>Ivanka Iva Lončarić, OIB 31658817122</item>
      <item>Slavica Blagojević, OIB 31866455550</item>
      <item>Marija Slaninka, OIB 31911536544</item>
      <item>Marijan Jurinčić, OIB 32098148511</item>
      <item>Kristijan Antić, OIB 32173515446</item>
      <item>Marija Borbelj, OIB 32299241377</item>
      <item>Višnja Smoljan, OIB 32449446849</item>
      <item>Anka Grbčić, OIB 32534217053</item>
      <item>Branimir Starešina, OIB 32755784308</item>
      <item>Tatjana Španović, OIB 32795379549</item>
      <item>Ilija Tatalović, OIB 32847370032</item>
      <item>Tatjana Perović, OIB 32894692455</item>
      <item>Petra Pajnić, OIB 32946572428</item>
      <item>Emine Mehmeti, OIB 32962088787</item>
      <item>Davor Petrinović, OIB 33057573126</item>
      <item>Trajanka Šarar, OIB 33146451257</item>
      <item>Nikola Šaban, OIB 33262652334</item>
      <item>Stanislav Dunato, OIB 33331340683</item>
      <item>Ivan Car, OIB 33475912455</item>
      <item>Vesna Crnčić, OIB 33532981923</item>
      <item>Tomislav Oršolić, OIB 33565911249</item>
      <item>Zdenka Grbčić, OIB 33577491943</item>
      <item>Boris Pobor, OIB 33587551592</item>
      <item>Snježana Ljubić, OIB 33728878406</item>
      <item>Ines Kreutz Pogoreutz, OIB 33744572718</item>
      <item>Nevenka Drpić, OIB 33820976383</item>
      <item>Antonio Vukelić, OIB 33821668302</item>
      <item>Vejsil Nušinović, OIB 33913508891</item>
      <item>Davor Kalanj, OIB 33925461850</item>
      <item>Marija Žarković Turak, OIB 33968354972</item>
      <item>Janja Antonić, OIB 33974633889</item>
      <item>Dragomir Švast, OIB 34268928006</item>
      <item>Tomislav Marušić, OIB 34534493459</item>
      <item>Larisa Čačić, OIB 34536656642</item>
      <item>Zora Crnić, OIB 34744831329</item>
      <item>Ljiljana Šegulja, OIB 34951320298</item>
      <item>Marijan Stojanović, OIB 35234292573</item>
      <item>Dubravka Kršul, OIB 35353414582</item>
      <item>Marija Simić, OIB 35660976846</item>
      <item>Josip Dešman, OIB 36015796787</item>
      <item>Majda Legac, OIB 36200128119</item>
      <item>Predrag Pešević, OIB 36582057638</item>
      <item>Mirjana Gašparović, OIB 36691101554</item>
      <item>Milana Kosanović, OIB 36771677727</item>
      <item>Vesna Dizdarević, OIB 36840841914</item>
      <item>Dragomir Stajčić, OIB 37065363375</item>
      <item>Marija Špacir, OIB 37177504460</item>
      <item>Predrag Jeličić, OIB 37263209962</item>
      <item>Marija Zekić, OIB 37629713219</item>
      <item>Senad Vukelić, OIB 37649812970</item>
      <item>Kata Miočić, OIB 37854709781</item>
      <item>Ivka Kršul, OIB 37959218373</item>
      <item>Marina Bilić, OIB 37982772814</item>
      <item>Linda Pobor, OIB 38032697141</item>
      <item>Vera Sokolić, OIB 38174429645</item>
      <item> Mladen Gržičić, OIB 38190578831</item>
      <item>Saša Mureta, OIB 38469805736</item>
      <item>Slavica Lazarević, OIB 38802460714</item>
      <item>Duško Katnić, OIB 38886261531</item>
      <item>Biserka Pavlić, OIB 38937951309</item>
      <item>Ijeman Antić, OIB 38977763789</item>
      <item>Slavko Zekić, OIB 39037282197</item>
      <item>Milorad Blažičević, OIB 39116935485</item>
      <item>Natali Manestar Car, OIB 39369207665</item>
      <item>Nevenka Obradović, OIB 39376418177</item>
      <item>Marija Đelagić, OIB 39544873502</item>
      <item>Vesna Parat, OIB 39680812529</item>
      <item>Mirjana Marinić, OIB 39863614377</item>
      <item>Karolina Kolarek, OIB 40148939206</item>
      <item>Spomenko Antonić, OIB 40163702766</item>
      <item>Mirko Lončarić, OIB 40177785001</item>
      <item>Alma Vičević, OIB 40190808180</item>
      <item>Ivanka Jokić, OIB 40591744505</item>
      <item>Željka Grbčić, OIB 40740226122</item>
      <item>Jasmina Vujnović, OIB 40764723117</item>
      <item>Karin Car, OIB 40777486772</item>
      <item>Marijana Miličević, OIB 40780401747</item>
      <item>Karin Krepelnik, OIB 40986525947</item>
      <item>Dušan Pobor, OIB 41086151696</item>
      <item>Tomislava Hržić, OIB 41152968558</item>
      <item>Kristijan Jeličić, OIB 41220216035</item>
      <item>Gordana Vuković, OIB 41272582228</item>
      <item>Sanja Barac, OIB 41423762377</item>
      <item> Domagoj  Starešina, OIB 41894497576</item>
      <item>Zlata Miočić, OIB 41936325791</item>
      <item>Natali Ivančić Majetić, OIB 41977295655</item>
      <item>Vedran Matejčić, OIB 42208486452</item>
      <item>Mirela Šokčević, OIB 42420556371</item>
      <item>Vera Matejčić, OIB 42555293728</item>
      <item>Dragica Novaković, OIB 42648220045</item>
      <item>Josip Dijanić, OIB 42673859960</item>
      <item>Olga Vičić, OIB 42709704761</item>
      <item>Gordana Mataija, OIB 42726141950</item>
      <item>Višnja Sučić, OIB 42857666402</item>
      <item>Branka Kegalj, OIB 42896901409</item>
      <item>Mirjana Đorđević, OIB 42937256091</item>
      <item>Željka Prpić, OIB 43071290800</item>
      <item>Ranka Melkus, OIB 43080921038</item>
      <item>Mira Ljubanović, OIB 43112832163</item>
      <item>Mirjana Briški, OIB 43141906435</item>
      <item>Zdenka Martinuč, OIB 43165639929</item>
      <item>Denis Vlah Car, OIB 43263726783</item>
      <item>Štefanija Malnar, OIB 43295113171</item>
      <item>Ilija Barišić, OIB 43321500925</item>
      <item>Jelena Bubrić, OIB 43359772250</item>
      <item>Mihaela Car, OIB 43642135016</item>
      <item>Tatjana Jovanović, OIB 43659369804</item>
      <item>Sara Rikanović, OIB 43826183311</item>
      <item>Dražen Mihajlović, OIB 43843827544</item>
      <item>Vesna Fejzić, OIB 44090163651</item>
      <item>Mira Veršić, OIB 44161928210</item>
      <item>Mauricio Samaržija, OIB 44229011598</item>
      <item>Stojadin Stojanović, OIB 44412207464</item>
      <item>Ozana Lokmer, OIB 44525047572</item>
      <item>Višnja Šojat, OIB 44592892300</item>
      <item>Sanja Bodalec, OIB 44659144711</item>
      <item>Slavko Morožin, OIB 44671602835</item>
      <item>Ivanka Mataija, OIB 44710450686</item>
      <item>Božo Miočić, OIB 44756988359</item>
      <item>Anđa Lukić, OIB 44869993785</item>
      <item>Jadranka Čandrlić, OIB 45036732922</item>
      <item>Katica Gržac, OIB 45150395107</item>
      <item>Marica Matešić, OIB 45165769399</item>
      <item>Paul Kosanović, OIB 45369672147</item>
      <item>Jelena Bujan, OIB 45656882523</item>
      <item>Zoran Tonković, OIB 45789346613</item>
      <item>Berislav Manestar, OIB 46475134259</item>
      <item>Mirna  Rubčić, OIB 46835468795</item>
      <item>Vlasta Gregorić, OIB 46927352156</item>
      <item>Ana Rubčić, OIB 47101797302</item>
      <item>Anka Pavlović, OIB 47140959557</item>
      <item>Mihaela Dujlović, OIB 47278985757</item>
      <item>Katica Mrvoš, OIB 47893055313</item>
      <item>Verica Pavić, OIB 48041700614</item>
      <item> Marina Župan, OIB 48108211655</item>
      <item>Dean Maričić, OIB 48108988020</item>
      <item>Željko Zbašnik, OIB 48238957790</item>
      <item>Senka Vekić, OIB 48315391367</item>
      <item>Rinaldo Donda, OIB 48405360965</item>
      <item>Dean Švast, OIB 48441698289</item>
      <item>Nada Majetić, OIB 48477118681</item>
      <item>Tihomir Stegne, OIB 48571579446</item>
      <item>Dušan Dotlić, OIB 48584399267</item>
      <item>Terezija Mahulik, OIB 48595161528</item>
      <item>Ankica Stanisavljević, OIB 49331092187</item>
      <item>Marijan Mihajlović, OIB 49342594519</item>
      <item>Elza Njegovan, OIB 49344587502</item>
      <item>Marino Antić, OIB 49427901440</item>
      <item>Ivica Karamarko, OIB 49464911632</item>
      <item>Dako Plavac, OIB 49535477092</item>
      <item>Berislav Jurinčić, OIB 49544354760</item>
      <item>Branka Lončarić, OIB 49572661449</item>
      <item>Jasna Blažević, OIB 49580598761</item>
      <item>Ivica Antić, OIB 49769960041</item>
      <item>Iris Džinović, OIB 49850221833</item>
      <item>Anica Blažičević, OIB 50296389096</item>
      <item>Tanja Jeličić, OIB 50493621918</item>
      <item>Vesna Frković, OIB 51068690999</item>
      <item>Zora Vasilić, OIB 51113609692</item>
      <item> Kazimir Piršić, OIB 51131565852</item>
      <item>Jadranka Saftić, OIB 51329097460</item>
      <item>Ksenija Antić, OIB 51350032564</item>
      <item>Irena Mužević, OIB 51494497250</item>
      <item>Antonija Pešević, OIB 51600637189</item>
      <item>Marija Ahel, OIB 51901609610</item>
      <item>Bosiljka Šegulja, OIB 52164093035</item>
      <item>Slavko Brozović, OIB 52184457792</item>
      <item>Amira Ramić, OIB 52464184674</item>
      <item>Jakob Leskur, OIB 52491423644</item>
      <item>Stjepan Šoštarić, OIB 52542592661</item>
      <item> Jadranka Lončarić, OIB 52855313167</item>
      <item>Rade Drageljević, OIB 52914071227</item>
      <item>Radmila Glad, OIB 53031543336</item>
      <item>Milka Mužević, OIB 53133123571</item>
      <item>Nada Tkalčević, OIB 53242032791</item>
      <item>Lidija Bogeljić, OIB 53302458420</item>
      <item>Veljka Delić Ibukić, OIB 53431326441</item>
      <item>Anka Skočilić, OIB 53479857900</item>
      <item>Matilda Lončarić, OIB 53619202107</item>
      <item>Marija Donda, OIB 53731640492</item>
      <item>Hrvoje Vukšić, OIB 53880324490</item>
      <item>Jasna Grganić, OIB 54104210063</item>
      <item>Mladena Aleksić, OIB 54293960553</item>
      <item>Gospa Đukić, OIB 54486510815</item>
      <item>Petar Stan, OIB 54989280409</item>
      <item>Pelka Tonković, OIB 55517593909</item>
      <item>Maja Križan, OIB 55703908563</item>
      <item>Mira Dumić, OIB 55916988946</item>
      <item>Ana Katnić, OIB 55975104889</item>
      <item>Ivan Štanfelj, OIB 56149116685</item>
      <item>Milan Tomić, OIB 56153993191</item>
      <item>Vojislav Antonić, OIB 56198878293</item>
      <item>Smiljana Delić, OIB 56243545198</item>
      <item>Stjepan Jeličić, OIB 56524573566</item>
      <item>Kristina Smolčić, OIB 56728258655</item>
      <item>Rudolf Kleković, OIB 56735648099</item>
      <item>Marica Fafanđel, OIB 56820781001</item>
      <item>Tatjana Josipović, OIB 56997679207</item>
      <item>Slavica Mudražija Brozović, OIB 57066784118</item>
      <item>Milan Fištrović, OIB 57086995562</item>
      <item>Marica Kafadar, OIB 57221690520</item>
      <item>Damir Matijević, OIB 57525883255</item>
      <item>Josip Cickaj, OIB 57834784802</item>
      <item>Anđela Car, OIB 57870195117</item>
      <item>Momir Pešević, OIB 58395735250</item>
      <item>Ljubinko Antić, OIB 58457213651</item>
      <item>Goran Mužević, OIB 58492982368</item>
      <item>Nadia Janeš, OIB 58539989044</item>
      <item>Ivica Jerčinović, OIB 58565840456</item>
      <item>Paulina Krmpotić, OIB 58585425799</item>
      <item>Milan Cvetinović, OIB 58597261036</item>
      <item>Zdravko Butković, OIB 58836938446</item>
      <item>Sabira Nušinović, OIB 59172089561</item>
      <item>Marijana Kršul, OIB 59327411624</item>
      <item>Jadranka Franić, OIB 59393221191</item>
      <item>Dragica Vukelić, OIB 59437642157</item>
      <item>Ljiljana Marijanović, OIB 59470310622</item>
      <item> Miranda Baić, OIB 59596780909</item>
      <item>Aleksandra Uzelac, OIB 59881231310</item>
      <item>Dušanka Maravić, OIB 60161012191</item>
      <item>Vitomir Manestar, OIB 60379899174</item>
      <item>Cvijeta Jeličić, OIB 60403435219</item>
      <item>Ivana Matijević, OIB 60473905145</item>
      <item>Ana Perhat, OIB 60636259519</item>
      <item>Slavko Jurić, OIB 60653511785</item>
      <item>Natali Travaglia, OIB 60746236501</item>
      <item>Šime Fafanđel, OIB 60857770232</item>
      <item>Blaženka Držaić, OIB 61023405391</item>
      <item>Filip Tratnjak, OIB 61042330723</item>
      <item>Marina Cerović, OIB 61273315648</item>
      <item>Saša Pobor, OIB 61425367072</item>
      <item>Elvira Hreljac, OIB 61432878391</item>
      <item>Josipa Butković, OIB 61535237589</item>
      <item>Helena Juretić, OIB 61786397198</item>
      <item>Ljubica Brkić, OIB 61895172623</item>
      <item>Katarina Brozović, OIB 62042992330</item>
      <item>Marijana Majić, OIB 62200575471</item>
      <item>Ljubica Domijan Blažičević, OIB 62201578649</item>
      <item>Vladimir Zatezalo, OIB 62228570941</item>
      <item>Ivana Matetić, OIB 62365591535</item>
      <item>Ružica Perhat, OIB 62390390665</item>
      <item>Marija Pešušić, OIB 62392173047</item>
      <item>Josip Rubčić, OIB 62431680528</item>
      <item>Višnja Anić, OIB 62555862832</item>
      <item>Štefa Sarić, OIB 62577560575</item>
      <item>Marica Brnjac, OIB 62819905469</item>
      <item>Drinka Kršul, OIB 62905561406</item>
      <item>Marija Zamuda, OIB 63133929454</item>
      <item>Marica Sučić, OIB 63198737722</item>
      <item>Martina Rebić, OIB 63229908975</item>
      <item>Marija Car, OIB 63389912281</item>
      <item>Marko Kikić, OIB 63409355120</item>
      <item>Ankica Katnić, OIB 63467493547</item>
      <item>Marina Kodrnja, OIB 63560552972</item>
      <item>Milorad Barac, OIB 63588746437</item>
      <item>Dario Hreljac, OIB 63924523473</item>
      <item>Duško Spasenić, OIB 64131088151</item>
      <item>Dijana Butorac, OIB 64136932443</item>
      <item>Nikola Alafetić, OIB 64260595716</item>
      <item>Rodoljub Lončarić, OIB 64538199008</item>
      <item>Hedviga Čavrag, OIB 64573330209</item>
      <item>Jelena Kurelac, OIB 64603230445</item>
      <item>Biserka Premeru, OIB 64608039248</item>
      <item>Vilko Antić, OIB 64969769507</item>
      <item>Dražen Uremović, OIB 65097234898</item>
      <item>Stevan Maravić, OIB 65099738649</item>
      <item>Jasminka Babić, OIB 65102696373</item>
      <item>Jasminka Antić, OIB 65102696373</item>
      <item>Vesna Grgurić Pilić, OIB 65156970759</item>
      <item>Vladimir Brozina, OIB 65265058620</item>
      <item>Dijana Hrvaćanin, OIB 65271986709</item>
      <item>Marin Uremović, OIB 65754560220</item>
      <item>Tomislav Delić, OIB 65900287926</item>
      <item>Silvano Baldo, OIB 65965360655</item>
      <item>Iva Krpan, OIB 66001772110</item>
      <item>Anica Prodanović, OIB 66092235814</item>
      <item>Snježana Steinhauser, OIB 66099810959</item>
      <item>Branka Jurčević, OIB 66562652150</item>
      <item>Ivica Samardžija, OIB 66976153331</item>
      <item>Slavko Grozdek, OIB 67188007751</item>
      <item>Kruno Kovač, OIB 67266124036</item>
      <item>Mladenka Maravić, OIB 67288155113</item>
      <item>Milan Nećak, OIB 67368916954</item>
      <item>Mirjana Frković, OIB 67453810672</item>
      <item>Božica Milošević, OIB 67500068410</item>
      <item>Ljerka Hica, OIB 67579076500</item>
      <item>Ivica Komšić, OIB 67663373729</item>
      <item>Ivanka Šnajdar, OIB 67834552761</item>
      <item>Biserka Lončarić, OIB 67922284650</item>
      <item>Anka Kužela, OIB 68088824850</item>
      <item>Božica Krčmar, OIB 68204088509</item>
      <item>Tomislav Jović, OIB 68303880846</item>
      <item>Marija Antić, OIB 68400622861</item>
      <item>Milivoj Romanić, OIB 68417482037</item>
      <item>Snježana Jokić, OIB 68683312892</item>
      <item>Karolina Hunčak, OIB 69041521618</item>
      <item>Ana  Anušić, OIB 69080967466</item>
      <item>Silvija Grbčić, OIB 69156353200</item>
      <item>Božena Renka, OIB 69297335706</item>
      <item>Marijo Šarčević, OIB 69455774326</item>
      <item>Lidija Sunara, OIB 69551236493</item>
      <item>Stjepan Katalinić, OIB 69597642153</item>
      <item>Ivica Pelić, OIB 69856565661</item>
      <item>Svetlana Kostrenčić, OIB 70034361529</item>
      <item>Miljenko Vičić, OIB 70058422459</item>
      <item>Višnja Jelenović, OIB 70360010187</item>
      <item>Ivanka Ćaćić, OIB 70755857354</item>
      <item>Desanka Brozović, OIB 70836512394</item>
      <item>Karmela Tomić, OIB 70860927486</item>
      <item>Dragica Car, OIB 71048286057</item>
      <item>Renata Skomerža, OIB 71168552868</item>
      <item>Katica Car, OIB 71523756197</item>
      <item>Anton Tonković, OIB 71549578843</item>
      <item>Katica Antić, OIB 71598301167</item>
      <item>Mihaela Kossi, OIB 71745119899</item>
      <item>Đurđa Pešević, OIB 72054303843</item>
      <item>Nina Brdar, OIB 72577278447</item>
      <item>Slavko Matejčić, OIB 72607943599</item>
      <item>Đorđo Obrenović, OIB 72693391502</item>
      <item>Valentina Đurina, OIB 73103305743</item>
      <item>Ljiljana Mavrić, OIB 73145527988</item>
      <item>Anton Radil, OIB 73221853392</item>
      <item> Branka Pavlić, OIB 73300640952</item>
      <item>Anka Gabrić, OIB 73334542225</item>
      <item>Vitomir Kršul, OIB 73573070316</item>
      <item>Josip Tijan, OIB 73608905206</item>
      <item>Čedo Knežević, OIB 73638648067</item>
      <item>Marina Domijan Preden, OIB 73749863407</item>
      <item>Marija Matejčić, OIB 73781053932</item>
      <item>Darko Bojin, OIB 74039193257</item>
      <item>Ljiljana Višnić, OIB 74224803698</item>
      <item>Milena Blažić Knez Knez, OIB 74282338697</item>
      <item> Dinko  Buneta, OIB 74370595942</item>
      <item>Dubravko Kralj, OIB 74430756362</item>
      <item>Anka Klanfar, OIB 74466312501</item>
      <item>Snežana Balon, OIB 74735426948</item>
      <item>Aleksa Đokić, OIB 74931817652</item>
      <item>Gordana Domijan, OIB 75031985739</item>
      <item>Vlastimir Lončarić, OIB 75096063195</item>
      <item>Josip Car, OIB 75222794226</item>
      <item>Damnjan Draganić, OIB 75273710785</item>
      <item>Grozdana Tus, OIB 75364825080</item>
      <item>Marica Hajduković, OIB 75404857346</item>
      <item>Marica Kovačević, OIB 75418006588</item>
      <item>Marija Lončar, OIB 75597368633</item>
      <item>Slavko Šupak, OIB 75697032775</item>
      <item>Berislav Ahel, OIB 75725703130</item>
      <item>Dušanka Pobor, OIB 75742861937</item>
      <item>Sanja Baričević, OIB 75961944052</item>
      <item>Gordana Vukelić, OIB 76206311910</item>
      <item>Zoran Komadina, OIB 76283008619</item>
      <item>Tanja Malovoz, OIB 76384921715</item>
      <item>Dolores Pećarina, OIB 76475765024</item>
      <item>Toni Nikčevski, OIB 76649572574</item>
      <item>Ivan Jurinčić, OIB 76901415567</item>
      <item>Ivan Tomić, OIB 76963566249</item>
      <item>Nikola Mulc, OIB 77132244822</item>
      <item>Evelin Krajačić, OIB 77213421755</item>
      <item>Slavica Matošević, OIB 77248467590</item>
      <item>Slavica Smojver, OIB 77429544611</item>
      <item>Mladenka Dundović, OIB 77492259993</item>
      <item>Marijana Klanfar, OIB 77516006289</item>
      <item>Agata Prec, OIB 77852027143</item>
      <item>Igor Antić, OIB 77986246550</item>
      <item>Anita Mataija, OIB 78024365415</item>
      <item>Slavica Mejašić, OIB 78136402361</item>
      <item>Ladislav Borbelj, OIB 78230547714</item>
      <item>Dean Jeličić, OIB 78340971907</item>
      <item>Manda Blažević, OIB 78348008071</item>
      <item>Svetlana Markovinović, OIB 78563607099</item>
      <item>Neven Lilić, OIB 78653674096</item>
      <item>Vitomir Car, OIB 78876024193</item>
      <item>Željka Stilin, OIB 79048254480</item>
      <item>Ivanka Mavrić, OIB 79076857046</item>
      <item>Desanka Jović, OIB 79094844535</item>
      <item>Suzana Benić, OIB 79141555934</item>
      <item>Nino Košuljandić, OIB 79182446370</item>
      <item>Rita Začek, OIB 79196762769</item>
      <item>Franjo Lončarić, OIB 79614560578</item>
      <item>Ivan Lenac, OIB 79673285682</item>
      <item>Mladen Skorić, OIB 79793868240</item>
      <item>Irena Mužević, OIB 80118955057</item>
      <item>Marica Nikčevski, OIB 80148104913</item>
      <item>Manda Gašparović, OIB 80393187329</item>
      <item>Mirijanka Brenc, OIB 80417277561</item>
      <item>Kristina Kršul, OIB 80676293576</item>
      <item>Nada Bobić, OIB 80913963222</item>
      <item>Tihomir Manjkaz, OIB 81078385919</item>
      <item>Vjenceslav Vuković, OIB 81124495738</item>
      <item>Zdenka Švarcmajer, OIB 81176982324</item>
      <item>Radojka Velić, OIB 81220995621</item>
      <item>Edin Behrić, OIB 81236804056</item>
      <item>Ivica Dragoja, OIB 81294886721</item>
      <item>Tatjana Matošić, OIB 81453008016</item>
      <item>Zorica Kolmanić, OIB 81585884481</item>
      <item>Gojko Strizić, OIB 81643856571</item>
      <item>Anka Đikandić, OIB 81758684809</item>
      <item>Josip Antić, OIB 82145540535</item>
      <item>Ivanka Lončarić, OIB 82323426964</item>
      <item>Zdenka Carević, OIB 82342340646</item>
      <item>Stana Katnić, OIB 82456704569</item>
      <item>Ana Albertina Sladić, OIB 82502093451</item>
      <item>Gršo Mataija, OIB 82551408345</item>
      <item>Marijana Gazilj, OIB 82667797544</item>
      <item>Mario Borić, OIB 82719762394</item>
      <item>Vitomir Radović, OIB 82722469682</item>
      <item>Snežana Piljić, OIB 83125670340</item>
      <item>Nikola Cvijanović, OIB 83235736870</item>
      <item>Iva Šejić, OIB 83237607804</item>
      <item>Goranka Gašparović Imširović, OIB 83446090528</item>
      <item>Marinko Peranić, OIB 83490224552</item>
      <item>Blanka Nikolić, OIB 83493840602</item>
      <item>Snježana Laslavić, OIB 83499953696</item>
      <item>Diana Hlača, OIB 83680597574</item>
      <item>Dijana Petrinović, OIB 83838769701</item>
      <item>Ivanka Maravić, OIB 83888528093</item>
      <item>Nikola Krpan, OIB 84060801434</item>
      <item>Vesna Lončarić, OIB 84128230670</item>
      <item>Lidija Jandrić, OIB 84220392079</item>
      <item>Milan Komerički, OIB 84257009026</item>
      <item>Klaudija Kovačev, OIB 84278200263</item>
      <item>Mirjana Babić Markelić, OIB 84352773002</item>
      <item>Ivanka Benić, OIB 84425882373</item>
      <item>Branislav Dimitrijević, OIB 84430545232</item>
      <item>Ksenija Lovrić Baričević, OIB 84496142758</item>
      <item>Arsen Lončarić, OIB 84553823523</item>
      <item>Zlatomir Car, OIB 84638714926</item>
      <item>Gojka Crnković, OIB 84863546115</item>
      <item>Aleksandar Vojnović, OIB 84918194716</item>
      <item>Ostoja Šokčević, OIB 84947668124</item>
      <item>Zdenka Semeš, OIB 85439409939</item>
      <item>Klara Putina Mataija, OIB 85550576749</item>
      <item>Lidija Nekić, OIB 85692888453</item>
      <item>Anka Polić, OIB 85754944486</item>
      <item>Anita Frković, OIB 85799511678</item>
      <item>Mara Vukić, OIB 86216519295</item>
      <item>Ivan Blažević, OIB 86247584226</item>
      <item>Marija Car, OIB 86479941132</item>
      <item>Daniela de Maio, OIB 86819762378</item>
      <item>Branka Pelić, OIB 86931967715</item>
      <item>Blaženka Dunato, OIB 87074245652</item>
      <item>Branka Ivančić, OIB 87086359024</item>
      <item>Jasmina Malatestinić, OIB 87183137748</item>
      <item>Ivica Matošić, OIB 87450258284</item>
      <item>Ines Mađar, OIB 87745586839</item>
      <item>Nada Radojčić, OIB 87903209138</item>
      <item>Robert Radojević, OIB 87926719972</item>
      <item>Damir Prgić, OIB 88062147891</item>
      <item>Goran Blažić, OIB 88111870679</item>
      <item>Albin Pobor, OIB 88196323930</item>
      <item>Marija Leskur, OIB 88234952252</item>
      <item>Marija Brozović, OIB 88716827214</item>
      <item>Jozefa Mišković, OIB 88725914844</item>
      <item>Nadežda Trbović, OIB 88745143916</item>
      <item>Kleofina Grgurić, OIB 88805696156</item>
      <item>Josip Car, OIB 88856573095</item>
      <item>Ana Lošić (Capić), OIB 89010816650</item>
      <item>Ankica Antić, OIB 89119011186</item>
      <item>Kata Blažić, OIB 89157221813</item>
      <item>Smiljanka Matejčić, OIB 89323133274</item>
      <item>Josip Car, OIB 89377589294</item>
      <item>Ivica Miriam Jurinčić, OIB 89521589849</item>
      <item>Gordana Perković, OIB 89593403145</item>
      <item>Roza Draženović, OIB 89621218655</item>
      <item>Neven Jokić, OIB 89634246448</item>
      <item>Barbara Crnković Domijan, OIB 89643124197</item>
      <item>Damir Katulić, OIB 89653550616</item>
      <item>Vladimir Ivančić, OIB 89722866436</item>
      <item>Ivan Pobor, OIB 89835630084</item>
      <item>Željka Jugović, OIB 89872663683</item>
      <item>Marija Borbelj, OIB 89890802118</item>
      <item>Petar Prvulović, OIB 90020264919</item>
      <item>Marinko Albaneze, OIB 90036209281</item>
      <item>Mladen Butorac, OIB 90087548179</item>
      <item>Anita Pešut, OIB 90090665793</item>
      <item>Ramona Beti, OIB 90113947833</item>
      <item>Vida Lovrić, OIB 90143132190</item>
      <item>Božica Trbović, OIB 90232041843</item>
      <item>Franka Galetić, OIB 90552121865</item>
      <item>Vesna Parat, OIB 90598815901</item>
      <item>Dragan Hreljac, OIB 90826947848</item>
      <item>Željko Veljačić, OIB 91169127118</item>
      <item>Vesna Radočaj, OIB 91249935820</item>
      <item>Biserka Štokić, OIB 91519673170</item>
      <item>Vladimir Manestar, OIB 91546412898</item>
      <item>Zorka Mujadžić, OIB 91636558407</item>
      <item>Đurđa Telesmanić, OIB 91654199862</item>
      <item>Milan Nekić, OIB 91819313597</item>
      <item>Kristina Kovačić, OIB 91950818148</item>
      <item>Antonija Balas, OIB 92075497025</item>
      <item>Josip Fugošić, OIB 92199546041</item>
      <item>Đurđica Mijuk, OIB 92261816975</item>
      <item>Snežana Stan, OIB 92269448838</item>
      <item>Ivica Katnić, OIB 92304321238</item>
      <item>Zelkida Zukić, OIB 92345302812</item>
      <item>Violeta Kahrimanović, OIB 92403898266</item>
      <item>Nada Lončarić, OIB 92975176577</item>
      <item>Ana Bešker, OIB 93067865935</item>
      <item>Božica Seleš, OIB 93193907444</item>
      <item>Marija Antić, OIB 93259582186</item>
      <item>Daniela Klaić, OIB 93264150407</item>
      <item>Ivanka Ilić, OIB 93314323548</item>
      <item>Ivanka Car, OIB 93335045935</item>
      <item>Desanka Holi, OIB 93406862954</item>
      <item>Branimir Manestar, OIB 93694012444</item>
      <item>Josip Žentil, OIB 93776799619</item>
      <item>Stjepan Jurčić, OIB 93858988390</item>
      <item>Marica Jurčić, OIB 93871071056</item>
      <item>Milan Knežević, OIB 93877432545</item>
      <item>Darko Dević, OIB 93896949996</item>
      <item>Ivica Jurčić, OIB 94236437865</item>
      <item>Nedeljka Orešković, OIB 94360543427</item>
      <item>Ivica Poslek, OIB 94473090657</item>
      <item>Dražen Tomašek, OIB 94756065183</item>
      <item>Vesna Turčinov, OIB 94792389193</item>
      <item>Marta Marković, OIB 94912887885</item>
      <item>Ivanka Jurinčić, OIB 95466468181</item>
      <item>Nedjeljka Vranješ, OIB 95512173540</item>
      <item>Josip Matijašić, OIB 95564979252</item>
      <item>Marija Marić, OIB 95596558858</item>
      <item>Mirjana Marijanić, OIB 95655510904</item>
      <item>Mladenka Šekrst, OIB 95745403508</item>
      <item>Rudolf Polić, OIB 95770471792</item>
      <item>Sanja Jurković, OIB 95994842233</item>
      <item>Pamela Car, OIB 96307208645</item>
      <item>Beba Vuzem, OIB 96460193060</item>
      <item>Catarina Antić, OIB 96487383761</item>
      <item>Martina Janković, OIB 96490654877</item>
      <item>Anica Marković, OIB 96708146986</item>
      <item>Robert Grmuša, OIB 96715849078</item>
      <item>Dean Lončarić, OIB 96782834560</item>
      <item>Hrvoje Marina, OIB 96915401911</item>
      <item>Vukosava Vukelić, OIB 97207122185</item>
      <item>Ilinka Barac, OIB 97217475352</item>
      <item>Đuro Marošević, OIB 97359314983</item>
      <item>Vesna Tomić, OIB 97385821114</item>
      <item>Alin Harambašić, OIB 97560983246</item>
      <item>Nikola Car, OIB 97754469615</item>
      <item>Mirjana Kraljić, OIB 97877404727</item>
      <item>Stojan Vidović, OIB 97944624790</item>
      <item>Mira Bašić, OIB 98017124981</item>
      <item>Anica Lenhard, OIB 98079407658</item>
      <item>Štefanija Tonković, OIB 98084213498</item>
      <item>Marija Majstorović, OIB 98196826417</item>
      <item>Valentina Antić, OIB 98234037948</item>
      <item>Marica Barac, OIB 98451456636</item>
      <item>Lidija Parašćak, OIB 98468047168</item>
      <item>Danica Župan, OIB 98506751360</item>
      <item>Mario Vukelić, OIB 98779642956</item>
      <item>Marijan Antić, OIB 98878198692</item>
      <item>Ivica Jelenović, OIB 98897856107</item>
      <item>Dušanka Milošević, OIB 98960600912</item>
      <item>Mirjana Dundović, OIB 99380238563</item>
      <item>Jakov Šokić, OIB 99582535529</item>
      <item>Josip Lončarić, OIB 99825713224</item>
      <item>Andrej Pobor, OIB 99867011981</item>
      <item>Branko Pobor, OIB 99947749328</item>
      <item>Dino Omnić, OIB 99962528730</item>
      <item>Eržebet Jurić, OIB 99975468208</item>
      <item>Brankica Jurinčić, OIB 19417047039</item>
      <item>Zlata Mihajić, OIB 57464837685</item>
      <item>Goran Stanković</item>
      <item> Zoran Stanković</item>
      <item> Ana Mihajić, OIB 31275069338</item>
      <item>Republika Hrvatska, Ministarstvo financija, OIB 18683136487</item>
      <item>Republika Hrvatska, Ministarstvo financija , OIB 18683136487</item>
      <item>Republika Hrvatska, Ministarstvo financija , OIB 18683136487</item>
      <item>Agencija za osiguranje radničkih potraživanja u slučaju stečaja poslodavca, OIB 04323472109</item>
      <item>Republika Hrvatska, OIB 52634238587</item>
      <item>Vještak d.o.o., OIB 66078036556</item>
      <item>Euro Alfa d.o.o., OIB 15191211491</item>
      <item> Ecooperativa d.o.o., OIB 71394193474</item>
      <item>Nastavni zavod za javno zdravstvo PGŽ, OIB 45613787772</item>
      <item>Iskratrade d.o.o. , OIB 75836772939</item>
      <item>Goran Pilaš, vl. obrta Stolarija, OIB 60419782274</item>
      <item>Mibor d.o.o., OIB 79926813469</item>
      <item>RAVIKO d.o.o., OIB 29072112819</item>
      <item>Danica mesna industrija d.o.o., OIB 71246956955</item>
      <item>Agro Rijeka d.o.o., OIB 81237622100</item>
      <item>PERT d.o.o. Ilok, podružnica Rijeka, OIB 42255248046</item>
      <item>Središnje klirinško depozitarno društvo  d.d., OIB 64406809162</item>
      <item>RIMOS d.o.o. , OIB 14998834808</item>
      <item>Riječka industrija odjeće d.o.o., OIB 60667234687</item>
      <item>LABUD d.o.o., OIB 23359164583</item>
      <item>POLAR-KLIMATIZACIJA d.o.o., OIB 02025583821</item>
      <item>ISTRA JADRAN d.o.o. , OIB 16538002788</item>
      <item>Hrvatsko društvo skladatelja , OIB 56668956985</item>
      <item>HIR d.o.o., OIB 69300817215</item>
      <item>Petar Milosavljević, vl. Elektroinstalacije elektromehanika PERO STRUJA, OIB 23687332776</item>
      <item>Agencija za upravljanje državnom imovinom, OIB 75666130770</item>
      <item>E-ELMES d.o.o. , OIB 89958947498</item>
      <item>Suzana Šubat vl. Proizvodno ugostiteljsko trgovačkog obrta Šubat Plast , OIB 49703381463</item>
      <item>OLICOMP d.o.o. , OIB 83937636863</item>
      <item>Hrvatske šume d.o.o. , OIB 69693144506</item>
      <item>SERVING d.o.o. , OIB 61363004712</item>
      <item>Ecoteam-Primo d.o.o. , OIB 03088788819</item>
      <item>GKTD "MURVICA"d.o.o., OIB 68902357395</item>
      <item>TOPLANE d.o.o., OIB 82266510597</item>
      <item>MHS d.o.o., OIB 19940638488</item>
      <item>INSPEKT d.o.o., OIB 24609583524</item>
      <item>Sanjin Smlatić vl. Elektromehaničarski obrt "TONI", OIB 23082342219</item>
      <item>TEHNOINVEST Zagreb d.o.o. , OIB 90487555284</item>
      <item>Carlsberg Croatia d.o.o., OIB 09520995772</item>
      <item>COCA COLA HBC Hrvatska d.o.o. , OIB 00228269289</item>
      <item>Tutti Frutti FMB d.o.o., OIB 27202871867</item>
      <item>Hrvatski telekom d.d. Sjedište regije, OIB 81793146560</item>
      <item>VINDIJA d.d., OIB 44138062462</item>
      <item>CROATIA OSIGURANJE d.d. Zagreb, Filijala Rijeka, OIB 26187994862</item>
      <item>MISTRAŽ d.o.o. , OIB 22233911854</item>
      <item>MIROSLAV MESAROŠ, vl. obrta Akvagan, OIB 38725092435</item>
      <item>I.P. INŽENJERING d.o.o., OIB 19712232615</item>
      <item>MD PROJEKT d.o.o. , OIB 54752098255</item>
      <item>KONZUM d.d., OIB 29955634590</item>
      <item>RIVOS d.o.o., OIB 14087596414</item>
      <item>RI KLIMA Opatija d.o.o., OIB 65622780659</item>
      <item>SONG VIVAK d.o.o., OIB 98596646677</item>
      <item>Arkada-trgovine d.o.o., OIB 02407532885</item>
      <item>Podravka prehrambena industrija d.d., OIB 18928523252</item>
      <item>JAMNICA d.d., OIB 05050436541</item>
      <item>Alen Tucman , OIB 56996921177</item>
      <item>STANIĆ d.o.o., OIB 50056415529</item>
      <item>LEDELA d.o.o., OIB 77778384108</item>
      <item>NIKAS d.o.o., OIB 34588947552</item>
      <item>INA - Industrija nafte d.d. , OIB 27759560625</item>
      <item>HEP - OPSKRBA d.o.o., OIB 63073332379</item>
      <item>Prehrambeno industrijski kombinat d.d. , OIB 40174736344</item>
      <item>MILMAN d.o.o., OIB 59744512982</item>
      <item>JELA d.o.o., OIB 07181416806</item>
      <item>EKO - TONERI d.o.o., OIB 03426057080</item>
      <item>HEP-Operator distribucijskog sustava d.o.o., OIB 46830600751</item>
      <item>ISTRABENZ PLINI d.o.o., OIB 98426608580</item>
      <item>Goran Rihtarić, vl. EX - ALTO obrt za turističku animaciju i konzalting, OIB 36938469624</item>
      <item>Konica Minolta Hrvatska  - poslovna rješenja d.o.o., OIB 31697259786</item>
      <item>Damir Jovanović, vl. Trgovina na malo i veliko "MAJA", OIB 11330648753</item>
      <item>Crikvenica - Opatija EKO d.o.o., PJ Crikvenica, OIB 46094474369</item>
      <item>KTD Vodovod Žrnovnica d.o.o., OIB 36612651354</item>
      <item>KOMPAKT d.o.o., OIB 45729524925</item>
      <item>SKI KLUB "Rijeka" , OIB 79176245106</item>
      <item>Hrvatske vode Zagreb VGI "Kvarnersko primorje i otoci", OIB 28921383001</item>
      <item>Hrvatska radiotelevizija , OIB 68419124305</item>
      <item>Kumrić Dražen, vl. obrta za poljoprivrednu proizvodnju Kumrić, OIB 98906487074</item>
      <item>Arsen Bratović, vl. AB - Elektro elektromehaničarski obrt, OIB 21210174789</item>
      <item>Darko Pečuvčić, vl. PLIN SERVIS, OIB 01525339458</item>
      <item>Kanasta d.o.o., OIB 38650647081</item>
      <item>Republika Hrvatska, Primorsko-Goranska županija, Grad Crikvenica, OIB 11869822073</item>
      <item>LIFT-MONT Rijeka d.o.o., OIB 03254435180</item>
      <item>TAPESS d.o.o., OIB 22248533094</item>
      <item>Pekara Primorje d.o.o., OIB 58250321533</item>
      <item>Silvana Komadina, vl. telekomunikacijski servis, OIB 48603691548</item>
      <item>Turistička zajednica Grada Crikvenice, OIB 78748346087</item>
      <item>VESNA GARTNER- PILAŠ, dr. med. specijalist medicine rada, Specijalistička ordinacija medicine rada, OIB 29999345835</item>
      <item>Zagreb nekretnine d.o.o. , OIB 15364543303</item>
      <item>Jadran usluge d.o.o., OIB 13456343486</item>
      <item>Pekara Benić d.o.o., OIB 39248075627</item>
      <item>Laserline d.o.o., OIB 26680017138</item>
      <item>Vjekoslav Rajber, OIB 31213125160</item>
      <item>Arhiver d.o.o. , OIB 62996782776</item>
      <item>Vladimir i Mladenka Sergo kao vlasnici zajedničkog obrta za proizvodnju i trgovinu "Galanterija", OIB 31174439006</item>
      <item>Zvonko Host kao vlasnik SERVIS ELEKTRONIKE, OIB 10152255355</item>
      <item>"METRO-KON" d.o.o., OIB 53596535064</item>
      <item>Ivica Jurković kao vlasnik Sportskog centra "Omorika", OIB 33477840475</item>
      <item>NEGRO-USLUGE d.o.o., OIB 48437572337</item>
      <item>Goranka Hinić, OIB 77443062936</item>
      <item>Juraj Bačić, OIB 39483071342</item>
      <item>Tomislav Barac, OIB 41163047839</item>
      <item>Darko Blašković, OIB 61948367231</item>
      <item>Saša Brnčić, OIB 09214936285</item>
      <item>Vladimir Brnić, OIB 68992713424</item>
      <item>Željka  Crnjanović, OIB 28769799621</item>
      <item>Ana Cvitković, OIB 79936963157</item>
      <item>Anka Domijan, OIB 23867788624</item>
      <item>Milka Domijan, OIB 99513368126</item>
      <item>Ivan Gašparović, OIB 10278490211</item>
      <item>Robert Gecan, OIB 29064689722</item>
      <item>(pok. Željka) Kristina Grbčić, OIB 41687485744</item>
      <item>Nenad Grubić, OIB 84821149311</item>
      <item>Marijan Jurinčić, OIB 76023856410</item>
      <item>Melanija Kaliman, OIB 91024294834</item>
      <item>Anton Kirinčić, OIB 47660451579</item>
      <item>Afrodita Komadina</item>
      <item>Milica Krpan, OIB 24323637230</item>
      <item>Aramis Liebhardt, OIB 13814878186</item>
      <item>Nada Lončar, OIB 10136293410</item>
      <item>Marina Lončarić, OIB 88158795676</item>
      <item>Ivan Miočić, OIB 97803559992</item>
      <item>Vladimir Montanari, OIB 88274525632</item>
      <item>Josip Mužević, OIB 21068790568</item>
      <item>Ivana Peko Lončar, OIB 26949040669</item>
      <item>Andrija Peričić, OIB 00437414209</item>
      <item>Zdravko Periš, OIB 11291730612</item>
      <item>Zvjezdan Preden, OIB 83285416778</item>
      <item>Slobodan  Radetić, OIB 99658703913</item>
      <item>Anka Sokolić, OIB 82203870324</item>
      <item>Branko Sudar, OIB 06277502311</item>
      <item>Marija Šoštarić, OIB 85546289133</item>
      <item>Siniša Tomašić, OIB 10125305225</item>
      <item>Ivana Trubić, OIB 35722547469</item>
      <item>Vidov Vijeko, OIB 85850074375</item>
      <item>Kuzman Vukić, OIB 23057039320</item>
      <item>Agencija za osiguranje radničkih potraživanja u slučaju stečaja poslodavca, OIB 04323472109</item>
      <item>ERSTE &amp; STEIERKISCHE BANK d.d., OIB 23057039320</item>
      <item>pok. Marija (Nenad) Jeličić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2017.</izvorni_sadrzaj>
    <derivirana_varijabla naziv="DomainObject.Datum_1">21. veljače 2017.</derivirana_varijabla>
  </DomainObject.Datum>
  <DomainObject.PoslovniBrojDokumenta>
    <izvorni_sadrzaj/>
    <derivirana_varijabla naziv="DomainObject.PoslovniBrojDokumenta_1"/>
  </DomainObject.PoslovniBrojDokumenta>
  <DomainObject.Predmet.StrankaIDrugi>
    <izvorni_sadrzaj>VERICA FILIĆ i dr.</izvorni_sadrzaj>
    <derivirana_varijabla naziv="DomainObject.Predmet.StrankaIDrugi_1">VERICA FILIĆ i dr.</derivirana_varijabla>
  </DomainObject.Predmet.StrankaIDrugi>
  <DomainObject.Predmet.ProtustrankaIDrugi>
    <izvorni_sadrzaj>JADRAN d.d. u stečaju CRIKVENICA</izvorni_sadrzaj>
    <derivirana_varijabla naziv="DomainObject.Predmet.ProtustrankaIDrugi_1">JADRAN d.d. u stečaju CRIKVENICA</derivirana_varijabla>
  </DomainObject.Predmet.ProtustrankaIDrugi>
  <DomainObject.Predmet.StrankaIDrugiAdressOIB>
    <izvorni_sadrzaj>VERICA FILIĆ, HOMOLIĆEVO 6, Kraljevica i dr.</izvorni_sadrzaj>
    <derivirana_varijabla naziv="DomainObject.Predmet.StrankaIDrugiAdressOIB_1">VERICA FILIĆ, HOMOLIĆEVO 6, Kraljevica i dr.</derivirana_varijabla>
  </DomainObject.Predmet.StrankaIDrugiAdressOIB>
  <DomainObject.Predmet.ProtustrankaIDrugiAdressOIB>
    <izvorni_sadrzaj>JADRAN d.d. u stečaju CRIKVENICA, OIB 56994999963, BANA JELAČIĆA 16, Crikvenica</izvorni_sadrzaj>
    <derivirana_varijabla naziv="DomainObject.Predmet.ProtustrankaIDrugiAdressOIB_1">JADRAN d.d. u stečaju CRIKVENICA, OIB 56994999963, BANA JELAČIĆA 16,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24. prosinca 2013.</izvorni_sadrzaj>
    <derivirana_varijabla naziv="DomainObject.Predmet.OdlukaRjesenje.DatumDonosenjaOdluke_1">24. prosinca 2013.</derivirana_varijabla>
  </DomainObject.Predmet.OdlukaRjesenje.DatumDonosenjaOdluke>
  <DomainObject.Predmet.OdlukaRjesenje.DatumPravomocnosti>
    <izvorni_sadrzaj>21. siječnja 2014.</izvorni_sadrzaj>
    <derivirana_varijabla naziv="DomainObject.Predmet.OdlukaRjesenje.DatumPravomocnosti_1">21. siječnja 2014.</derivirana_varijabla>
  </DomainObject.Predmet.OdlukaRjesenje.DatumPravomocnosti>
  <DomainObject.Predmet.OdlukaRjesenje.Oznaka>
    <izvorni_sadrzaj>St-52/2010-1211</izvorni_sadrzaj>
    <derivirana_varijabla naziv="DomainObject.Predmet.OdlukaRjesenje.Oznaka_1">St-52/2010-1211</derivirana_varijabla>
  </DomainObject.Predmet.OdlukaRjesenje.Oznaka>
  <DomainObject.Predmet.SudioniciListNaziv>
    <izvorni_sadrzaj>
      <item>NEVEN JOKIĆ</item>
      <item>VERICA FILIĆ</item>
      <item>FEHIM ELJAZOVIĆ</item>
      <item>INES MAĐAR</item>
      <item>KATA BLAŽIĆ</item>
      <item>MARICA BRANJAC</item>
      <item>SAVEZ SAMOSTALNIH SINDIKATA HRVATSKE</item>
      <item>DAVOR KALANJ</item>
      <item>NADA PERIŠIĆ</item>
      <item>BRANKICA URINČIĆ</item>
      <item>MAURICO SAMARDŽIJA</item>
      <item>JADRAN d.d. u stečaju CRIKVENICA</item>
      <item>ANKICA KATNIĆ</item>
      <item>ANKICA ANTIĆ</item>
      <item>MILAN TOMIĆ</item>
      <item>registar TS Rijeka</item>
      <item>Narodne novine d.d. Zagreb</item>
      <item>Županijsko državno odvjetništvo Rijeka</item>
      <item>oglasna ploča</item>
      <item>računovodstvo suda</item>
      <item>Julijana Fak</item>
      <item>Marija Ružić</item>
      <item>Erste &amp; S. Bank d.d. Rijeka</item>
      <item>OD Kovačević i dr. Rijeka</item>
      <item>Porezna uprava Rijeka</item>
      <item>Hrvatski fond za privatizaciju Zagreb</item>
      <item>GRAD CRIKVENICA</item>
      <item>Erste &amp; S. Bank d.d. Rijeka</item>
      <item>PAVLOMIR d.o.o. N. Vinodolski</item>
      <item>Marija Buneta</item>
      <item>Nada Barišić</item>
      <item>POREZNA UPRAVA RIJEKA / KSENIJA LUŠTICA</item>
      <item>Slavica Jurić</item>
      <item>Mladenko Crnčić</item>
      <item> Gordana Dežman</item>
      <item>Anita Horvat</item>
      <item>Valentina Jakirčević</item>
      <item>Nedeljko Magaš</item>
      <item>Ivan Sarić</item>
      <item>Antonija Šimić</item>
      <item>Marica Svetić</item>
      <item>Željka Ligatić</item>
      <item>Ivica Lončarić</item>
      <item>Mara Pejaković</item>
      <item>Dragica Kožul</item>
      <item>Ivica Domijan</item>
      <item>Vinka Debelec</item>
      <item>Petar Lončarić</item>
      <item>Josip Kolmanić</item>
      <item>Ankica Cupać</item>
      <item>Enisa Tamarut</item>
      <item>Davorka Buneta</item>
      <item>Josipa Komadina</item>
      <item>Dalibor Antić</item>
      <item>Toma Dražić</item>
      <item>Ivka Hržić</item>
      <item>Savo Kosanović</item>
      <item>Mihovil Tomašić</item>
      <item>Ružica Nećak</item>
      <item>Maria Peričić</item>
      <item>Ines Pristušek</item>
      <item>Daniel Marina</item>
      <item>Sergio Zustović</item>
      <item>Darko Miočić</item>
      <item>Kata Tomić</item>
      <item>Tihana Pobor</item>
      <item>Nevenka Juretić</item>
      <item>Marica Kikić</item>
      <item>Vinka Vukonich</item>
      <item>Vaso Perić</item>
      <item>Astrid Ivančić</item>
      <item>Bernardno Vukušić</item>
      <item>Meri Grubišić</item>
      <item>Ivan Frančišković</item>
      <item>Ljiljana Lučić</item>
      <item>Radojka Ružić</item>
      <item>Mirko Pejić</item>
      <item>Katica Lončarić</item>
      <item>Ivan Peričić</item>
      <item>Sandra Sivčević</item>
      <item>Nada Ježić</item>
      <item>Tomislav Lončarić</item>
      <item>Vladimir Jeličić</item>
      <item>Klaudija Brkljača</item>
      <item>Vjekoslava Peričić</item>
      <item>Zdenka Domijan</item>
      <item>Josip Sokolić</item>
      <item>Lidija Grubišić</item>
      <item>Fehim Eljazović</item>
      <item>Bosiljka Car</item>
      <item>Katica Majetić</item>
      <item>Selma Elezović</item>
      <item>Antica Grozdanić</item>
      <item>Branka Havić</item>
      <item>Mladen Mihelčić</item>
      <item>Đurđica Peričić</item>
      <item>Stjepan Car</item>
      <item>Marta Plavac</item>
      <item>Marijana Mureta</item>
      <item>Zdravko Žarić</item>
      <item>Pava Miličević</item>
      <item>Josipa Šubat</item>
      <item>Albin Domijan</item>
      <item>Nedeljka Jeličić</item>
      <item>Morena Premeru</item>
      <item>Marija Kršul</item>
      <item>Irena Gašparović</item>
      <item>Vjekoslav Lončarić</item>
      <item>Jelena Marošević</item>
      <item>Šime Brkljača</item>
      <item>Gordana Merčnik</item>
      <item>Mato Odžić</item>
      <item>Anica Car</item>
      <item>Branka Pintar</item>
      <item>Tihomir Kršul</item>
      <item>Siniša Tomašić</item>
      <item>Stipan Kovačev</item>
      <item>Martina Štimac</item>
      <item>Dragica Pešić</item>
      <item>Marica Huzjak</item>
      <item>Radmila Šubert</item>
      <item>Maša Manestar</item>
      <item>Franjo Pobor</item>
      <item>Irena Juretić</item>
      <item>Zvjezdana Perhat</item>
      <item>Mara Ilić</item>
      <item>Željko Blažičević</item>
      <item>Ivanka Domijan</item>
      <item>Anton Gabrić</item>
      <item>Oleg Trošelj</item>
      <item>Ruža Soldić</item>
      <item>Milan Stanisavljević</item>
      <item>Juraj Smolčić</item>
      <item>Lydia Jurinčić</item>
      <item>Pejo Prgić</item>
      <item>Danijela Zgombić</item>
      <item>Nataša Rakas</item>
      <item>Đuro Jelovac</item>
      <item>Tatjana Lončarić</item>
      <item>Natalia Marijanić</item>
      <item>Anita Fele</item>
      <item>Živka Kosanović</item>
      <item>Verica Filić</item>
      <item>Vanda Belamarić</item>
      <item>Božica Manestar</item>
      <item>Vjekoslava Lončarić</item>
      <item>Vesna Šnjarić</item>
      <item>Dubravka Šokčević</item>
      <item>Josip Grbčić</item>
      <item>Radmila Lončarić</item>
      <item>Petar Lončarić</item>
      <item>Zdenko Car</item>
      <item>Ljubomir Stojčić</item>
      <item>Jasna Visković</item>
      <item>Gabrijela Miočević</item>
      <item>Ružica Grbeš</item>
      <item>Ivana Milak</item>
      <item>Anka Fugošić</item>
      <item>Dragica Pejić</item>
      <item>Savo Grozdanić</item>
      <item>Elvis Majetić</item>
      <item>Marijan Benić</item>
      <item>Vlado Markovinović</item>
      <item>Nevenka Barović</item>
      <item>Melita Frančišković</item>
      <item>Katica Bujan</item>
      <item>Robert Bengez</item>
      <item>Marina Milković</item>
      <item>Janja Strizić</item>
      <item>Bore Čajić</item>
      <item>Vladimir Brozičević</item>
      <item>Estera Juretić</item>
      <item>Sanja Papić</item>
      <item>Blaženko Bačić</item>
      <item>Marijan Geljić</item>
      <item>Josipa Hrvaćanin</item>
      <item>Rada Danilović</item>
      <item>Silvana Grbčić</item>
      <item>Irmica Car</item>
      <item>Jelena Trutić Božić</item>
      <item>Ana Velker</item>
      <item>Marija Buneta Krišković</item>
      <item>Marija Stojčić</item>
      <item>Drinko Lončarić</item>
      <item>Anamarija Mazzarolli</item>
      <item>Julijana Fak</item>
      <item>Milan Miočić</item>
      <item>Ferdinand Stilin</item>
      <item>Vesna Kalinić</item>
      <item>Mira Kovačić</item>
      <item>Marija Fele</item>
      <item>Ankica Muminagić</item>
      <item>Jasna Čor</item>
      <item> Monika Lončarević</item>
      <item>Tatjana Cvitković</item>
      <item>Ana Filipović</item>
      <item>Dragica Brozović</item>
      <item>Ljiljana Blažina</item>
      <item>Ante Antić</item>
      <item>Kristijan Pobor</item>
      <item>Iva Maria Virag</item>
      <item>Dušanka Vedrić</item>
      <item>Rajko Jurišić</item>
      <item>Dragica Djurić</item>
      <item>Anđela Mlikota</item>
      <item>Ivan Mijić</item>
      <item>Ljiljana Katić</item>
      <item>Slavica Mandić</item>
      <item>Tamara Sučić</item>
      <item>Tomislav Karamarko</item>
      <item>Marija Pobor</item>
      <item>Josip Pobor</item>
      <item>Vladimir Tomljanović</item>
      <item>Branka Žanić</item>
      <item>Marina Car</item>
      <item>Milena Ilić</item>
      <item>Mirko Marić</item>
      <item>Dominik Crnković</item>
      <item>Sanja Kovač</item>
      <item>Marijana Malčić</item>
      <item>Dolores Stojčić</item>
      <item>Ljlilja Ježić</item>
      <item>Ankica Petričević</item>
      <item>Anton Badurina Tomić</item>
      <item>Gordana Klisurić</item>
      <item>Sanja Madvešček</item>
      <item>Dubravka Mavrić</item>
      <item>Ankica Košuljandić</item>
      <item>Ivan Đaković</item>
      <item>Željko Pađen</item>
      <item>Marina Petrinović</item>
      <item>Marija Pavlić</item>
      <item>Juraj Katnić</item>
      <item>Blaženko Kršul</item>
      <item>Dario Car</item>
      <item>Baldo Hreljac</item>
      <item>Ivica Ropac</item>
      <item> Višnja Jelenović</item>
      <item>Marija Lončarić</item>
      <item>Marica Volf</item>
      <item>Nada Perišić</item>
      <item>Snježana Bertović</item>
      <item>Ružica Tonković</item>
      <item>Branka Pilaš</item>
      <item>Goran Jakovac</item>
      <item>Pavica Buovac</item>
      <item>Katarina Vlastelić</item>
      <item>Aleksandra Domijan</item>
      <item>Ivana Babić</item>
      <item>Sanja Plavac</item>
      <item>Vitomir Manestar</item>
      <item>Jelka Mavrić Tomić</item>
      <item>Ivica Perhat</item>
      <item>Ruža Kosanović</item>
      <item>Ivanka Butorac</item>
      <item>Goran Cindrić</item>
      <item>Dario Brkić</item>
      <item>Vinko Pobor</item>
      <item>Tina Perhat</item>
      <item>Kornelija Katalinić</item>
      <item>Marija Galjanić Sovar</item>
      <item>Zrinka Lipičanin</item>
      <item>Hrvoje Zubčić</item>
      <item>Hrvoje Berić</item>
      <item>Ljiljana Aleksić Žunić</item>
      <item>Ajka Sarajlić</item>
      <item>Danijela Kovačić</item>
      <item>Slavica Jurić</item>
      <item>Vlatka Stipeč</item>
      <item>Željko Knežević</item>
      <item>Marijana Komadina</item>
      <item>Biljana Kostić</item>
      <item>Marija Balas</item>
      <item>Ivan Pahlić</item>
      <item>Filip Barišić</item>
      <item>Anđa Šeremet</item>
      <item>Šaćir Skenderi</item>
      <item>Marica Knez</item>
      <item>Vlado Jelenović</item>
      <item>Marija Car</item>
      <item>Franjo Broz</item>
      <item>Sandra Vukelić</item>
      <item>Gordana Piškulić</item>
      <item>Rude Jeličić</item>
      <item>Viktor Lončarić</item>
      <item>Mladenka Blažičević</item>
      <item>Antonija Car</item>
      <item>Josip Jurić</item>
      <item>Mirjana Šamanić</item>
      <item>Sanja Stanišić</item>
      <item>Meri Mavrić</item>
      <item>Nikola Samaržija</item>
      <item>Lidija Babič</item>
      <item>Dušan Jović</item>
      <item>Tomislav Lončarić</item>
      <item>Božena Kombol</item>
      <item>Ivica Bačić</item>
      <item>Marija Jerčinović</item>
      <item>Mirko Mataija</item>
      <item>Biljana Frančišković</item>
      <item>Renata Jeličić</item>
      <item>Željka Veljačić</item>
      <item>Jasminka Knez</item>
      <item>Milanko Subotin</item>
      <item>Dragica Strizić</item>
      <item>Nedeljka Kamenić</item>
      <item>Sandra Zubčić</item>
      <item>Ivanka Iva Lončarić</item>
      <item>Slavica Blagojević</item>
      <item>Marija Slaninka</item>
      <item>Marijan Jurinčić</item>
      <item>Kristijan Antić</item>
      <item>Marija Borbelj</item>
      <item>Višnja Smoljan</item>
      <item>Anka Grbčić</item>
      <item>Branimir Starešina</item>
      <item>Tatjana Španović</item>
      <item>Ilija Tatalović</item>
      <item>Tatjana Perović</item>
      <item>Petra Pajnić</item>
      <item>Emine Mehmeti</item>
      <item>Davor Petrinović</item>
      <item>Trajanka Šarar</item>
      <item>Nikola Šaban</item>
      <item>Stanislav Dunato</item>
      <item>Ivan Car</item>
      <item>Vesna Crnčić</item>
      <item>Tomislav Oršolić</item>
      <item>Zdenka Grbčić</item>
      <item>Boris Pobor</item>
      <item>Snježana Ljubić</item>
      <item>Ines Kreutz Pogoreutz</item>
      <item>Nevenka Drpić</item>
      <item>Antonio Vukelić</item>
      <item>Vejsil Nušinović</item>
      <item>Davor Kalanj</item>
      <item>Marija Žarković Turak</item>
      <item>Janja Antonić</item>
      <item>Dragomir Švast</item>
      <item>Tomislav Marušić</item>
      <item>Larisa Čačić</item>
      <item>Zora Crnić</item>
      <item>Ljiljana Šegulja</item>
      <item>Marijan Stojanović</item>
      <item>Dubravka Kršul</item>
      <item>Marija Simić</item>
      <item>Josip Dešman</item>
      <item>Majda Legac</item>
      <item>Predrag Pešević</item>
      <item>Mirjana Gašparović</item>
      <item>Milana Kosanović</item>
      <item>Vesna Dizdarević</item>
      <item>Dragomir Stajčić</item>
      <item>Marija Špacir</item>
      <item>Predrag Jeličić</item>
      <item>Marija Zekić</item>
      <item>Senad Vukelić</item>
      <item>Kata Miočić</item>
      <item>Ivka Kršul</item>
      <item>Marina Bilić</item>
      <item>Linda Pobor</item>
      <item>Vera Sokolić</item>
      <item> Mladen Gržičić</item>
      <item>Saša Mureta</item>
      <item>Slavica Lazarević</item>
      <item>Duško Katnić</item>
      <item>Biserka Pavlić</item>
      <item>Ijeman Antić</item>
      <item>Slavko Zekić</item>
      <item>Milorad Blažičević</item>
      <item>Natali Manestar Car</item>
      <item>Nevenka Obradović</item>
      <item>Marija Đelagić</item>
      <item>Vesna Parat</item>
      <item>Mirjana Marinić</item>
      <item>Karolina Kolarek</item>
      <item>Spomenko Antonić</item>
      <item>Mirko Lončarić</item>
      <item>Alma Vičević</item>
      <item>Ivanka Jokić</item>
      <item>Željka Grbčić</item>
      <item>Jasmina Vujnović</item>
      <item>Karin Car</item>
      <item>Marijana Miličević</item>
      <item>Karin Krepelnik</item>
      <item>Dušan Pobor</item>
      <item>Tomislava Hržić</item>
      <item>Kristijan Jeličić</item>
      <item>Gordana Vuković</item>
      <item>Sanja Barac</item>
      <item> Domagoj  Starešina</item>
      <item>Zlata Miočić</item>
      <item>Natali Ivančić Majetić</item>
      <item>Vedran Matejčić</item>
      <item>Mirela Šokčević</item>
      <item>Vera Matejčić</item>
      <item>Dragica Novaković</item>
      <item>Josip Dijanić</item>
      <item>Olga Vičić</item>
      <item>Gordana Mataija</item>
      <item>Višnja Sučić</item>
      <item>Branka Kegalj</item>
      <item>Mirjana Đorđević</item>
      <item>Željka Prpić</item>
      <item>Ranka Melkus</item>
      <item>Mira Ljubanović</item>
      <item>Mirjana Briški</item>
      <item>Zdenka Martinuč</item>
      <item>Denis Vlah Car</item>
      <item>Štefanija Malnar</item>
      <item>Ilija Barišić</item>
      <item>Jelena Bubrić</item>
      <item>Mihaela Car</item>
      <item>Tatjana Jovanović</item>
      <item>Sara Rikanović</item>
      <item>Dražen Mihajlović</item>
      <item>Vesna Fejzić</item>
      <item>Mira Veršić</item>
      <item>Mauricio Samaržija</item>
      <item>Stojadin Stojanović</item>
      <item>Ozana Lokmer</item>
      <item>Višnja Šojat</item>
      <item>Sanja Bodalec</item>
      <item>Slavko Morožin</item>
      <item>Ivanka Mataija</item>
      <item>Božo Miočić</item>
      <item>Anđa Lukić</item>
      <item>Jadranka Čandrlić</item>
      <item>Katica Gržac</item>
      <item>Marica Matešić</item>
      <item>Paul Kosanović</item>
      <item>Jelena Bujan</item>
      <item>Zoran Tonković</item>
      <item>Berislav Manestar</item>
      <item>Mirna  Rubčić</item>
      <item>Vlasta Gregorić</item>
      <item>Ana Rubčić</item>
      <item>Anka Pavlović</item>
      <item>Mihaela Dujlović</item>
      <item>Katica Mrvoš</item>
      <item>Verica Pavić</item>
      <item> Marina Župan</item>
      <item>Dean Maričić</item>
      <item>Željko Zbašnik</item>
      <item>Senka Vekić</item>
      <item>Rinaldo Donda</item>
      <item>Dean Švast</item>
      <item>Nada Majetić</item>
      <item>Tihomir Stegne</item>
      <item>Dušan Dotlić</item>
      <item>Terezija Mahulik</item>
      <item>Ankica Stanisavljević</item>
      <item>Marijan Mihajlović</item>
      <item>Elza Njegovan</item>
      <item>Marino Antić</item>
      <item>Ivica Karamarko</item>
      <item>Dako Plavac</item>
      <item>Berislav Jurinčić</item>
      <item>Branka Lončarić</item>
      <item>Jasna Blažević</item>
      <item>Ivica Antić</item>
      <item>Iris Džinović</item>
      <item>Anica Blažičević</item>
      <item>Tanja Jeličić</item>
      <item>Vesna Frković</item>
      <item>Zora Vasilić</item>
      <item> Kazimir Piršić</item>
      <item>Jadranka Saftić</item>
      <item>Ksenija Antić</item>
      <item>Irena Mužević</item>
      <item>Antonija Pešević</item>
      <item>Marija Ahel</item>
      <item>Bosiljka Šegulja</item>
      <item>Slavko Brozović</item>
      <item>Amira Ramić</item>
      <item>Jakob Leskur</item>
      <item>Stjepan Šoštarić</item>
      <item> Jadranka Lončarić</item>
      <item>Rade Drageljević</item>
      <item>Radmila Glad</item>
      <item>Milka Mužević</item>
      <item>Nada Tkalčević</item>
      <item>Lidija Bogeljić</item>
      <item>Veljka Delić Ibukić</item>
      <item>Anka Skočilić</item>
      <item>Matilda Lončarić</item>
      <item>Marija Donda</item>
      <item>Hrvoje Vukšić</item>
      <item>Jasna Grganić</item>
      <item>Mladena Aleksić</item>
      <item>Gospa Đukić</item>
      <item>Petar Stan</item>
      <item>Pelka Tonković</item>
      <item>Maja Križan</item>
      <item>Mira Dumić</item>
      <item>Ana Katnić</item>
      <item>Ivan Štanfelj</item>
      <item>Milan Tomić</item>
      <item>Vojislav Antonić</item>
      <item>Smiljana Delić</item>
      <item>Stjepan Jeličić</item>
      <item>Kristina Smolčić</item>
      <item>Rudolf Kleković</item>
      <item>Marica Fafanđel</item>
      <item>Tatjana Josipović</item>
      <item>Slavica Mudražija Brozović</item>
      <item>Milan Fištrović</item>
      <item>Marica Kafadar</item>
      <item>Damir Matijević</item>
      <item>Josip Cickaj</item>
      <item>Anđela Car</item>
      <item>Momir Pešević</item>
      <item>Ljubinko Antić</item>
      <item>Goran Mužević</item>
      <item>Nadia Janeš</item>
      <item>Ivica Jerčinović</item>
      <item>Paulina Krmpotić</item>
      <item>Milan Cvetinović</item>
      <item>Zdravko Butković</item>
      <item>Sabira Nušinović</item>
      <item>Marijana Kršul</item>
      <item>Jadranka Franić</item>
      <item>Dragica Vukelić</item>
      <item>Ljiljana Marijanović</item>
      <item> Miranda Baić</item>
      <item>Aleksandra Uzelac</item>
      <item>Dušanka Maravić</item>
      <item>Vitomir Manestar</item>
      <item>Cvijeta Jeličić</item>
      <item>Ivana Matijević</item>
      <item>Ana Perhat</item>
      <item>Slavko Jurić</item>
      <item>Natali Travaglia</item>
      <item>Šime Fafanđel</item>
      <item>Blaženka Držaić</item>
      <item>Filip Tratnjak</item>
      <item>Marina Cerović</item>
      <item>Saša Pobor</item>
      <item>Elvira Hreljac</item>
      <item>Josipa Butković</item>
      <item>Helena Juretić</item>
      <item>Ljubica Brkić</item>
      <item>Katarina Brozović</item>
      <item>Marijana Majić</item>
      <item>Ljubica Domijan Blažičević</item>
      <item>Vladimir Zatezalo</item>
      <item>Ivana Matetić</item>
      <item>Ružica Perhat</item>
      <item>Marija Pešušić</item>
      <item>Josip Rubčić</item>
      <item>Višnja Anić</item>
      <item>Štefa Sarić</item>
      <item>Marica Brnjac</item>
      <item>Drinka Kršul</item>
      <item>Marija Zamuda</item>
      <item>Marica Sučić</item>
      <item>Martina Rebić</item>
      <item>Marija Car</item>
      <item>Marko Kikić</item>
      <item>Ankica Katnić</item>
      <item>Marina Kodrnja</item>
      <item>Milorad Barac</item>
      <item>Dario Hreljac</item>
      <item>Duško Spasenić</item>
      <item>Dijana Butorac</item>
      <item>Nikola Alafetić</item>
      <item>Rodoljub Lončarić</item>
      <item>Hedviga Čavrag</item>
      <item>Jelena Kurelac</item>
      <item>Biserka Premeru</item>
      <item>Vilko Antić</item>
      <item>Dražen Uremović</item>
      <item>Stevan Maravić</item>
      <item>Jasminka Babić</item>
      <item>Jasminka Antić</item>
      <item>Vesna Grgurić Pilić</item>
      <item>Vladimir Brozina</item>
      <item>Dijana Hrvaćanin</item>
      <item>Marin Uremović</item>
      <item>Tomislav Delić</item>
      <item>Silvano Baldo</item>
      <item>Iva Krpan</item>
      <item>Anica Prodanović</item>
      <item>Snježana Steinhauser</item>
      <item>Branka Jurčević</item>
      <item>Ivica Samardžija</item>
      <item>Slavko Grozdek</item>
      <item>Kruno Kovač</item>
      <item>Mladenka Maravić</item>
      <item>Milan Nećak</item>
      <item>Mirjana Frković</item>
      <item>Božica Milošević</item>
      <item>Ljerka Hica</item>
      <item>Ivica Komšić</item>
      <item>Ivanka Šnajdar</item>
      <item>Biserka Lončarić</item>
      <item>Anka Kužela</item>
      <item>Božica Krčmar</item>
      <item>Tomislav Jović</item>
      <item>Marija Antić</item>
      <item>Milivoj Romanić</item>
      <item>Snježana Jokić</item>
      <item>Karolina Hunčak</item>
      <item>Ana  Anušić</item>
      <item>Silvija Grbčić</item>
      <item>Božena Renka</item>
      <item>Marijo Šarčević</item>
      <item>Lidija Sunara</item>
      <item>Stjepan Katalinić</item>
      <item>Ivica Pelić</item>
      <item>Svetlana Kostrenčić</item>
      <item>Miljenko Vičić</item>
      <item>Višnja Jelenović</item>
      <item>Ivanka Ćaćić</item>
      <item>Desanka Brozović</item>
      <item>Karmela Tomić</item>
      <item>Dragica Car</item>
      <item>Renata Skomerža</item>
      <item>Katica Car</item>
      <item>Anton Tonković</item>
      <item>Katica Antić</item>
      <item>Mihaela Kossi</item>
      <item>Đurđa Pešević</item>
      <item>Nina Brdar</item>
      <item>Slavko Matejčić</item>
      <item>Đorđo Obrenović</item>
      <item>Valentina Đurina</item>
      <item>Ljiljana Mavrić</item>
      <item>Anton Radil</item>
      <item> Branka Pavlić</item>
      <item>Anka Gabrić</item>
      <item>Vitomir Kršul</item>
      <item>Josip Tijan</item>
      <item>Čedo Knežević</item>
      <item>Marina Domijan Preden</item>
      <item>Marija Matejčić</item>
      <item>Darko Bojin</item>
      <item>Ljiljana Višnić</item>
      <item>Milena Blažić Knez Knez</item>
      <item> Dinko  Buneta</item>
      <item>Dubravko Kralj</item>
      <item>Anka Klanfar</item>
      <item>Snežana Balon</item>
      <item>Aleksa Đokić</item>
      <item>Gordana Domijan</item>
      <item>Vlastimir Lončarić</item>
      <item>Josip Car</item>
      <item>Damnjan Draganić</item>
      <item>Grozdana Tus</item>
      <item>Marica Hajduković</item>
      <item>Marica Kovačević</item>
      <item>Marija Lončar</item>
      <item>Slavko Šupak</item>
      <item>Berislav Ahel</item>
      <item>Dušanka Pobor</item>
      <item>Sanja Baričević</item>
      <item>Gordana Vukelić</item>
      <item>Zoran Komadina</item>
      <item>Tanja Malovoz</item>
      <item>Dolores Pećarina</item>
      <item>Toni Nikčevski</item>
      <item>Ivan Jurinčić</item>
      <item>Ivan Tomić</item>
      <item>Nikola Mulc</item>
      <item>Evelin Krajačić</item>
      <item>Slavica Matošević</item>
      <item>Slavica Smojver</item>
      <item>Mladenka Dundović</item>
      <item>Marijana Klanfar</item>
      <item>Agata Prec</item>
      <item>Igor Antić</item>
      <item>Anita Mataija</item>
      <item>Slavica Mejašić</item>
      <item>Ladislav Borbelj</item>
      <item>Dean Jeličić</item>
      <item>Manda Blažević</item>
      <item>Svetlana Markovinović</item>
      <item>Neven Lilić</item>
      <item>Vitomir Car</item>
      <item>Željka Stilin</item>
      <item>Ivanka Mavrić</item>
      <item>Desanka Jović</item>
      <item>Suzana Benić</item>
      <item>Nino Košuljandić</item>
      <item>Rita Začek</item>
      <item>Franjo Lončarić</item>
      <item>Ivan Lenac</item>
      <item>Mladen Skorić</item>
      <item>Irena Mužević</item>
      <item>Marica Nikčevski</item>
      <item>Manda Gašparović</item>
      <item>Mirijanka Brenc</item>
      <item>Kristina Kršul</item>
      <item>Nada Bobić</item>
      <item>Tihomir Manjkaz</item>
      <item>Vjenceslav Vuković</item>
      <item>Zdenka Švarcmajer</item>
      <item>Radojka Velić</item>
      <item>Edin Behrić</item>
      <item>Ivica Dragoja</item>
      <item>Tatjana Matošić</item>
      <item>Zorica Kolmanić</item>
      <item>Gojko Strizić</item>
      <item>Anka Đikandić</item>
      <item>Josip Antić</item>
      <item>Ivanka Lončarić</item>
      <item>Zdenka Carević</item>
      <item>Stana Katnić</item>
      <item>Ana Albertina Sladić</item>
      <item>Gršo Mataija</item>
      <item>Marijana Gazilj</item>
      <item>Mario Borić</item>
      <item>Vitomir Radović</item>
      <item>Snežana Piljić</item>
      <item>Nikola Cvijanović</item>
      <item>Iva Šejić</item>
      <item>Goranka Gašparović Imširović</item>
      <item>Marinko Peranić</item>
      <item>Blanka Nikolić</item>
      <item>Snježana Laslavić</item>
      <item>Diana Hlača</item>
      <item>Dijana Petrinović</item>
      <item>Ivanka Maravić</item>
      <item>Nikola Krpan</item>
      <item>Vesna Lončarić</item>
      <item>Lidija Jandrić</item>
      <item>Milan Komerički</item>
      <item>Klaudija Kovačev</item>
      <item>Mirjana Babić Markelić</item>
      <item>Ivanka Benić</item>
      <item>Branislav Dimitrijević</item>
      <item>Ksenija Lovrić Baričević</item>
      <item>Arsen Lončarić</item>
      <item>Zlatomir Car</item>
      <item>Gojka Crnković</item>
      <item>Aleksandar Vojnović</item>
      <item>Ostoja Šokčević</item>
      <item>Zdenka Semeš</item>
      <item>Klara Putina Mataija</item>
      <item>Lidija Nekić</item>
      <item>Anka Polić</item>
      <item>Anita Frković</item>
      <item>Mara Vukić</item>
      <item>Ivan Blažević</item>
      <item>Marija Car</item>
      <item>Daniela de Maio</item>
      <item>Branka Pelić</item>
      <item>Blaženka Dunato</item>
      <item>Branka Ivančić</item>
      <item>Jasmina Malatestinić</item>
      <item>Ivica Matošić</item>
      <item>Ines Mađar</item>
      <item>Nada Radojčić</item>
      <item>Robert Radojević</item>
      <item>Damir Prgić</item>
      <item>Goran Blažić</item>
      <item>Albin Pobor</item>
      <item>Marija Leskur</item>
      <item>Marija Brozović</item>
      <item>Jozefa Mišković</item>
      <item>Nadežda Trbović</item>
      <item>Kleofina Grgurić</item>
      <item>Josip Car</item>
      <item>Ana Lošić (Capić)</item>
      <item>Ankica Antić</item>
      <item>Kata Blažić</item>
      <item>Smiljanka Matejčić</item>
      <item>Josip Car</item>
      <item>Ivica Miriam Jurinčić</item>
      <item>Gordana Perković</item>
      <item>Roza Draženović</item>
      <item>Neven Jokić</item>
      <item>Barbara Crnković Domijan</item>
      <item>Damir Katulić</item>
      <item>Vladimir Ivančić</item>
      <item>Ivan Pobor</item>
      <item>Željka Jugović</item>
      <item>Marija Borbelj</item>
      <item>Petar Prvulović</item>
      <item>Marinko Albaneze</item>
      <item>Mladen Butorac</item>
      <item>Anita Pešut</item>
      <item>Ramona Beti</item>
      <item>Vida Lovrić</item>
      <item>Božica Trbović</item>
      <item>Franka Galetić</item>
      <item>Vesna Parat</item>
      <item>Dragan Hreljac</item>
      <item>Željko Veljačić</item>
      <item>Vesna Radočaj</item>
      <item>Biserka Štokić</item>
      <item>Vladimir Manestar</item>
      <item>Zorka Mujadžić</item>
      <item>Đurđa Telesmanić</item>
      <item>Milan Nekić</item>
      <item>Kristina Kovačić</item>
      <item>Antonija Balas</item>
      <item>Josip Fugošić</item>
      <item>Đurđica Mijuk</item>
      <item>Snežana Stan</item>
      <item>Ivica Katnić</item>
      <item>Zelkida Zukić</item>
      <item>Violeta Kahrimanović</item>
      <item>Nada Lončarić</item>
      <item>Ana Bešker</item>
      <item>Božica Seleš</item>
      <item>Marija Antić</item>
      <item>Daniela Klaić</item>
      <item>Ivanka Ilić</item>
      <item>Ivanka Car</item>
      <item>Desanka Holi</item>
      <item>Branimir Manestar</item>
      <item>Josip Žentil</item>
      <item>Stjepan Jurčić</item>
      <item>Marica Jurčić</item>
      <item>Milan Knežević</item>
      <item>Darko Dević</item>
      <item>Ivica Jurčić</item>
      <item>Nedeljka Orešković</item>
      <item>Ivica Poslek</item>
      <item>Dražen Tomašek</item>
      <item>Vesna Turčinov</item>
      <item>Marta Marković</item>
      <item>Ivanka Jurinčić</item>
      <item>Nedjeljka Vranješ</item>
      <item>Josip Matijašić</item>
      <item>Marija Marić</item>
      <item>Mirjana Marijanić</item>
      <item>Mladenka Šekrst</item>
      <item>Rudolf Polić</item>
      <item>Sanja Jurković</item>
      <item>Pamela Car</item>
      <item>Beba Vuzem</item>
      <item>Catarina Antić</item>
      <item>Martina Janković</item>
      <item>Anica Marković</item>
      <item>Robert Grmuša</item>
      <item>Dean Lončarić</item>
      <item>Hrvoje Marina</item>
      <item>Vukosava Vukelić</item>
      <item>Ilinka Barac</item>
      <item>Đuro Marošević</item>
      <item>Vesna Tomić</item>
      <item>Alin Harambašić</item>
      <item>Nikola Car</item>
      <item>Mirjana Kraljić</item>
      <item>Stojan Vidović</item>
      <item>Mira Bašić</item>
      <item>Anica Lenhard</item>
      <item>Štefanija Tonković</item>
      <item>Marija Majstorović</item>
      <item>Valentina Antić</item>
      <item>Marica Barac</item>
      <item>Lidija Parašćak</item>
      <item>Danica Župan</item>
      <item>Mario Vukelić</item>
      <item>Marijan Antić</item>
      <item>Ivica Jelenović</item>
      <item>Dušanka Milošević</item>
      <item>Mirjana Dundović</item>
      <item>Jakov Šokić</item>
      <item>Josip Lončarić</item>
      <item>Andrej Pobor</item>
      <item>Branko Pobor</item>
      <item>Dino Omnić</item>
      <item>Eržebet Jurić</item>
      <item>Brankica Jurinčić</item>
      <item>Zlata Mihajić</item>
      <item>Goran Stanković</item>
      <item> Zoran Stanković</item>
      <item> Ana Mihajić</item>
      <item>Republika Hrvatska, Ministarstvo financija</item>
      <item>Republika Hrvatska, Ministarstvo financija </item>
      <item>Republika Hrvatska, Ministarstvo financija </item>
      <item>Agencija za osiguranje radničkih potraživanja u slučaju stečaja poslodavca</item>
      <item>Republika Hrvatska</item>
      <item>Vještak d.o.o.</item>
      <item>Euro Alfa d.o.o.</item>
      <item> Ecooperativa d.o.o.</item>
      <item>Nastavni zavod za javno zdravstvo PGŽ</item>
      <item>Iskratrade d.o.o. </item>
      <item>Goran Pilaš, vl. obrta Stolarija</item>
      <item>Mibor d.o.o.</item>
      <item>RAVIKO d.o.o.</item>
      <item>Danica mesna industrija d.o.o.</item>
      <item>Agro Rijeka d.o.o.</item>
      <item>PERT d.o.o. Ilok, podružnica Rijeka</item>
      <item>Središnje klirinško depozitarno društvo  d.d.</item>
      <item>RIMOS d.o.o. </item>
      <item>Riječka industrija odjeće d.o.o.</item>
      <item>LABUD d.o.o.</item>
      <item>POLAR-KLIMATIZACIJA d.o.o.</item>
      <item>ISTRA JADRAN d.o.o. </item>
      <item>Hrvatsko društvo skladatelja </item>
      <item>HIR d.o.o.</item>
      <item>Petar Milosavljević, vl. Elektroinstalacije elektromehanika PERO STRUJA</item>
      <item>Agencija za upravljanje državnom imovinom</item>
      <item>E-ELMES d.o.o. </item>
      <item>Suzana Šubat vl. Proizvodno ugostiteljsko trgovačkog obrta Šubat Plast </item>
      <item>OLICOMP d.o.o. </item>
      <item>Hrvatske šume d.o.o. </item>
      <item>SERVING d.o.o. </item>
      <item>Ecoteam-Primo d.o.o. </item>
      <item>GKTD "MURVICA"d.o.o.</item>
      <item>TOPLANE d.o.o.</item>
      <item>MHS d.o.o.</item>
      <item>INSPEKT d.o.o.</item>
      <item>Sanjin Smlatić vl. Elektromehaničarski obrt "TONI"</item>
      <item>TEHNOINVEST Zagreb d.o.o. </item>
      <item>Carlsberg Croatia d.o.o.</item>
      <item>COCA COLA HBC Hrvatska d.o.o. </item>
      <item>Tutti Frutti FMB d.o.o.</item>
      <item>Hrvatski telekom d.d. Sjedište regije</item>
      <item>VINDIJA d.d.</item>
      <item>CROATIA OSIGURANJE d.d. Zagreb, Filijala Rijeka</item>
      <item>MISTRAŽ d.o.o. </item>
      <item>MIROSLAV MESAROŠ, vl. obrta Akvagan</item>
      <item>I.P. INŽENJERING d.o.o.</item>
      <item>MD PROJEKT d.o.o. </item>
      <item>KONZUM d.d.</item>
      <item>RIVOS d.o.o.</item>
      <item>RI KLIMA Opatija d.o.o.</item>
      <item>SONG VIVAK d.o.o.</item>
      <item>Arkada-trgovine d.o.o.</item>
      <item>Podravka prehrambena industrija d.d.</item>
      <item>JAMNICA d.d.</item>
      <item>Alen Tucman </item>
      <item>STANIĆ d.o.o.</item>
      <item>LEDELA d.o.o.</item>
      <item>NIKAS d.o.o.</item>
      <item>INA - Industrija nafte d.d. </item>
      <item>HEP - OPSKRBA d.o.o.</item>
      <item>Prehrambeno industrijski kombinat d.d. </item>
      <item>MILMAN d.o.o.</item>
      <item>JELA d.o.o.</item>
      <item>EKO - TONERI d.o.o.</item>
      <item>HEP-Operator distribucijskog sustava d.o.o.</item>
      <item>ISTRABENZ PLINI d.o.o.</item>
      <item>Goran Rihtarić, vl. EX - ALTO obrt za turističku animaciju i konzalting</item>
      <item>Konica Minolta Hrvatska  - poslovna rješenja d.o.o.</item>
      <item>Damir Jovanović, vl. Trgovina na malo i veliko "MAJA"</item>
      <item>Crikvenica - Opatija EKO d.o.o., PJ Crikvenica</item>
      <item>KTD Vodovod Žrnovnica d.o.o.</item>
      <item>KOMPAKT d.o.o.</item>
      <item>SKI KLUB "Rijeka" </item>
      <item>Hrvatske vode Zagreb VGI "Kvarnersko primorje i otoci"</item>
      <item>Hrvatska radiotelevizija </item>
      <item>Kumrić Dražen, vl. obrta za poljoprivrednu proizvodnju Kumrić</item>
      <item>Arsen Bratović, vl. AB - Elektro elektromehaničarski obrt</item>
      <item>Darko Pečuvčić, vl. PLIN SERVIS</item>
      <item>Kanasta d.o.o.</item>
      <item>Republika Hrvatska, Primorsko-Goranska županija, Grad Crikvenica</item>
      <item>LIFT-MONT Rijeka d.o.o.</item>
      <item>TAPESS d.o.o.</item>
      <item>Pekara Primorje d.o.o.</item>
      <item>Silvana Komadina, vl. telekomunikacijski servis</item>
      <item>Turistička zajednica Grada Crikvenice</item>
      <item>VESNA GARTNER- PILAŠ, dr. med. specijalist medicine rada, Specijalistička ordinacija medicine rada</item>
      <item>Zagreb nekretnine d.o.o. </item>
      <item>Jadran usluge d.o.o.</item>
      <item>Pekara Benić d.o.o.</item>
      <item>Laserline d.o.o.</item>
      <item>Vjekoslav Rajber</item>
      <item>Arhiver d.o.o. </item>
      <item>Vladimir i Mladenka Sergo kao vlasnici zajedničkog obrta za proizvodnju i trgovinu "Galanterija"</item>
      <item>Zvonko Host kao vlasnik SERVIS ELEKTRONIKE</item>
      <item>"METRO-KON" d.o.o.</item>
      <item>Ivica Jurković kao vlasnik Sportskog centra "Omorika"</item>
      <item>NEGRO-USLUGE d.o.o.</item>
      <item>Goranka Hinić</item>
      <item>Juraj Bačić</item>
      <item>Tomislav Barac</item>
      <item>Darko Blašković</item>
      <item>Saša Brnčić</item>
      <item>Vladimir Brnić</item>
      <item>Željka  Crnjanović</item>
      <item>Ana Cvitković</item>
      <item>Anka Domijan</item>
      <item>Milka Domijan</item>
      <item>Ivan Gašparović</item>
      <item>Robert Gecan</item>
      <item>(pok. Željka) Kristina Grbčić</item>
      <item>Nenad Grubić</item>
      <item>Marijan Jurinčić</item>
      <item>Melanija Kaliman</item>
      <item>Anton Kirinčić</item>
      <item>Afrodita Komadina</item>
      <item>Milica Krpan</item>
      <item>Aramis Liebhardt</item>
      <item>Nada Lončar</item>
      <item>Marina Lončarić</item>
      <item>Ivan Miočić</item>
      <item>Vladimir Montanari</item>
      <item>Josip Mužević</item>
      <item>Ivana Peko Lončar</item>
      <item>Andrija Peričić</item>
      <item>Zdravko Periš</item>
      <item>Zvjezdan Preden</item>
      <item>Slobodan  Radetić</item>
      <item>Anka Sokolić</item>
      <item>Branko Sudar</item>
      <item>Marija Šoštarić</item>
      <item>Siniša Tomašić</item>
      <item>Ivana Trubić</item>
      <item>Vidov Vijeko</item>
      <item>Kuzman Vukić</item>
      <item>Agencija za osiguranje radničkih potraživanja u slučaju stečaja poslodavca</item>
      <item>ERSTE &amp; STEIERKISCHE BANK d.d.</item>
      <item>pok. Marija (Nenad) Jeličić</item>
    </izvorni_sadrzaj>
    <derivirana_varijabla naziv="DomainObject.Predmet.SudioniciListNaziv_1">
      <item>NEVEN JOKIĆ</item>
      <item>VERICA FILIĆ</item>
      <item>FEHIM ELJAZOVIĆ</item>
      <item>INES MAĐAR</item>
      <item>KATA BLAŽIĆ</item>
      <item>MARICA BRANJAC</item>
      <item>SAVEZ SAMOSTALNIH SINDIKATA HRVATSKE</item>
      <item>DAVOR KALANJ</item>
      <item>NADA PERIŠIĆ</item>
      <item>BRANKICA URINČIĆ</item>
      <item>MAURICO SAMARDŽIJA</item>
      <item>JADRAN d.d. u stečaju CRIKVENICA</item>
      <item>ANKICA KATNIĆ</item>
      <item>ANKICA ANTIĆ</item>
      <item>MILAN TOMIĆ</item>
      <item>registar TS Rijeka</item>
      <item>Narodne novine d.d. Zagreb</item>
      <item>Županijsko državno odvjetništvo Rijeka</item>
      <item>oglasna ploča</item>
      <item>računovodstvo suda</item>
      <item>Julijana Fak</item>
      <item>Marija Ružić</item>
      <item>Erste &amp; S. Bank d.d. Rijeka</item>
      <item>OD Kovačević i dr. Rijeka</item>
      <item>Porezna uprava Rijeka</item>
      <item>Hrvatski fond za privatizaciju Zagreb</item>
      <item>GRAD CRIKVENICA</item>
      <item>Erste &amp; S. Bank d.d. Rijeka</item>
      <item>PAVLOMIR d.o.o. N. Vinodolski</item>
      <item>Marija Buneta</item>
      <item>Nada Barišić</item>
      <item>POREZNA UPRAVA RIJEKA / KSENIJA LUŠTICA</item>
      <item>Slavica Jurić</item>
      <item>Mladenko Crnčić</item>
      <item> Gordana Dežman</item>
      <item>Anita Horvat</item>
      <item>Valentina Jakirčević</item>
      <item>Nedeljko Magaš</item>
      <item>Ivan Sarić</item>
      <item>Antonija Šimić</item>
      <item>Marica Svetić</item>
      <item>Željka Ligatić</item>
      <item>Ivica Lončarić</item>
      <item>Mara Pejaković</item>
      <item>Dragica Kožul</item>
      <item>Ivica Domijan</item>
      <item>Vinka Debelec</item>
      <item>Petar Lončarić</item>
      <item>Josip Kolmanić</item>
      <item>Ankica Cupać</item>
      <item>Enisa Tamarut</item>
      <item>Davorka Buneta</item>
      <item>Josipa Komadina</item>
      <item>Dalibor Antić</item>
      <item>Toma Dražić</item>
      <item>Ivka Hržić</item>
      <item>Savo Kosanović</item>
      <item>Mihovil Tomašić</item>
      <item>Ružica Nećak</item>
      <item>Maria Peričić</item>
      <item>Ines Pristušek</item>
      <item>Daniel Marina</item>
      <item>Sergio Zustović</item>
      <item>Darko Miočić</item>
      <item>Kata Tomić</item>
      <item>Tihana Pobor</item>
      <item>Nevenka Juretić</item>
      <item>Marica Kikić</item>
      <item>Vinka Vukonich</item>
      <item>Vaso Perić</item>
      <item>Astrid Ivančić</item>
      <item>Bernardno Vukušić</item>
      <item>Meri Grubišić</item>
      <item>Ivan Frančišković</item>
      <item>Ljiljana Lučić</item>
      <item>Radojka Ružić</item>
      <item>Mirko Pejić</item>
      <item>Katica Lončarić</item>
      <item>Ivan Peričić</item>
      <item>Sandra Sivčević</item>
      <item>Nada Ježić</item>
      <item>Tomislav Lončarić</item>
      <item>Vladimir Jeličić</item>
      <item>Klaudija Brkljača</item>
      <item>Vjekoslava Peričić</item>
      <item>Zdenka Domijan</item>
      <item>Josip Sokolić</item>
      <item>Lidija Grubišić</item>
      <item>Fehim Eljazović</item>
      <item>Bosiljka Car</item>
      <item>Katica Majetić</item>
      <item>Selma Elezović</item>
      <item>Antica Grozdanić</item>
      <item>Branka Havić</item>
      <item>Mladen Mihelčić</item>
      <item>Đurđica Peričić</item>
      <item>Stjepan Car</item>
      <item>Marta Plavac</item>
      <item>Marijana Mureta</item>
      <item>Zdravko Žarić</item>
      <item>Pava Miličević</item>
      <item>Josipa Šubat</item>
      <item>Albin Domijan</item>
      <item>Nedeljka Jeličić</item>
      <item>Morena Premeru</item>
      <item>Marija Kršul</item>
      <item>Irena Gašparović</item>
      <item>Vjekoslav Lončarić</item>
      <item>Jelena Marošević</item>
      <item>Šime Brkljača</item>
      <item>Gordana Merčnik</item>
      <item>Mato Odžić</item>
      <item>Anica Car</item>
      <item>Branka Pintar</item>
      <item>Tihomir Kršul</item>
      <item>Siniša Tomašić</item>
      <item>Stipan Kovačev</item>
      <item>Martina Štimac</item>
      <item>Dragica Pešić</item>
      <item>Marica Huzjak</item>
      <item>Radmila Šubert</item>
      <item>Maša Manestar</item>
      <item>Franjo Pobor</item>
      <item>Irena Juretić</item>
      <item>Zvjezdana Perhat</item>
      <item>Mara Ilić</item>
      <item>Željko Blažičević</item>
      <item>Ivanka Domijan</item>
      <item>Anton Gabrić</item>
      <item>Oleg Trošelj</item>
      <item>Ruža Soldić</item>
      <item>Milan Stanisavljević</item>
      <item>Juraj Smolčić</item>
      <item>Lydia Jurinčić</item>
      <item>Pejo Prgić</item>
      <item>Danijela Zgombić</item>
      <item>Nataša Rakas</item>
      <item>Đuro Jelovac</item>
      <item>Tatjana Lončarić</item>
      <item>Natalia Marijanić</item>
      <item>Anita Fele</item>
      <item>Živka Kosanović</item>
      <item>Verica Filić</item>
      <item>Vanda Belamarić</item>
      <item>Božica Manestar</item>
      <item>Vjekoslava Lončarić</item>
      <item>Vesna Šnjarić</item>
      <item>Dubravka Šokčević</item>
      <item>Josip Grbčić</item>
      <item>Radmila Lončarić</item>
      <item>Petar Lončarić</item>
      <item>Zdenko Car</item>
      <item>Ljubomir Stojčić</item>
      <item>Jasna Visković</item>
      <item>Gabrijela Miočević</item>
      <item>Ružica Grbeš</item>
      <item>Ivana Milak</item>
      <item>Anka Fugošić</item>
      <item>Dragica Pejić</item>
      <item>Savo Grozdanić</item>
      <item>Elvis Majetić</item>
      <item>Marijan Benić</item>
      <item>Vlado Markovinović</item>
      <item>Nevenka Barović</item>
      <item>Melita Frančišković</item>
      <item>Katica Bujan</item>
      <item>Robert Bengez</item>
      <item>Marina Milković</item>
      <item>Janja Strizić</item>
      <item>Bore Čajić</item>
      <item>Vladimir Brozičević</item>
      <item>Estera Juretić</item>
      <item>Sanja Papić</item>
      <item>Blaženko Bačić</item>
      <item>Marijan Geljić</item>
      <item>Josipa Hrvaćanin</item>
      <item>Rada Danilović</item>
      <item>Silvana Grbčić</item>
      <item>Irmica Car</item>
      <item>Jelena Trutić Božić</item>
      <item>Ana Velker</item>
      <item>Marija Buneta Krišković</item>
      <item>Marija Stojčić</item>
      <item>Drinko Lončarić</item>
      <item>Anamarija Mazzarolli</item>
      <item>Julijana Fak</item>
      <item>Milan Miočić</item>
      <item>Ferdinand Stilin</item>
      <item>Vesna Kalinić</item>
      <item>Mira Kovačić</item>
      <item>Marija Fele</item>
      <item>Ankica Muminagić</item>
      <item>Jasna Čor</item>
      <item> Monika Lončarević</item>
      <item>Tatjana Cvitković</item>
      <item>Ana Filipović</item>
      <item>Dragica Brozović</item>
      <item>Ljiljana Blažina</item>
      <item>Ante Antić</item>
      <item>Kristijan Pobor</item>
      <item>Iva Maria Virag</item>
      <item>Dušanka Vedrić</item>
      <item>Rajko Jurišić</item>
      <item>Dragica Djurić</item>
      <item>Anđela Mlikota</item>
      <item>Ivan Mijić</item>
      <item>Ljiljana Katić</item>
      <item>Slavica Mandić</item>
      <item>Tamara Sučić</item>
      <item>Tomislav Karamarko</item>
      <item>Marija Pobor</item>
      <item>Josip Pobor</item>
      <item>Vladimir Tomljanović</item>
      <item>Branka Žanić</item>
      <item>Marina Car</item>
      <item>Milena Ilić</item>
      <item>Mirko Marić</item>
      <item>Dominik Crnković</item>
      <item>Sanja Kovač</item>
      <item>Marijana Malčić</item>
      <item>Dolores Stojčić</item>
      <item>Ljlilja Ježić</item>
      <item>Ankica Petričević</item>
      <item>Anton Badurina Tomić</item>
      <item>Gordana Klisurić</item>
      <item>Sanja Madvešček</item>
      <item>Dubravka Mavrić</item>
      <item>Ankica Košuljandić</item>
      <item>Ivan Đaković</item>
      <item>Željko Pađen</item>
      <item>Marina Petrinović</item>
      <item>Marija Pavlić</item>
      <item>Juraj Katnić</item>
      <item>Blaženko Kršul</item>
      <item>Dario Car</item>
      <item>Baldo Hreljac</item>
      <item>Ivica Ropac</item>
      <item> Višnja Jelenović</item>
      <item>Marija Lončarić</item>
      <item>Marica Volf</item>
      <item>Nada Perišić</item>
      <item>Snježana Bertović</item>
      <item>Ružica Tonković</item>
      <item>Branka Pilaš</item>
      <item>Goran Jakovac</item>
      <item>Pavica Buovac</item>
      <item>Katarina Vlastelić</item>
      <item>Aleksandra Domijan</item>
      <item>Ivana Babić</item>
      <item>Sanja Plavac</item>
      <item>Vitomir Manestar</item>
      <item>Jelka Mavrić Tomić</item>
      <item>Ivica Perhat</item>
      <item>Ruža Kosanović</item>
      <item>Ivanka Butorac</item>
      <item>Goran Cindrić</item>
      <item>Dario Brkić</item>
      <item>Vinko Pobor</item>
      <item>Tina Perhat</item>
      <item>Kornelija Katalinić</item>
      <item>Marija Galjanić Sovar</item>
      <item>Zrinka Lipičanin</item>
      <item>Hrvoje Zubčić</item>
      <item>Hrvoje Berić</item>
      <item>Ljiljana Aleksić Žunić</item>
      <item>Ajka Sarajlić</item>
      <item>Danijela Kovačić</item>
      <item>Slavica Jurić</item>
      <item>Vlatka Stipeč</item>
      <item>Željko Knežević</item>
      <item>Marijana Komadina</item>
      <item>Biljana Kostić</item>
      <item>Marija Balas</item>
      <item>Ivan Pahlić</item>
      <item>Filip Barišić</item>
      <item>Anđa Šeremet</item>
      <item>Šaćir Skenderi</item>
      <item>Marica Knez</item>
      <item>Vlado Jelenović</item>
      <item>Marija Car</item>
      <item>Franjo Broz</item>
      <item>Sandra Vukelić</item>
      <item>Gordana Piškulić</item>
      <item>Rude Jeličić</item>
      <item>Viktor Lončarić</item>
      <item>Mladenka Blažičević</item>
      <item>Antonija Car</item>
      <item>Josip Jurić</item>
      <item>Mirjana Šamanić</item>
      <item>Sanja Stanišić</item>
      <item>Meri Mavrić</item>
      <item>Nikola Samaržija</item>
      <item>Lidija Babič</item>
      <item>Dušan Jović</item>
      <item>Tomislav Lončarić</item>
      <item>Božena Kombol</item>
      <item>Ivica Bačić</item>
      <item>Marija Jerčinović</item>
      <item>Mirko Mataija</item>
      <item>Biljana Frančišković</item>
      <item>Renata Jeličić</item>
      <item>Željka Veljačić</item>
      <item>Jasminka Knez</item>
      <item>Milanko Subotin</item>
      <item>Dragica Strizić</item>
      <item>Nedeljka Kamenić</item>
      <item>Sandra Zubčić</item>
      <item>Ivanka Iva Lončarić</item>
      <item>Slavica Blagojević</item>
      <item>Marija Slaninka</item>
      <item>Marijan Jurinčić</item>
      <item>Kristijan Antić</item>
      <item>Marija Borbelj</item>
      <item>Višnja Smoljan</item>
      <item>Anka Grbčić</item>
      <item>Branimir Starešina</item>
      <item>Tatjana Španović</item>
      <item>Ilija Tatalović</item>
      <item>Tatjana Perović</item>
      <item>Petra Pajnić</item>
      <item>Emine Mehmeti</item>
      <item>Davor Petrinović</item>
      <item>Trajanka Šarar</item>
      <item>Nikola Šaban</item>
      <item>Stanislav Dunato</item>
      <item>Ivan Car</item>
      <item>Vesna Crnčić</item>
      <item>Tomislav Oršolić</item>
      <item>Zdenka Grbčić</item>
      <item>Boris Pobor</item>
      <item>Snježana Ljubić</item>
      <item>Ines Kreutz Pogoreutz</item>
      <item>Nevenka Drpić</item>
      <item>Antonio Vukelić</item>
      <item>Vejsil Nušinović</item>
      <item>Davor Kalanj</item>
      <item>Marija Žarković Turak</item>
      <item>Janja Antonić</item>
      <item>Dragomir Švast</item>
      <item>Tomislav Marušić</item>
      <item>Larisa Čačić</item>
      <item>Zora Crnić</item>
      <item>Ljiljana Šegulja</item>
      <item>Marijan Stojanović</item>
      <item>Dubravka Kršul</item>
      <item>Marija Simić</item>
      <item>Josip Dešman</item>
      <item>Majda Legac</item>
      <item>Predrag Pešević</item>
      <item>Mirjana Gašparović</item>
      <item>Milana Kosanović</item>
      <item>Vesna Dizdarević</item>
      <item>Dragomir Stajčić</item>
      <item>Marija Špacir</item>
      <item>Predrag Jeličić</item>
      <item>Marija Zekić</item>
      <item>Senad Vukelić</item>
      <item>Kata Miočić</item>
      <item>Ivka Kršul</item>
      <item>Marina Bilić</item>
      <item>Linda Pobor</item>
      <item>Vera Sokolić</item>
      <item> Mladen Gržičić</item>
      <item>Saša Mureta</item>
      <item>Slavica Lazarević</item>
      <item>Duško Katnić</item>
      <item>Biserka Pavlić</item>
      <item>Ijeman Antić</item>
      <item>Slavko Zekić</item>
      <item>Milorad Blažičević</item>
      <item>Natali Manestar Car</item>
      <item>Nevenka Obradović</item>
      <item>Marija Đelagić</item>
      <item>Vesna Parat</item>
      <item>Mirjana Marinić</item>
      <item>Karolina Kolarek</item>
      <item>Spomenko Antonić</item>
      <item>Mirko Lončarić</item>
      <item>Alma Vičević</item>
      <item>Ivanka Jokić</item>
      <item>Željka Grbčić</item>
      <item>Jasmina Vujnović</item>
      <item>Karin Car</item>
      <item>Marijana Miličević</item>
      <item>Karin Krepelnik</item>
      <item>Dušan Pobor</item>
      <item>Tomislava Hržić</item>
      <item>Kristijan Jeličić</item>
      <item>Gordana Vuković</item>
      <item>Sanja Barac</item>
      <item> Domagoj  Starešina</item>
      <item>Zlata Miočić</item>
      <item>Natali Ivančić Majetić</item>
      <item>Vedran Matejčić</item>
      <item>Mirela Šokčević</item>
      <item>Vera Matejčić</item>
      <item>Dragica Novaković</item>
      <item>Josip Dijanić</item>
      <item>Olga Vičić</item>
      <item>Gordana Mataija</item>
      <item>Višnja Sučić</item>
      <item>Branka Kegalj</item>
      <item>Mirjana Đorđević</item>
      <item>Željka Prpić</item>
      <item>Ranka Melkus</item>
      <item>Mira Ljubanović</item>
      <item>Mirjana Briški</item>
      <item>Zdenka Martinuč</item>
      <item>Denis Vlah Car</item>
      <item>Štefanija Malnar</item>
      <item>Ilija Barišić</item>
      <item>Jelena Bubrić</item>
      <item>Mihaela Car</item>
      <item>Tatjana Jovanović</item>
      <item>Sara Rikanović</item>
      <item>Dražen Mihajlović</item>
      <item>Vesna Fejzić</item>
      <item>Mira Veršić</item>
      <item>Mauricio Samaržija</item>
      <item>Stojadin Stojanović</item>
      <item>Ozana Lokmer</item>
      <item>Višnja Šojat</item>
      <item>Sanja Bodalec</item>
      <item>Slavko Morožin</item>
      <item>Ivanka Mataija</item>
      <item>Božo Miočić</item>
      <item>Anđa Lukić</item>
      <item>Jadranka Čandrlić</item>
      <item>Katica Gržac</item>
      <item>Marica Matešić</item>
      <item>Paul Kosanović</item>
      <item>Jelena Bujan</item>
      <item>Zoran Tonković</item>
      <item>Berislav Manestar</item>
      <item>Mirna  Rubčić</item>
      <item>Vlasta Gregorić</item>
      <item>Ana Rubčić</item>
      <item>Anka Pavlović</item>
      <item>Mihaela Dujlović</item>
      <item>Katica Mrvoš</item>
      <item>Verica Pavić</item>
      <item> Marina Župan</item>
      <item>Dean Maričić</item>
      <item>Željko Zbašnik</item>
      <item>Senka Vekić</item>
      <item>Rinaldo Donda</item>
      <item>Dean Švast</item>
      <item>Nada Majetić</item>
      <item>Tihomir Stegne</item>
      <item>Dušan Dotlić</item>
      <item>Terezija Mahulik</item>
      <item>Ankica Stanisavljević</item>
      <item>Marijan Mihajlović</item>
      <item>Elza Njegovan</item>
      <item>Marino Antić</item>
      <item>Ivica Karamarko</item>
      <item>Dako Plavac</item>
      <item>Berislav Jurinčić</item>
      <item>Branka Lončarić</item>
      <item>Jasna Blažević</item>
      <item>Ivica Antić</item>
      <item>Iris Džinović</item>
      <item>Anica Blažičević</item>
      <item>Tanja Jeličić</item>
      <item>Vesna Frković</item>
      <item>Zora Vasilić</item>
      <item> Kazimir Piršić</item>
      <item>Jadranka Saftić</item>
      <item>Ksenija Antić</item>
      <item>Irena Mužević</item>
      <item>Antonija Pešević</item>
      <item>Marija Ahel</item>
      <item>Bosiljka Šegulja</item>
      <item>Slavko Brozović</item>
      <item>Amira Ramić</item>
      <item>Jakob Leskur</item>
      <item>Stjepan Šoštarić</item>
      <item> Jadranka Lončarić</item>
      <item>Rade Drageljević</item>
      <item>Radmila Glad</item>
      <item>Milka Mužević</item>
      <item>Nada Tkalčević</item>
      <item>Lidija Bogeljić</item>
      <item>Veljka Delić Ibukić</item>
      <item>Anka Skočilić</item>
      <item>Matilda Lončarić</item>
      <item>Marija Donda</item>
      <item>Hrvoje Vukšić</item>
      <item>Jasna Grganić</item>
      <item>Mladena Aleksić</item>
      <item>Gospa Đukić</item>
      <item>Petar Stan</item>
      <item>Pelka Tonković</item>
      <item>Maja Križan</item>
      <item>Mira Dumić</item>
      <item>Ana Katnić</item>
      <item>Ivan Štanfelj</item>
      <item>Milan Tomić</item>
      <item>Vojislav Antonić</item>
      <item>Smiljana Delić</item>
      <item>Stjepan Jeličić</item>
      <item>Kristina Smolčić</item>
      <item>Rudolf Kleković</item>
      <item>Marica Fafanđel</item>
      <item>Tatjana Josipović</item>
      <item>Slavica Mudražija Brozović</item>
      <item>Milan Fištrović</item>
      <item>Marica Kafadar</item>
      <item>Damir Matijević</item>
      <item>Josip Cickaj</item>
      <item>Anđela Car</item>
      <item>Momir Pešević</item>
      <item>Ljubinko Antić</item>
      <item>Goran Mužević</item>
      <item>Nadia Janeš</item>
      <item>Ivica Jerčinović</item>
      <item>Paulina Krmpotić</item>
      <item>Milan Cvetinović</item>
      <item>Zdravko Butković</item>
      <item>Sabira Nušinović</item>
      <item>Marijana Kršul</item>
      <item>Jadranka Franić</item>
      <item>Dragica Vukelić</item>
      <item>Ljiljana Marijanović</item>
      <item> Miranda Baić</item>
      <item>Aleksandra Uzelac</item>
      <item>Dušanka Maravić</item>
      <item>Vitomir Manestar</item>
      <item>Cvijeta Jeličić</item>
      <item>Ivana Matijević</item>
      <item>Ana Perhat</item>
      <item>Slavko Jurić</item>
      <item>Natali Travaglia</item>
      <item>Šime Fafanđel</item>
      <item>Blaženka Držaić</item>
      <item>Filip Tratnjak</item>
      <item>Marina Cerović</item>
      <item>Saša Pobor</item>
      <item>Elvira Hreljac</item>
      <item>Josipa Butković</item>
      <item>Helena Juretić</item>
      <item>Ljubica Brkić</item>
      <item>Katarina Brozović</item>
      <item>Marijana Majić</item>
      <item>Ljubica Domijan Blažičević</item>
      <item>Vladimir Zatezalo</item>
      <item>Ivana Matetić</item>
      <item>Ružica Perhat</item>
      <item>Marija Pešušić</item>
      <item>Josip Rubčić</item>
      <item>Višnja Anić</item>
      <item>Štefa Sarić</item>
      <item>Marica Brnjac</item>
      <item>Drinka Kršul</item>
      <item>Marija Zamuda</item>
      <item>Marica Sučić</item>
      <item>Martina Rebić</item>
      <item>Marija Car</item>
      <item>Marko Kikić</item>
      <item>Ankica Katnić</item>
      <item>Marina Kodrnja</item>
      <item>Milorad Barac</item>
      <item>Dario Hreljac</item>
      <item>Duško Spasenić</item>
      <item>Dijana Butorac</item>
      <item>Nikola Alafetić</item>
      <item>Rodoljub Lončarić</item>
      <item>Hedviga Čavrag</item>
      <item>Jelena Kurelac</item>
      <item>Biserka Premeru</item>
      <item>Vilko Antić</item>
      <item>Dražen Uremović</item>
      <item>Stevan Maravić</item>
      <item>Jasminka Babić</item>
      <item>Jasminka Antić</item>
      <item>Vesna Grgurić Pilić</item>
      <item>Vladimir Brozina</item>
      <item>Dijana Hrvaćanin</item>
      <item>Marin Uremović</item>
      <item>Tomislav Delić</item>
      <item>Silvano Baldo</item>
      <item>Iva Krpan</item>
      <item>Anica Prodanović</item>
      <item>Snježana Steinhauser</item>
      <item>Branka Jurčević</item>
      <item>Ivica Samardžija</item>
      <item>Slavko Grozdek</item>
      <item>Kruno Kovač</item>
      <item>Mladenka Maravić</item>
      <item>Milan Nećak</item>
      <item>Mirjana Frković</item>
      <item>Božica Milošević</item>
      <item>Ljerka Hica</item>
      <item>Ivica Komšić</item>
      <item>Ivanka Šnajdar</item>
      <item>Biserka Lončarić</item>
      <item>Anka Kužela</item>
      <item>Božica Krčmar</item>
      <item>Tomislav Jović</item>
      <item>Marija Antić</item>
      <item>Milivoj Romanić</item>
      <item>Snježana Jokić</item>
      <item>Karolina Hunčak</item>
      <item>Ana  Anušić</item>
      <item>Silvija Grbčić</item>
      <item>Božena Renka</item>
      <item>Marijo Šarčević</item>
      <item>Lidija Sunara</item>
      <item>Stjepan Katalinić</item>
      <item>Ivica Pelić</item>
      <item>Svetlana Kostrenčić</item>
      <item>Miljenko Vičić</item>
      <item>Višnja Jelenović</item>
      <item>Ivanka Ćaćić</item>
      <item>Desanka Brozović</item>
      <item>Karmela Tomić</item>
      <item>Dragica Car</item>
      <item>Renata Skomerža</item>
      <item>Katica Car</item>
      <item>Anton Tonković</item>
      <item>Katica Antić</item>
      <item>Mihaela Kossi</item>
      <item>Đurđa Pešević</item>
      <item>Nina Brdar</item>
      <item>Slavko Matejčić</item>
      <item>Đorđo Obrenović</item>
      <item>Valentina Đurina</item>
      <item>Ljiljana Mavrić</item>
      <item>Anton Radil</item>
      <item> Branka Pavlić</item>
      <item>Anka Gabrić</item>
      <item>Vitomir Kršul</item>
      <item>Josip Tijan</item>
      <item>Čedo Knežević</item>
      <item>Marina Domijan Preden</item>
      <item>Marija Matejčić</item>
      <item>Darko Bojin</item>
      <item>Ljiljana Višnić</item>
      <item>Milena Blažić Knez Knez</item>
      <item> Dinko  Buneta</item>
      <item>Dubravko Kralj</item>
      <item>Anka Klanfar</item>
      <item>Snežana Balon</item>
      <item>Aleksa Đokić</item>
      <item>Gordana Domijan</item>
      <item>Vlastimir Lončarić</item>
      <item>Josip Car</item>
      <item>Damnjan Draganić</item>
      <item>Grozdana Tus</item>
      <item>Marica Hajduković</item>
      <item>Marica Kovačević</item>
      <item>Marija Lončar</item>
      <item>Slavko Šupak</item>
      <item>Berislav Ahel</item>
      <item>Dušanka Pobor</item>
      <item>Sanja Baričević</item>
      <item>Gordana Vukelić</item>
      <item>Zoran Komadina</item>
      <item>Tanja Malovoz</item>
      <item>Dolores Pećarina</item>
      <item>Toni Nikčevski</item>
      <item>Ivan Jurinčić</item>
      <item>Ivan Tomić</item>
      <item>Nikola Mulc</item>
      <item>Evelin Krajačić</item>
      <item>Slavica Matošević</item>
      <item>Slavica Smojver</item>
      <item>Mladenka Dundović</item>
      <item>Marijana Klanfar</item>
      <item>Agata Prec</item>
      <item>Igor Antić</item>
      <item>Anita Mataija</item>
      <item>Slavica Mejašić</item>
      <item>Ladislav Borbelj</item>
      <item>Dean Jeličić</item>
      <item>Manda Blažević</item>
      <item>Svetlana Markovinović</item>
      <item>Neven Lilić</item>
      <item>Vitomir Car</item>
      <item>Željka Stilin</item>
      <item>Ivanka Mavrić</item>
      <item>Desanka Jović</item>
      <item>Suzana Benić</item>
      <item>Nino Košuljandić</item>
      <item>Rita Začek</item>
      <item>Franjo Lončarić</item>
      <item>Ivan Lenac</item>
      <item>Mladen Skorić</item>
      <item>Irena Mužević</item>
      <item>Marica Nikčevski</item>
      <item>Manda Gašparović</item>
      <item>Mirijanka Brenc</item>
      <item>Kristina Kršul</item>
      <item>Nada Bobić</item>
      <item>Tihomir Manjkaz</item>
      <item>Vjenceslav Vuković</item>
      <item>Zdenka Švarcmajer</item>
      <item>Radojka Velić</item>
      <item>Edin Behrić</item>
      <item>Ivica Dragoja</item>
      <item>Tatjana Matošić</item>
      <item>Zorica Kolmanić</item>
      <item>Gojko Strizić</item>
      <item>Anka Đikandić</item>
      <item>Josip Antić</item>
      <item>Ivanka Lončarić</item>
      <item>Zdenka Carević</item>
      <item>Stana Katnić</item>
      <item>Ana Albertina Sladić</item>
      <item>Gršo Mataija</item>
      <item>Marijana Gazilj</item>
      <item>Mario Borić</item>
      <item>Vitomir Radović</item>
      <item>Snežana Piljić</item>
      <item>Nikola Cvijanović</item>
      <item>Iva Šejić</item>
      <item>Goranka Gašparović Imširović</item>
      <item>Marinko Peranić</item>
      <item>Blanka Nikolić</item>
      <item>Snježana Laslavić</item>
      <item>Diana Hlača</item>
      <item>Dijana Petrinović</item>
      <item>Ivanka Maravić</item>
      <item>Nikola Krpan</item>
      <item>Vesna Lončarić</item>
      <item>Lidija Jandrić</item>
      <item>Milan Komerički</item>
      <item>Klaudija Kovačev</item>
      <item>Mirjana Babić Markelić</item>
      <item>Ivanka Benić</item>
      <item>Branislav Dimitrijević</item>
      <item>Ksenija Lovrić Baričević</item>
      <item>Arsen Lončarić</item>
      <item>Zlatomir Car</item>
      <item>Gojka Crnković</item>
      <item>Aleksandar Vojnović</item>
      <item>Ostoja Šokčević</item>
      <item>Zdenka Semeš</item>
      <item>Klara Putina Mataija</item>
      <item>Lidija Nekić</item>
      <item>Anka Polić</item>
      <item>Anita Frković</item>
      <item>Mara Vukić</item>
      <item>Ivan Blažević</item>
      <item>Marija Car</item>
      <item>Daniela de Maio</item>
      <item>Branka Pelić</item>
      <item>Blaženka Dunato</item>
      <item>Branka Ivančić</item>
      <item>Jasmina Malatestinić</item>
      <item>Ivica Matošić</item>
      <item>Ines Mađar</item>
      <item>Nada Radojčić</item>
      <item>Robert Radojević</item>
      <item>Damir Prgić</item>
      <item>Goran Blažić</item>
      <item>Albin Pobor</item>
      <item>Marija Leskur</item>
      <item>Marija Brozović</item>
      <item>Jozefa Mišković</item>
      <item>Nadežda Trbović</item>
      <item>Kleofina Grgurić</item>
      <item>Josip Car</item>
      <item>Ana Lošić (Capić)</item>
      <item>Ankica Antić</item>
      <item>Kata Blažić</item>
      <item>Smiljanka Matejčić</item>
      <item>Josip Car</item>
      <item>Ivica Miriam Jurinčić</item>
      <item>Gordana Perković</item>
      <item>Roza Draženović</item>
      <item>Neven Jokić</item>
      <item>Barbara Crnković Domijan</item>
      <item>Damir Katulić</item>
      <item>Vladimir Ivančić</item>
      <item>Ivan Pobor</item>
      <item>Željka Jugović</item>
      <item>Marija Borbelj</item>
      <item>Petar Prvulović</item>
      <item>Marinko Albaneze</item>
      <item>Mladen Butorac</item>
      <item>Anita Pešut</item>
      <item>Ramona Beti</item>
      <item>Vida Lovrić</item>
      <item>Božica Trbović</item>
      <item>Franka Galetić</item>
      <item>Vesna Parat</item>
      <item>Dragan Hreljac</item>
      <item>Željko Veljačić</item>
      <item>Vesna Radočaj</item>
      <item>Biserka Štokić</item>
      <item>Vladimir Manestar</item>
      <item>Zorka Mujadžić</item>
      <item>Đurđa Telesmanić</item>
      <item>Milan Nekić</item>
      <item>Kristina Kovačić</item>
      <item>Antonija Balas</item>
      <item>Josip Fugošić</item>
      <item>Đurđica Mijuk</item>
      <item>Snežana Stan</item>
      <item>Ivica Katnić</item>
      <item>Zelkida Zukić</item>
      <item>Violeta Kahrimanović</item>
      <item>Nada Lončarić</item>
      <item>Ana Bešker</item>
      <item>Božica Seleš</item>
      <item>Marija Antić</item>
      <item>Daniela Klaić</item>
      <item>Ivanka Ilić</item>
      <item>Ivanka Car</item>
      <item>Desanka Holi</item>
      <item>Branimir Manestar</item>
      <item>Josip Žentil</item>
      <item>Stjepan Jurčić</item>
      <item>Marica Jurčić</item>
      <item>Milan Knežević</item>
      <item>Darko Dević</item>
      <item>Ivica Jurčić</item>
      <item>Nedeljka Orešković</item>
      <item>Ivica Poslek</item>
      <item>Dražen Tomašek</item>
      <item>Vesna Turčinov</item>
      <item>Marta Marković</item>
      <item>Ivanka Jurinčić</item>
      <item>Nedjeljka Vranješ</item>
      <item>Josip Matijašić</item>
      <item>Marija Marić</item>
      <item>Mirjana Marijanić</item>
      <item>Mladenka Šekrst</item>
      <item>Rudolf Polić</item>
      <item>Sanja Jurković</item>
      <item>Pamela Car</item>
      <item>Beba Vuzem</item>
      <item>Catarina Antić</item>
      <item>Martina Janković</item>
      <item>Anica Marković</item>
      <item>Robert Grmuša</item>
      <item>Dean Lončarić</item>
      <item>Hrvoje Marina</item>
      <item>Vukosava Vukelić</item>
      <item>Ilinka Barac</item>
      <item>Đuro Marošević</item>
      <item>Vesna Tomić</item>
      <item>Alin Harambašić</item>
      <item>Nikola Car</item>
      <item>Mirjana Kraljić</item>
      <item>Stojan Vidović</item>
      <item>Mira Bašić</item>
      <item>Anica Lenhard</item>
      <item>Štefanija Tonković</item>
      <item>Marija Majstorović</item>
      <item>Valentina Antić</item>
      <item>Marica Barac</item>
      <item>Lidija Parašćak</item>
      <item>Danica Župan</item>
      <item>Mario Vukelić</item>
      <item>Marijan Antić</item>
      <item>Ivica Jelenović</item>
      <item>Dušanka Milošević</item>
      <item>Mirjana Dundović</item>
      <item>Jakov Šokić</item>
      <item>Josip Lončarić</item>
      <item>Andrej Pobor</item>
      <item>Branko Pobor</item>
      <item>Dino Omnić</item>
      <item>Eržebet Jurić</item>
      <item>Brankica Jurinčić</item>
      <item>Zlata Mihajić</item>
      <item>Goran Stanković</item>
      <item> Zoran Stanković</item>
      <item> Ana Mihajić</item>
      <item>Republika Hrvatska, Ministarstvo financija</item>
      <item>Republika Hrvatska, Ministarstvo financija </item>
      <item>Republika Hrvatska, Ministarstvo financija </item>
      <item>Agencija za osiguranje radničkih potraživanja u slučaju stečaja poslodavca</item>
      <item>Republika Hrvatska</item>
      <item>Vještak d.o.o.</item>
      <item>Euro Alfa d.o.o.</item>
      <item> Ecooperativa d.o.o.</item>
      <item>Nastavni zavod za javno zdravstvo PGŽ</item>
      <item>Iskratrade d.o.o. </item>
      <item>Goran Pilaš, vl. obrta Stolarija</item>
      <item>Mibor d.o.o.</item>
      <item>RAVIKO d.o.o.</item>
      <item>Danica mesna industrija d.o.o.</item>
      <item>Agro Rijeka d.o.o.</item>
      <item>PERT d.o.o. Ilok, podružnica Rijeka</item>
      <item>Središnje klirinško depozitarno društvo  d.d.</item>
      <item>RIMOS d.o.o. </item>
      <item>Riječka industrija odjeće d.o.o.</item>
      <item>LABUD d.o.o.</item>
      <item>POLAR-KLIMATIZACIJA d.o.o.</item>
      <item>ISTRA JADRAN d.o.o. </item>
      <item>Hrvatsko društvo skladatelja </item>
      <item>HIR d.o.o.</item>
      <item>Petar Milosavljević, vl. Elektroinstalacije elektromehanika PERO STRUJA</item>
      <item>Agencija za upravljanje državnom imovinom</item>
      <item>E-ELMES d.o.o. </item>
      <item>Suzana Šubat vl. Proizvodno ugostiteljsko trgovačkog obrta Šubat Plast </item>
      <item>OLICOMP d.o.o. </item>
      <item>Hrvatske šume d.o.o. </item>
      <item>SERVING d.o.o. </item>
      <item>Ecoteam-Primo d.o.o. </item>
      <item>GKTD "MURVICA"d.o.o.</item>
      <item>TOPLANE d.o.o.</item>
      <item>MHS d.o.o.</item>
      <item>INSPEKT d.o.o.</item>
      <item>Sanjin Smlatić vl. Elektromehaničarski obrt "TONI"</item>
      <item>TEHNOINVEST Zagreb d.o.o. </item>
      <item>Carlsberg Croatia d.o.o.</item>
      <item>COCA COLA HBC Hrvatska d.o.o. </item>
      <item>Tutti Frutti FMB d.o.o.</item>
      <item>Hrvatski telekom d.d. Sjedište regije</item>
      <item>VINDIJA d.d.</item>
      <item>CROATIA OSIGURANJE d.d. Zagreb, Filijala Rijeka</item>
      <item>MISTRAŽ d.o.o. </item>
      <item>MIROSLAV MESAROŠ, vl. obrta Akvagan</item>
      <item>I.P. INŽENJERING d.o.o.</item>
      <item>MD PROJEKT d.o.o. </item>
      <item>KONZUM d.d.</item>
      <item>RIVOS d.o.o.</item>
      <item>RI KLIMA Opatija d.o.o.</item>
      <item>SONG VIVAK d.o.o.</item>
      <item>Arkada-trgovine d.o.o.</item>
      <item>Podravka prehrambena industrija d.d.</item>
      <item>JAMNICA d.d.</item>
      <item>Alen Tucman </item>
      <item>STANIĆ d.o.o.</item>
      <item>LEDELA d.o.o.</item>
      <item>NIKAS d.o.o.</item>
      <item>INA - Industrija nafte d.d. </item>
      <item>HEP - OPSKRBA d.o.o.</item>
      <item>Prehrambeno industrijski kombinat d.d. </item>
      <item>MILMAN d.o.o.</item>
      <item>JELA d.o.o.</item>
      <item>EKO - TONERI d.o.o.</item>
      <item>HEP-Operator distribucijskog sustava d.o.o.</item>
      <item>ISTRABENZ PLINI d.o.o.</item>
      <item>Goran Rihtarić, vl. EX - ALTO obrt za turističku animaciju i konzalting</item>
      <item>Konica Minolta Hrvatska  - poslovna rješenja d.o.o.</item>
      <item>Damir Jovanović, vl. Trgovina na malo i veliko "MAJA"</item>
      <item>Crikvenica - Opatija EKO d.o.o., PJ Crikvenica</item>
      <item>KTD Vodovod Žrnovnica d.o.o.</item>
      <item>KOMPAKT d.o.o.</item>
      <item>SKI KLUB "Rijeka" </item>
      <item>Hrvatske vode Zagreb VGI "Kvarnersko primorje i otoci"</item>
      <item>Hrvatska radiotelevizija </item>
      <item>Kumrić Dražen, vl. obrta za poljoprivrednu proizvodnju Kumrić</item>
      <item>Arsen Bratović, vl. AB - Elektro elektromehaničarski obrt</item>
      <item>Darko Pečuvčić, vl. PLIN SERVIS</item>
      <item>Kanasta d.o.o.</item>
      <item>Republika Hrvatska, Primorsko-Goranska županija, Grad Crikvenica</item>
      <item>LIFT-MONT Rijeka d.o.o.</item>
      <item>TAPESS d.o.o.</item>
      <item>Pekara Primorje d.o.o.</item>
      <item>Silvana Komadina, vl. telekomunikacijski servis</item>
      <item>Turistička zajednica Grada Crikvenice</item>
      <item>VESNA GARTNER- PILAŠ, dr. med. specijalist medicine rada, Specijalistička ordinacija medicine rada</item>
      <item>Zagreb nekretnine d.o.o. </item>
      <item>Jadran usluge d.o.o.</item>
      <item>Pekara Benić d.o.o.</item>
      <item>Laserline d.o.o.</item>
      <item>Vjekoslav Rajber</item>
      <item>Arhiver d.o.o. </item>
      <item>Vladimir i Mladenka Sergo kao vlasnici zajedničkog obrta za proizvodnju i trgovinu "Galanterija"</item>
      <item>Zvonko Host kao vlasnik SERVIS ELEKTRONIKE</item>
      <item>"METRO-KON" d.o.o.</item>
      <item>Ivica Jurković kao vlasnik Sportskog centra "Omorika"</item>
      <item>NEGRO-USLUGE d.o.o.</item>
      <item>Goranka Hinić</item>
      <item>Juraj Bačić</item>
      <item>Tomislav Barac</item>
      <item>Darko Blašković</item>
      <item>Saša Brnčić</item>
      <item>Vladimir Brnić</item>
      <item>Željka  Crnjanović</item>
      <item>Ana Cvitković</item>
      <item>Anka Domijan</item>
      <item>Milka Domijan</item>
      <item>Ivan Gašparović</item>
      <item>Robert Gecan</item>
      <item>(pok. Željka) Kristina Grbčić</item>
      <item>Nenad Grubić</item>
      <item>Marijan Jurinčić</item>
      <item>Melanija Kaliman</item>
      <item>Anton Kirinčić</item>
      <item>Afrodita Komadina</item>
      <item>Milica Krpan</item>
      <item>Aramis Liebhardt</item>
      <item>Nada Lončar</item>
      <item>Marina Lončarić</item>
      <item>Ivan Miočić</item>
      <item>Vladimir Montanari</item>
      <item>Josip Mužević</item>
      <item>Ivana Peko Lončar</item>
      <item>Andrija Peričić</item>
      <item>Zdravko Periš</item>
      <item>Zvjezdan Preden</item>
      <item>Slobodan  Radetić</item>
      <item>Anka Sokolić</item>
      <item>Branko Sudar</item>
      <item>Marija Šoštarić</item>
      <item>Siniša Tomašić</item>
      <item>Ivana Trubić</item>
      <item>Vidov Vijeko</item>
      <item>Kuzman Vukić</item>
      <item>Agencija za osiguranje radničkih potraživanja u slučaju stečaja poslodavca</item>
      <item>ERSTE &amp; STEIERKISCHE BANK d.d.</item>
      <item>pok. Marija (Nenad) Jeličić</item>
    </derivirana_varijabla>
  </DomainObject.Predmet.SudioniciListNaziv>
  <DomainObject.Predmet.SudioniciListAdressOIB>
    <izvorni_sadrzaj>
      <item>NEVEN JOKIĆ, SAD 6,Crikvenica</item>
      <item>VERICA FILIĆ, HOMOLIĆEVO 6,Kraljevica</item>
      <item>FEHIM ELJAZOVIĆ, PODŠUPERA 40,Crikvenica</item>
      <item>INES MAĐAR, B. BUCHOFFER 3,Crikvenica</item>
      <item>KATA BLAŽIĆ, BRAĆE SOBOL 5,Crikvenica</item>
      <item>MARICA BRANJAC, LADVIĆ 12,Crikvenica</item>
      <item>SAVEZ SAMOSTALNIH SINDIKATA HRVATSKE, KREŠIMIROVA 4,Rijeka</item>
      <item>DAVOR KALANJ, FRANJE CARA 15,Crikvenica</item>
      <item>NADA PERIŠIĆ, PODBANJ 5,Kraljevica</item>
      <item>BRANKICA URINČIĆ, KALA SV. ANTONA 21,Crikvenica</item>
      <item>MAURICO SAMARDŽIJA, BENIĆI 27,CRIKVENICE</item>
      <item>JADRAN d.d. u stečaju CRIKVENICA, OIB 56994999963, BANA JELAČIĆA 16,Crikvenica</item>
      <item>ANKICA KATNIĆ, ŠTROSMAJEROVO ŠETALIŠTE 10A,Crikvenica</item>
      <item>ANKICA ANTIĆ, ŽIDINE 31,Crikvenica</item>
      <item>MILAN TOMIĆ, ŽIDINE 30A,Crikvenica</item>
      <item>registar TS Rijeka</item>
      <item>Narodne novine d.d. Zagreb, SR Njemačke 6,10020 Zagreb</item>
      <item>Županijsko državno odvjetništvo Rijeka</item>
      <item>oglasna ploča</item>
      <item>računovodstvo suda</item>
      <item>Julijana Fak, Novi Varoš 13,51315 Mrkopalj</item>
      <item>Marija Ružić, OIB 72695335756, Čavle 43,51219 Čavle</item>
      <item>Erste &amp; S. Bank d.d. Rijeka, Jadranski trg 3a,51000 Rijeka</item>
      <item>OD Kovačević i dr. Rijeka</item>
      <item>Porezna uprava Rijeka</item>
      <item>Hrvatski fond za privatizaciju Zagreb, Ivana Lučića 6,10000 Zagreb</item>
      <item>GRAD CRIKVENICA, 51260 Crikvenica</item>
      <item>Erste &amp; S. Bank d.d. Rijeka, Jadranksi trg 3a,51000 Rijeka</item>
      <item>PAVLOMIR d.o.o. N. Vinodolski, OIB 33879979692, Novljansko polje bb,51250 Novi Vinodolski</item>
      <item>Marija Buneta, Šenoina 9,51250 Novi Vinodolski</item>
      <item>Nada Barišić, M. Jengića 33,51000 Rijeka</item>
      <item>POREZNA UPRAVA RIJEKA / KSENIJA LUŠTICA</item>
      <item>Slavica Jurić, OIB 33220340137, Kačjak 55,51265 Dramalj</item>
      <item>Mladenko Crnčić, OIB 00031704980, Hrusta 8,51260 Crikvenica</item>
      <item> Gordana Dežman, OIB 00183476943, Hrusta VII b,51260 Crikvenica</item>
      <item>Anita Horvat, OIB 00331924450, Trg Bana Jelačića 31,31000 Osijek</item>
      <item>Valentina Jakirčević, OIB 00352864378,  Zrinskih  Frankopana 25,47246 Drežnik Grad</item>
      <item>Nedeljko Magaš, OIB 00482430416, A. Antića 26,51266 Selce</item>
      <item>Ivan Sarić, OIB 00580030300, Gradac 52,51253 Bribir</item>
      <item>Antonija Šimić, OIB 00729213652, S. Radića 63,34000 Požega</item>
      <item>Marica Svetić, OIB 00895738043, Ugrini 15b,51253 Bribir</item>
      <item>Željka Ligatić, OIB 00959950290, Gradac 31,51253 Bribir</item>
      <item>Ivica Lončarić, OIB 01015328878, Brdo 25a,51266 Selce</item>
      <item>Mara Pejaković, OIB 01204783737, Stjepana i Antuna Radića 5,44400 Glina</item>
      <item>Dragica Kožul, OIB 01230979461, Vladimira Nazora 11,32234 Suhopolje</item>
      <item>Ivica Domijan, OIB 01321144022, 1. prilaz M. Muževića 6,51260 Crikvenica</item>
      <item>Vinka Debelec, OIB 01334333837, Kostelj 14,51244 Grižane</item>
      <item>Petar Lončarić, OIB 1382290072, Slavka Jeličića 25,51266 Selce</item>
      <item>Josip Kolmanić, OIB 01461097532, V. Lončarića 19,51266 Selce</item>
      <item>Ankica Cupać, OIB 01519840098, Sveti Vid 5b,51253 Bribir</item>
      <item>Enisa Tamarut, OIB 01566564883, Pavla Radića 78,51260 Crikvenica</item>
      <item>Davorka Buneta, OIB 01717803725, Poduljin 8,51253 Bribir</item>
      <item>Josipa Komadina, OIB 01752138257, Braće Brozičević 8,51260 Crikvenica</item>
      <item>Dalibor Antić, OIB 01794197982, 1. prilaz Trgu palih boraca 14,51266 Selce</item>
      <item>Toma Dražić, OIB 02095845812, Jurkovo 1,51250 Novi Vinodolski</item>
      <item>Ivka Hržić, OIB 03064743997, Detkovac 89,33411 Gradina</item>
      <item>Savo Kosanović, OIB 03068512259, Kosavin 5,51253 Bribir</item>
      <item>Mihovil Tomašić, OIB 3286342207, Gundulićeva 25,51260 Crikvenica</item>
      <item>Ružica Nećak, OIB 03395995403, Pod Fara 6,51262 Kraljevica</item>
      <item>Maria Peričić, OIB 03478840844, Ladvić 3d,51260 Crikvenica</item>
      <item>Ines Pristušek, OIB 03734929265, Žimider 2,51260 Crikvenica</item>
      <item>Daniel Marina, OIB 03776915180, Omladinska 1b,51264 Jadranovo</item>
      <item>Sergio Zustović, OIB 03853630154, A. Kršula 48,51266 Selce</item>
      <item>Darko Miočić, OIB 03927686370, Vukovarska 3,51260 Crikvenica</item>
      <item>Kata Tomić, OIB 03982764294, Podgori 68,51253 Bribir</item>
      <item>Tihana Pobor, OIB 04067291507, A. Antića 27,51266 Selce</item>
      <item>Nevenka Juretić, OIB 04071157989, 1. Maja 6,51263 Šmrika</item>
      <item>Marica Kikić, OIB 04075244810, Hrusta VIa,51260 Crikvenica</item>
      <item>Vinka Vukonich, OIB 04091317840, Hrusta IVc,51260 Crikvenica</item>
      <item>Vaso Perić, OIB 4288294403, Hrusta 6a,51260 Crikvenica</item>
      <item>Astrid Ivančić, OIB 04323695410, Pavla Radića 3,51260 Crikvenica</item>
      <item>Bernardno Vukušić, OIB 04398554804, Maršala Tita 72a,51266 Selce</item>
      <item>Meri Grubišić, OIB 04443685381, Primorska 7,51263 Šmrika</item>
      <item>Ivan Frančišković, OIB 4486325366, Štale 102,51253 Bribir</item>
      <item>Ljiljana Lučić, OIB 04569032796, Prilaz Braće Košuljandić 18,51265 Dramalj</item>
      <item>Radojka Ružić, OIB 04808475283, Partizanska 2,51266 Selce</item>
      <item>Mirko Pejić, OIB 04910038153, Ljudevita Gaja 108,32275 Bošnjaci</item>
      <item>Katica Lončarić, OIB 04935145760, XIII divizije 10,51266 Selce</item>
      <item>Ivan Peričić, OIB 05248040278, Ladvić bb,51260 Crikvenica</item>
      <item>Sandra Sivčević, OIB 05255286918, Dubrava 250,10000 Zagreb</item>
      <item>Nada Ježić, OIB 05307477063, Hrusta 3a,51260 Crikvenica</item>
      <item>Tomislav Lončarić, OIB 05764602358, Matkino 10,51266 Selce</item>
      <item>Vladimir Jeličić, OIB 05819326882, Zvonka Cara 3,51260 Crikvenica</item>
      <item>Klaudija Brkljača, OIB 05823430320, Podšupera 13,51260 Crikvenica</item>
      <item>Vjekoslava Peričić, OIB 6002696762, Podšupera 7,51260 Crikvenica</item>
      <item>Zdenka Domijan, OIB 06006728566, Dramaljsko Selce 33,51265 Dramalj</item>
      <item>Josip Sokolić, OIB 06059705313, A. Kršula 19,51266 Selce</item>
      <item>Lidija Grubišić, OIB 06156663392, Dvori 18,51263 Šmrika</item>
      <item>Fehim Eljazović, OIB 06266229856, Marka Marulića 3,51260 Crikvenica</item>
      <item>Bosiljka Car, OIB 06530138206, Kralja Tomislava 75,51260 Crikvenica</item>
      <item>Katica Majetić, OIB 06573700602, Milanlug 38,34350 Čaglin</item>
      <item>Selma Elezović, OIB 06618473251, Primorska 11,51260 Crikvenica</item>
      <item>Antica Grozdanić, OIB 06671368015, Br. Car Uračić 15,51260 Crikvenica</item>
      <item>Branka Havić, OIB 07157247978, Antovo 27,51244 Grižane</item>
      <item>Mladen Mihelčić, OIB 07308498700, Jargovo 28,51253 Bribir</item>
      <item>Đurđica Peričić, OIB 07309091595, Podšupera 7,51260 Crikvenica</item>
      <item>Stjepan Car, OIB 07660786675, Kralja Tomislava 75,51260 Crikvenica</item>
      <item>Marta Plavac, OIB 7836003467, Dramaljsko selce 32,51265 Dramalj</item>
      <item>Marijana Mureta, OIB 07853618269, Dragaljin 1a,51253 Bribir</item>
      <item>Zdravko Žarić, OIB 07925926350, Židine 24,51260 Crikvenica</item>
      <item>Pava Miličević, OIB 08180109073, Krmpotska 3,51250 Novi Vinodolski</item>
      <item>Josipa Šubat, OIB 08615260916, Ivanj 4,51264 Jadranovo</item>
      <item>Albin Domijan, OIB 08627284309, Ribarska 6,51260 Crikvenica</item>
      <item>Nedeljka Jeličić, OIB 8743319910, Maršala Tita 107,51266 Selce</item>
      <item>Morena Premeru, OIB 08935679283, Janjevalj 1,51243 Tribalj</item>
      <item>Marija Kršul, OIB 08997311267, Matkino 6,51266 Selce</item>
      <item>Irena Gašparović, OIB 09286407311, Viktor Finderlea 8,51260 Crikvenica</item>
      <item>Vjekoslav Lončarić, OIB 9327291136, Emila Antića 26,51266 Selce</item>
      <item>Jelena Marošević, OIB 09527418010, Hrusta 6b/14,51260 Crikvenica</item>
      <item>Šime Brkljača, OIB 09671716234, Podšupera 13,51260 Crikvenica</item>
      <item>Gordana Merčnik, OIB 09705258294, Hrustina 3,51263 Šmrika</item>
      <item>Mato Odžić, OIB 09840270221, Tončićevo 20,51260 Crikvenica</item>
      <item>Anica Car, OIB 09843513117, Dvorska 45,51260 Crikvenica</item>
      <item>Branka Pintar, OIB 09998566041, Saftići 4,51244 Grižane</item>
      <item>Tihomir Kršul, OIB 10031574360, Matkino 2,51266 Selce</item>
      <item>Siniša Tomašić, OIB 10125305225, I. Gundulića 35 ,51260 Crikvenica</item>
      <item>Stipan Kovačev, OIB 10144805902, Dramalj 12,51265 Dramalj</item>
      <item>Martina Štimac, OIB 10321384747, Drenovački put 30,44000 Sisak</item>
      <item>Dragica Pešić, OIB 10715089092, Pecka 94,44415 Topusko</item>
      <item>Marica Huzjak, OIB 10818451713, Vladimira Nazora 15,51260 Crikvenica</item>
      <item>Radmila Šubert, OIB 10960235878, Osap 28,51260 Crikvenica</item>
      <item>Maša Manestar, OIB 11112529596, M. Muževića 64,51265 Dramalj</item>
      <item>Franjo Pobor, OIB 11222359011, V. Lončarića 7,51266 Selce</item>
      <item>Irena Juretić, OIB 11334263797, Ribarska 7,51260 Crikvenica</item>
      <item>Zvjezdana Perhat, OIB 11436254624, Sušik 8,51243 Tribalj</item>
      <item>Mara Ilić, OIB 11877698144, Poduljin 33,51253 Bribir</item>
      <item>Željko Blažičević, OIB 11946180073, Kričina 6,51253 Bribir</item>
      <item>Ivanka Domijan, OIB 11970305027, Ribarska 6,51260 Crikvenica</item>
      <item>Anton Gabrić, OIB 12057981809, Dramalj 84,51265 Dramalj</item>
      <item>Oleg Trošelj, OIB 12078388303, Benići 52,51260 Crikvenica</item>
      <item>Ruža Soldić, OIB 12113567585, Lopudska 34c,31000 Osijek</item>
      <item>Milan Stanisavljević, OIB 12137905305, Židine 50b,51260 Crikvenica</item>
      <item>Juraj Smolčić, OIB 12147098055, Breze 7,51251 Ledenice</item>
      <item>Lydia Jurinčić, OIB 12412409030, Šiljevica 46,51264 Jadranovo</item>
      <item>Pejo Prgić, OIB 12503418002, Bribir 11,51253 Bribir</item>
      <item>Danijela Zgombić, OIB 12519027744, Baretići 17,51244 Grižane</item>
      <item>Nataša Rakas, OIB 12705818080, Sv. Ivana Krstitelja 8,31326 Darda</item>
      <item>Đuro Jelovac, OIB 12778826682, Dramalj 84,51265 Dramalj</item>
      <item>Tatjana Lončarić, OIB 12780447351, 2. prilaz Trgu palih Boraca 8,51266 Selce</item>
      <item>Natalia Marijanić, OIB 12818595728, Marušići 32,51244 Grižane</item>
      <item>Anita Fele, OIB 12889114850, Hrusta 3/14a,51260 Crikvenica</item>
      <item>Živka Kosanović, OIB 13017258635, Jargovo 39,51253 Bribir</item>
      <item>Verica Filić, OIB 13045077755, I.P. Tominog 21,51262 Kraljevica</item>
      <item>Vanda Belamarić, OIB 13053732239, Podšupera 51c,51260 Crikvenica</item>
      <item>Božica Manestar, OIB 13070255255, Sopaljska 20a,51260 Crikvenica</item>
      <item>Vjekoslava Lončarić, OIB 13078127547, S. Jeličića 25,51266 Selce</item>
      <item>Vesna Šnjarić, OIB 13098373896, Zagrebačka 11,53230 Korenica</item>
      <item>Dubravka Šokčević, OIB 13343882953, V. Nazora 27,32260 Gunja</item>
      <item>Josip Grbčić, OIB 13456293846, Pehat I. Ricića 13,51264 Jadranovo</item>
      <item>Radmila Lončarić, OIB 13720287865, Rade Končara 22,51266 Selce</item>
      <item>Petar Lončarić, OIB 13822690072, S. Jeličića 25,51266 Selce</item>
      <item>Zdenko Car, OIB 13969415397, Blaškovići 12a,51244 Grižane</item>
      <item>Ljubomir Stojčić, OIB 13995158115, Gajevo šetalište 12,51260 Crikvenica</item>
      <item>Jasna Visković, OIB 14062358396, Katrica 2,51265 Dramalj</item>
      <item>Gabrijela Miočević, OIB 14426121076, Biskupija bb,22300 Knin</item>
      <item>Ružica Grbeš, OIB 14517071316, Šupera 7a,51260 Crikvenica</item>
      <item>Ivana Milak, OIB 14702607487, Stjepana Radića 21,47246 Drežnik Grad</item>
      <item>Anka Fugošić, OIB 14836158450, Goranska 12,51260 Crikvenica</item>
      <item>Dragica Pejić, OIB 14906364627, Ljudevita Gaja 108,32275 Bošnjaci</item>
      <item>Savo Grozdanić, OIB 15057461824, Br. Car-Uračić 15,51260 Crikvenica</item>
      <item>Elvis Majetić, OIB 15254711783, Prilaz Partizanskoj 13,51266 Selce</item>
      <item>Marijan Benić, OIB 15454783727, Dvorska 7,51260 Crikvenica</item>
      <item>Vlado Markovinović, OIB 15461762781, Sopaljska 6 a,51260 Crikvenica</item>
      <item>Nevenka Barović, OIB 15488859116, Mavrići 28,51244 Grižane</item>
      <item>Melita Frančišković, OIB 15520868988, Šupera 3b,51260 Crikvenica</item>
      <item>Katica Bujan, OIB 15696142082, Ante Starčevića 34,51260 Crikvenica</item>
      <item>Robert Bengez, OIB 15743547330, Sušik 31,51243 Tribalj</item>
      <item>Marina Milković, OIB 15928003101, Prisika 8,51250 Novi Vinodolski</item>
      <item>Janja Strizić, OIB 15999620533, Štale 82,51253 Bribir</item>
      <item>Bore Čajić, OIB 16064853764, Barci 79a,51244 Grižane</item>
      <item>Vladimir Brozičević, OIB 16095727300, Gradac 9c,51253 Bribir</item>
      <item>Estera Juretić, OIB 16106136964, Ribarska 7,51260 Crikvenica</item>
      <item>Sanja Papić, OIB 16172635315, Turanski put 5,51000 Rijeka</item>
      <item>Blaženko Bačić, OIB 16320919247, V. Nazora 29,51260 Crikvenica</item>
      <item>Marijan Geljić, OIB 16615801682, J.J. Štrosmayera 10,32100 Vinkovci</item>
      <item>Josipa Hrvaćanin, OIB 16748734804, Turnić 16,34000 Požega</item>
      <item>Rada Danilović, OIB 16750760821, Vršina 23,51262 Kraljevica</item>
      <item>Silvana Grbčić, OIB 16835766564, Perhati 5,51264 Jadranovo</item>
      <item>Irmica Car, OIB 16909932700, Br. Brozičević 8,51260 Crikvenica</item>
      <item>Jelena Trutić Božić, OIB 17403078567, Lapat 33e,47304 Plaški</item>
      <item>Ana Velker, OIB 17451328275, Velika bršljanica,43282 Vukovje</item>
      <item>Marija Buneta Krišković, OIB 17507210678, Šenoina 9,51250 Novi Vinodolski</item>
      <item>Marija Stojčić, OIB 17524367829, Gajevo šetalište 12,51260 Crikvenica</item>
      <item>Drinko Lončarić, OIB 17639177396, II Prilaz Trgu palih boraca 8,51266 Selce</item>
      <item>Anamarija Mazzarolli, OIB 17735908074, Perhati 2a,51264 Jadranovo</item>
      <item>Julijana Fak, OIB 17778836164, Novi varoš 13,51315 Mrkopalj</item>
      <item>Milan Miočić, OIB 17901246902, Benići 26,51260 Crikvenica</item>
      <item>Ferdinand Stilin, OIB 17973310644, A. Antića 18,51266 Selce</item>
      <item>Vesna Kalinić, OIB 17987163851, Kostelj 85a,51244 Grižane</item>
      <item>Mira Kovačić, OIB 18219589575, Klipe 79a,47300 Ogulin</item>
      <item>Marija Fele, OIB 18341658603, Hrusta III/14a,51260 Crikvenica</item>
      <item>Ankica Muminagić, OIB 18626516130, Antovo 18,51244 Grižane</item>
      <item>Jasna Čor, OIB 18840500591, Zidarska 101,51260 Crikvenica</item>
      <item> Monika Lončarević, OIB 18985328209, Karlovačka 15,51264 Jadranovo</item>
      <item>Tatjana Cvitković, OIB 19033799042, Podsopalj Drivenički 18,51243 Tribalj</item>
      <item>Ana Filipović, OIB 19236656835, A. Mažuranića 64,51250 Novi Vinodolski</item>
      <item>Dragica Brozović, OIB 19530490642, Sl. Jeličića 22,51266 Selce</item>
      <item>Ljiljana Blažina, OIB 19625290825, Hreljin 16,51226 Hreljin</item>
      <item>Ante Antić, OIB 20363960955, Maršala  Tita 49,51266 Selce</item>
      <item>Kristijan Pobor, OIB 20605444121, Stjepana Brozovića 27,51266 Selce</item>
      <item>Iva Maria Virag, OIB 20608432664, Podšupera 30d,51260 Crikvenica</item>
      <item>Dušanka Vedrić, OIB 20875100180, Josipa Košuljandića Tome 37,51265 Dramalj</item>
      <item>Rajko Jurišić, OIB 20922977986, Baštijanova 54,10000 Zagreb</item>
      <item>Dragica Djurić, OIB 21097831622, Zagorska 12b,10000 Zagreb</item>
      <item>Anđela Mlikota, OIB 21211769391, Petra Preradovića 54,33410 Suhopolje</item>
      <item>Ivan Mijić, OIB 21217198521,  Hrusta Ivb,51260 Crikvenica</item>
      <item>Ljiljana Katić, OIB 21731397003, Željko Svaline 66,31226 Dalj</item>
      <item>Slavica Mandić, OIB 21791194752, Kamenjak 8,51244 Grižane</item>
      <item>Tamara Sučić, OIB 21798392060, I. Košuljandića Tomina 17,51265 Dramalj</item>
      <item>Tomislav Karamarko, OIB 21804881537, Tomislavova 89a,51260 Crikvenica</item>
      <item>Marija Pobor, OIB 87374719356, Brdo 4,51266 Selce</item>
      <item>Josip Pobor, OIB 02121583320, Brdo 4,51266 Selce</item>
      <item>Vladimir Tomljanović, OIB 21916262266, Podšupera 59,51260 Crikvenica</item>
      <item>Branka Žanić, OIB 21926537911, Andrije Šermana 30,51250 Novi Vinodolski</item>
      <item>Marina Car, OIB 21951063172, Ričina 9,51243 Tribalj</item>
      <item>Milena Ilić, OIB 21954934621, Poguljin 23,51253 Bribir</item>
      <item>Mirko Marić, OIB 22256071366, Hrusta VIII C,51260 Crikvenica</item>
      <item>Dominik Crnković, OIB 22261027337, Hrusta 3b,51260 Crikvenica</item>
      <item>Sanja Kovač, OIB 22385132326, Vinodolska 17a,51260 Crikvenica</item>
      <item>Marijana Malčić, OIB 22466177278, Mavrići 38,51244 Grižane</item>
      <item>Dolores Stojčić, OIB 22630594457, Kralja Zvonimira 14a,51260 Crikvenica</item>
      <item>Ljlilja Ježić, OIB 22777493217, I. Vončine 12,51250 Novi Vinodolski</item>
      <item>Ankica Petričević, OIB 22787426230, Kamenjak 8,51244 Grižane</item>
      <item>Anton Badurina Tomić, OIB 22884399530, Hrusta IIIb,51260 Crikvenica</item>
      <item>Gordana Klisurić, OIB 22933364920, Gornje Sredice 23a,43000 Bjelovar</item>
      <item>Sanja Madvešček, OIB 23073483942, Miroslava Krleže 24,51260 Crikvenica</item>
      <item>Dubravka Mavrić, OIB 23187130043, Mavrići 56,51244 Grižane</item>
      <item>Ankica Košuljandić, OIB 23268155358, Dramalj 6,51265 Dramalj</item>
      <item>Ivan Đaković, OIB 23302786159, Gornja mala 18,35252 Sibinj</item>
      <item>Željko Pađen, OIB 23321134873, Dubrovačka 4,51000 Rijeka</item>
      <item>Marina Petrinović, OIB 23348905311, Židine 13,51260 Crikvenica</item>
      <item>Marija Pavlić, OIB 23567979698, I.G. Kovačića 10,51264 Jadranovo</item>
      <item>Juraj Katnić, OIB 23638284992, Zidarska 27,51260 Crikvenica</item>
      <item>Blaženko Kršul, OIB 23860239071, M. Jeličića 16,51266 Selce</item>
      <item>Dario Car, OIB 23901066951, Ivana Gundulića 24,51260 Crikvenica</item>
      <item>Baldo Hreljac, OIB 24107197220, Hrusta 4/25,51260 Crikvenica</item>
      <item>Ivica Ropac, OIB 24231536342, Franje Čandeka 38,51000 Rijeka</item>
      <item> Višnja Jelenović, OIB 24265010911, Hrusta III 14b,51261 Crikvenica</item>
      <item>Marija Lončarić, OIB 24265569115, A. Kršula 8a,51266 Selce</item>
      <item>Marica Volf, OIB 24345294814, Kosavin 44,51253 Bribir</item>
      <item>Nada Perišić, OIB 24396129486, Podbanj 5/1,51262 Kraljevica</item>
      <item>Snježana Bertović, OIB 24442634031, Škrile II 13,47300 Ogulin</item>
      <item>Ružica Tonković, OIB 24600136140, Gradac 9b,51253 Bribir</item>
      <item>Branka Pilaš, OIB 24694582370, Baretići 3,51244 Grižane</item>
      <item>Goran Jakovac, OIB 24704459512, Kamenjak 32,51244 Grižane</item>
      <item>Pavica Buovac, OIB 24892575863, Dramalj 45,51265 Dramalj</item>
      <item>Katarina Vlastelić, OIB 24905953241, A. Kršula 8,51266 Selce</item>
      <item>Aleksandra Domijan, OIB 25069857732, Dramalj 75,51265 Dramalj</item>
      <item>Ivana Babić, OIB 25091536758, Žimider 40,51260 Crikvenica</item>
      <item>Sanja Plavac, OIB 25185986029, Dramaljsko selce 31a,51265 Dramalj</item>
      <item>Vitomir Manestar, OIB 25229835841, Gajevo šetalište 43,51260 Crikvenica</item>
      <item>Jelka Mavrić Tomić, OIB 25229970572, Kosavin 15,51253 Bribir</item>
      <item>Ivica Perhat, OIB 25256115930, Smokovo 2,51264 Jadranovo</item>
      <item>Ruža Kosanović, OIB 25536824393, Kosavin 5,51253 Bribir</item>
      <item>Ivanka Butorac, OIB 25545666665, Goranska 40,51260 Crikvenica</item>
      <item>Goran Cindrić, OIB 25588128854, Sv. Jakov 6,47300 Ogulin</item>
      <item>Dario Brkić, OIB 25943421017, Križ Gornji 8,43202 Zrinski Topolovac</item>
      <item>Vinko Pobor, OIB 26012691330, A. Kršula 43,51266 Selce</item>
      <item>Tina Perhat, OIB 26017349047, Smokovo 5,51264 Jadranovo</item>
      <item>Kornelija Katalinić, OIB 26204394900, Minakovo 29a,51000 Rijeka</item>
      <item>Marija Galjanić Sovar, OIB 26256457137, Basaričekova 46,51260 Crikvenica</item>
      <item>Zrinka Lipičanin, OIB 26273143005, Lj. Gaja 19,35400 Nova Gradiška</item>
      <item>Hrvoje Zubčić, OIB 26337763592, Braće dr. Sobol 17,51260 Crikvenica</item>
      <item>Hrvoje Berić, OIB 26358954800, Frankopanska 4,34000 Požega</item>
      <item>Ljiljana Aleksić Žunić, OIB 26383533109, Orovac 21,53220 Otočac</item>
      <item>Ajka Sarajlić, OIB 26768782135, Podugrinac 3,51253 Bribir</item>
      <item>Danijela Kovačić, OIB 26824699557, Klipe 79a,47303 Josipdol</item>
      <item>Slavica Jurić, OIB 26877410862, Br. Car 36,51265 Dramalj</item>
      <item>Vlatka Stipeč, OIB 26919209412, Kostelj 31,51244 Grižane</item>
      <item>Željko Knežević, OIB 27066149936, Glagoljaška 2,51260 Crikvenica</item>
      <item>Marijana Komadina, OIB 27112285021, S. Jeličića 59,51266 Selce</item>
      <item>Biljana Kostić, OIB 27135664719, Žrtava fašizma 17,51304 Gerovo</item>
      <item>Marija Balas, OIB 27304529341, Antovo 18,51244 Grižane</item>
      <item>Ivan Pahlić, OIB 27308570809, Pavla Radića 118,51260 Crikvenica</item>
      <item>Filip Barišić, OIB 27393929250, Tribalj 50,51243 Tribalj</item>
      <item>Anđa Šeremet, OIB 27471842487, A. Starčevića 31,51260 Crikvenica</item>
      <item>Šaćir Skenderi, OIB 27544547315, Podšupera 40a,51260 Crikvenica</item>
      <item>Marica Knez, OIB 27653935452, Marušići 8a,51244 Grižane</item>
      <item>Vlado Jelenović, OIB 27703839272, A. Starčevića 79,51260 Crikvenica</item>
      <item>Marija Car, OIB 27805714821, Kralja Tomislava 32,51260 Crikvenica</item>
      <item>Franjo Broz, OIB 27823129294, B. Domijan 5,51265 Dramalj</item>
      <item>Sandra Vukelić, OIB 27902042943, Hrusta 2a,51260 Crikvenica</item>
      <item>Gordana Piškulić, OIB 28188489967, Prisika 47,51250 Novi Vinodolski</item>
      <item>Rude Jeličić, OIB 28520122239, Maršala Tita 125,51266 Selce</item>
      <item>Viktor Lončarić, OIB 28590773896, Maršala Tita 72a,51266 Selce</item>
      <item>Mladenka Blažičević, OIB 28691771439, Kričina 6,51253 Bribir</item>
      <item>Antonija Car, OIB 28754597893, Braće Buchoffer bb,51260 Crikvenica</item>
      <item>Josip Jurić, OIB 28988462488, Manestri 43,51265 Dramalj</item>
      <item>Mirjana Šamanić, OIB 29095904993, Hrusta 2/2b,51260 Crikvenica</item>
      <item>Sanja Stanišić, OIB 29139821100, Ljupina 351,35400 Nova Gradiška</item>
      <item>Meri Mavrić, OIB 29175374636, Maršala Tita 71a,51266 Selce</item>
      <item>Nikola Samaržija, OIB 29373277147, Šupera 27,51260 Crikvenica</item>
      <item>Lidija Babič, OIB 29547514898, Manestri 17,51265 Dramalj</item>
      <item>Dušan Jović, OIB 29585749171, I. Jeličića 27,51266 Selce</item>
      <item>Tomislav Lončarić, OIB 29769716618, Primorska 1,51260 Crikvenica</item>
      <item>Božena Kombol, OIB 30016313468, Partizanska bb,51266 Selce</item>
      <item>Ivica Bačić, OIB 30114915130, Štale 38,51253 Bribir</item>
      <item>Marija Jerčinović, OIB 30401361379, Drivenik 26a,51242 Drivenik</item>
      <item>Mirko Mataija, OIB 30457761556, Sveti Petar 53,47300 Ogulin</item>
      <item>Biljana Frančišković, OIB 30502501799, Carovo 8,51262 Kraljevica</item>
      <item>Renata Jeličić, OIB 30666022818, Maršala Tita 77,51266 Selce</item>
      <item>Željka Veljačić, OIB 30801654346, Sopaljska 20d,51260 Crikvenica</item>
      <item>Jasminka Knez, OIB 30923354945, Cerovići 20a,51242 Drivenik</item>
      <item>Milanko Subotin, OIB 31115755682, Sopaljska 2,51260 Crikvenica</item>
      <item>Dragica Strizić, OIB 31192684693, Saftići 1a,51244 Grižane</item>
      <item>Nedeljka Kamenić, OIB 31499667371, Crnčićeva 12,51000 Rijeka</item>
      <item>Sandra Zubčić, OIB 31636984340, Braće dr. Sobol 17,51260 Crikvenica</item>
      <item>Ivanka Iva Lončarić, OIB 31658817122, S. Jeličića 29,51266 Selce</item>
      <item>Slavica Blagojević, OIB 31866455550, Kralja Tomislava 58,51260 Crikvenica</item>
      <item>Marija Slaninka, OIB 31911536544, Tribalj 14,51243 Tribalj</item>
      <item>Marijan Jurinčić, OIB 32098148511, Braće Buchoffer 2,51260 Crikvenica</item>
      <item>Kristijan Antić, OIB 32173515446, Rade Končara 83,51266 Selce</item>
      <item>Marija Borbelj, OIB 32299241377, Maršala Tita 61,51266 Selce</item>
      <item>Višnja Smoljan, OIB 32449446849, J. Klovića 30,51260 Crikvenica</item>
      <item>Anka Grbčić, OIB 32534217053, Ivana Gorana Kovačića 2,51264 Jadranovo</item>
      <item>Branimir Starešina, OIB 32755784308, Prisika 48,51250 Novi Vinodolski</item>
      <item>Tatjana Španović, OIB 32795379549, Tomislavova 61a,51260 Crikvenica</item>
      <item>Ilija Tatalović, OIB 32847370032, Centar 4,47313 Drežnica</item>
      <item>Tatjana Perović, OIB 32894692455, Tribalj 12,51243 Tribalj</item>
      <item>Petra Pajnić, OIB 32946572428, Podšešje 12,51306 Čabar</item>
      <item>Emine Mehmeti, OIB 32962088787, Vinodolska 22,51260 Crikvenica</item>
      <item>Davor Petrinović, OIB 33057573126, Braće Car 5,51265 Dramalj</item>
      <item>Trajanka Šarar, OIB 33146451257, Basaričekova 35,51260 Crikvenica</item>
      <item>Nikola Šaban, OIB 33262652334, Omladinska 35,51264 Jadranovo</item>
      <item>Stanislav Dunato, OIB 33331340683, Jurja Klovića 16,51260 Crikvenica</item>
      <item>Ivan Car, OIB 33475912455, Kralja Zvonimira 37,51260 Crikvenica</item>
      <item>Vesna Crnčić, OIB 33532981923, Hrusta VIII/b,51260 Crikvenica</item>
      <item>Tomislav Oršolić, OIB 33565911249, V. Nazora 50,32270 Županja</item>
      <item>Zdenka Grbčić, OIB 33577491943, Omladinska 34,51264 Jadranovo</item>
      <item>Boris Pobor, OIB 33587551592, Dinarski put 1b,10000 Zagreb</item>
      <item>Snježana Ljubić, OIB 33728878406, Trg Bana Jelačića 2,48326 Virje</item>
      <item>Ines Kreutz Pogoreutz, OIB 33744572718, Ugrini 50,51253 Bribir</item>
      <item>Nevenka Drpić, OIB 33820976383, Sv. Mikul 18,51515 Šilo</item>
      <item>Antonio Vukelić, OIB 33821668302, Blažićevo C 39,51000 Rijeka</item>
      <item>Vejsil Nušinović, OIB 33913508891, Podšupera 26b,51260 Crikvenica</item>
      <item>Davor Kalanj, OIB 33925461850, Franje Cara 15,51260 Crikvenica</item>
      <item>Marija Žarković Turak, OIB 33968354972, Braće Brozičević 6,51260 Crikvenica</item>
      <item>Janja Antonić, OIB 33974633889, Bribir 1,51253 Bribir</item>
      <item>Dragomir Švast, OIB 34268928006, Tribalj 8a,51243 Tribalj</item>
      <item>Tomislav Marušić, OIB 34534493459, Marušići 12,51244 Grižane</item>
      <item>Larisa Čačić, OIB 34536656642, Rade Končara 91,51266 Selce</item>
      <item>Zora Crnić, OIB 34744831329, Podgori bb,51253 Bribir</item>
      <item>Ljiljana Šegulja, OIB 34951320298, Školska 10,51264 Jadranovo</item>
      <item>Marijan Stojanović, OIB 35234292573, T. Ujevića 23,33000 Virovitica</item>
      <item>Dubravka Kršul, OIB 35353414582, I. Kostrenčića 10b ,51260 Crikvenica</item>
      <item>Marija Simić, OIB 35660976846, Prilaz Trgu palih boraca 5,51266 Selce</item>
      <item>Josip Dešman, OIB 36015796787, E. Antića 7,51266 Selce</item>
      <item>Majda Legac, OIB 36200128119, Školska 19,51260 Crikvenica</item>
      <item>Predrag Pešević, OIB 36582057638, Hrusta 5A,51260 Crikvenica</item>
      <item>Mirjana Gašparović, OIB 36691101554, Hrusta bb,51260 Crikvenica</item>
      <item>Milana Kosanović, OIB 36771677727, Jasenak 93,47314 Jasenak</item>
      <item>Vesna Dizdarević, OIB 36840841914, 1. gardijske brigade 12,47220 Vojnić</item>
      <item>Dragomir Stajčić, OIB 37065363375, Hrusta Vib,51260 Crikvenica</item>
      <item>Marija Špacir, OIB 37177504460, Goranska 27a,51260 Crikvenica</item>
      <item>Predrag Jeličić, OIB 37263209962, Maršala Tita 77,51266 Selce</item>
      <item>Marija Zekić, OIB 37629713219, Franje Cara 18,51260 Crikvenica</item>
      <item>Senad Vukelić, OIB 37649812970, Franje Cara 15,51260 Crikvenica</item>
      <item>Kata Miočić, OIB 37854709781, Vukovarska 3,51260 Crikvenica</item>
      <item>Ivka Kršul, OIB 37959218373, B. Buchoffer 2,51260 Crikvenica</item>
      <item>Marina Bilić, OIB 37982772814, Mali dol 65,51241 Križišće</item>
      <item>Linda Pobor, OIB 38032697141, Andrije Kršula 8,51266 Selce</item>
      <item>Vera Sokolić, OIB 38174429645, Istarska 18,51250 Novi Vinodolski</item>
      <item> Mladen Gržičić, OIB 38190578831, Vladimira Nazora 9,51260 Crikvenica</item>
      <item>Saša Mureta, OIB 38469805736, A. Barca 10,51260 Crikvenica</item>
      <item>Slavica Lazarević, OIB 38802460714, Filip Pavešića 18 ,51262 Kraljevica</item>
      <item>Duško Katnić, OIB 38886261531, Ljube Stipanića 1,51260 Crikvenica</item>
      <item>Biserka Pavlić, OIB 38937951309, I. G. Kovačića 3,51264 Jadranovo</item>
      <item>Ijeman Antić, OIB 38977763789, S. Jeličića 33,51266 Selce</item>
      <item>Slavko Zekić, OIB 39037282197, Benići 3,51260 Crikvenica</item>
      <item>Milorad Blažičević, OIB 39116935485, Tina Ujevića 14,51260 Crikvenica</item>
      <item>Natali Manestar Car, OIB 39369207665, M. Muževića 64,51265 Dramalj</item>
      <item>Nevenka Obradović, OIB 39376418177, Dolac 5,51260 Crikvenica</item>
      <item>Marija Đelagić, OIB 39544873502, A. Starčevića 2c,31400 Đakovo</item>
      <item>Vesna Parat, OIB 39680812529, Tomislavova 65e,51260 Crikvenica</item>
      <item>Mirjana Marinić, OIB 39863614377, Lička 13,48306 Slavonski Brod</item>
      <item>Karolina Kolarek, OIB 40148939206, Gornja Višnjica 54,42255 Donja Višnjica</item>
      <item>Spomenko Antonić, OIB 40163702766, I. Jeličića 31,51266 Selce</item>
      <item>Mirko Lončarić, OIB 40177785001, Kačjak 48,51265 Dramalj</item>
      <item>Alma Vičević, OIB 40190808180, Kostelj 78,51244 Grižane</item>
      <item>Ivanka Jokić, OIB 40591744505, Braće Stipčić 41,51000 Rijeka</item>
      <item>Željka Grbčić, OIB 40740226122, Obala 29,51264 Jadranovo</item>
      <item>Jasmina Vujnović, OIB 40764723117, Osječka 25a,31500 Našice</item>
      <item>Karin Car, OIB 40777486772, Dvorac 2,51260 Crikvenica</item>
      <item>Marijana Miličević, OIB 40780401747, Krmpotska 3,51250 Novi Vinodolski</item>
      <item>Karin Krepelnik, OIB 40986525947, Negrieva 14,51000 Rijeka</item>
      <item>Dušan Pobor, OIB 41086151696, S. Brozovića 27,51266 Selce</item>
      <item>Tomislava Hržić, OIB 41152968558, Radoš 473,32236 Ilok</item>
      <item>Kristijan Jeličić, OIB 41220216035, Maršala Tita 103,51266 Selce</item>
      <item>Gordana Vuković, OIB 41272582228, MaršalaTita 117,51266 Selce</item>
      <item>Sanja Barac, OIB 41423762377, Kotorska 50a,51260 Crikvenica</item>
      <item> Domagoj  Starešina, OIB 41894497576, Prisika 49,51250 Novi Vinodolski</item>
      <item>Zlata Miočić, OIB 41936325791, Zoričići 9,51260 Crikvenica</item>
      <item>Natali Ivančić Majetić, OIB 41977295655, Ivana Polića 1/B,51260 Crikvenica</item>
      <item>Vedran Matejčić, OIB 42208486452, Pavla Radića 1b,51260 Crikvenica</item>
      <item>Mirela Šokčević, OIB 42420556371, Vladimira Nazora 27,32260 Gunja</item>
      <item>Vera Matejčić, OIB 42555293728, Pavla Radića 13,51260 Crikvenica</item>
      <item>Dragica Novaković, OIB 42648220045, Podskoči 1,51253 Bribir</item>
      <item>Josip Dijanić, OIB 42673859960, Vukovarska 7,51260 Crikvenica</item>
      <item>Olga Vičić, OIB 42709704761, Franje Cara 2,51260 Crikvenica</item>
      <item>Gordana Mataija, OIB 42726141950, Štale 116,51253 Bribir</item>
      <item>Višnja Sučić, OIB 42857666402, Barice Rapić 11,44000 Sisak</item>
      <item>Branka Kegalj, OIB 42896901409, Dramaljsko selce bb,51265 Dramalj</item>
      <item>Mirjana Đorđević, OIB 42937256091, Kamenjak 57,51244 Grižane</item>
      <item>Željka Prpić, OIB 43071290800, Hrusta 5c,51260 Crikvenica</item>
      <item>Ranka Melkus, OIB 43080921038, Dubravka 16,43500 Daruvar</item>
      <item>Mira Ljubanović, OIB 43112832163, Hrusta IV/32, ,51260 Crikvenica</item>
      <item>Mirjana Briški, OIB 43141906435, Ardelia della Belle 13,35000 Slavonski Brod</item>
      <item>Zdenka Martinuč, OIB 43165639929, Petak 3,51260 Crikvenica</item>
      <item>Denis Vlah Car, OIB 43263726783, Semičevići 13,51287 Tribalj</item>
      <item>Štefanija Malnar, OIB 43295113171, Rade Končara 13,51266 Selce</item>
      <item>Ilija Barišić, OIB 43321500925, Dramalj 14,51265 Dramalj</item>
      <item>Jelena Bubrić, OIB 43359772250, D. Gervaisa 12,51000 Rijeka</item>
      <item>Mihaela Car, OIB 43642135016, Stjepana i Antuna Radića 18,44400 Glina</item>
      <item>Tatjana Jovanović, OIB 43659369804, Basaričekova 63,51260 Crikvenica</item>
      <item>Sara Rikanović, OIB 43826183311, Strossmayerova 68,51262 Kraljevica</item>
      <item>Dražen Mihajlović, OIB 43843827544, I. Jeličića 27,51266 Selce</item>
      <item>Vesna Fejzić, OIB 44090163651, Podsopalj Drivenički 17,51243 Tribalj</item>
      <item>Mira Veršić, OIB 44161928210, Sopot 29,51250 Novi Vinodolski</item>
      <item>Mauricio Samaržija, OIB 44229011598, Benići 27,51260 Crikvenica</item>
      <item>Stojadin Stojanović, OIB 44412207464, Vinodolska 3,51260 Crikvenica</item>
      <item>Ozana Lokmer, OIB 44525047572, Bukovnička bb,47000 Ogulin</item>
      <item>Višnja Šojat, OIB 44592892300, Hrusta IV/51/3,51260 Crikvenica</item>
      <item>Sanja Bodalec, OIB 44659144711, Srijem 28,33410 Sokolovac</item>
      <item>Slavko Morožin, OIB 44671602835, Sopaljska 1a,51260 Crikvenica</item>
      <item>Ivanka Mataija, OIB 44710450686, Štale 92,51253 Bribir</item>
      <item>Božo Miočić, OIB 44756988359, Benići 26,51260 Crikvenica</item>
      <item>Anđa Lukić, OIB 44869993785, Stjepana Radića 78,51515 Šarengrad</item>
      <item>Jadranka Čandrlić, OIB 45036732922, Hrusta VIII 121,51260 Crikvenica</item>
      <item>Katica Gržac, OIB 45150395107, I. Ricića 29,51264 Jadranovo</item>
      <item>Marica Matešić, OIB 45165769399, Hrusta 37,51260 Crikvenica</item>
      <item>Paul Kosanović, OIB 45369672147, Kosavin 5,51253 Bribir</item>
      <item>Jelena Bujan, OIB 45656882523, Ante Starčevića 34,51260 Crikvenica</item>
      <item>Zoran Tonković, OIB 45789346613, Kičeri 12a,51253 Bribir</item>
      <item>Berislav Manestar, OIB 46475134259, Manestri 30,51265 Dramalj</item>
      <item>Mirna  Rubčić, OIB 46835468795, Tomislavova 118,51260 Crikvenica</item>
      <item>Vlasta Gregorić, OIB 46927352156, Hrusta III/14b,51260 Crikvenica</item>
      <item>Ana Rubčić, OIB 47101797302, Kralja Zvonimira 50 ,51250 Novi Vinodolski</item>
      <item>Anka Pavlović, OIB 47140959557, Ladvić 20,51260 Crikvenica</item>
      <item>Mihaela Dujlović, OIB 47278985757, V. Lončarića 16,51266 Selce</item>
      <item>Katica Mrvoš, OIB 47893055313, Ugrini 42b,51253 Bribir</item>
      <item>Verica Pavić, OIB 48041700614, Braće Car Uračić 14,51260 Crikvenica</item>
      <item> Marina Župan, OIB 48108211655, Basaričekova 32 c,51260 Crikvenica</item>
      <item>Dean Maričić, OIB 48108988020, Tončićevo 19,51260 Crikvenica</item>
      <item>Željko Zbašnik, OIB 48238957790, Strossmayerovo šetalište 35/2,51260 Crikvenica</item>
      <item>Senka Vekić, OIB 48315391367, Donja draga 9c,51260 Crikvenica</item>
      <item>Rinaldo Donda, OIB 48405360965, Zidarska 18a,51260 Crikvenica</item>
      <item>Dean Švast, OIB 48441698289, Pećca 22a,51243 Tribalj</item>
      <item>Nada Majetić, OIB 48477118681, Prilaz partizanskoj 13,51266 Selce</item>
      <item>Tihomir Stegne, OIB 48571579446, Stara Rača 129,43272 Nova Rača</item>
      <item>Dušan Dotlić, OIB 48584399267, P. Španskih boraca 5,51266 Selce</item>
      <item>Terezija Mahulik, OIB 48595161528, Resnik 1,34000 Požega</item>
      <item>Ankica Stanisavljević, OIB 49331092187, Židine 50b,51260 Crikvenica</item>
      <item>Marijan Mihajlović, OIB 49342594519, Omladinska 24,51266 Selce</item>
      <item>Elza Njegovan, OIB 49344587502, Pavla Radića 26,51260 Crikvenica</item>
      <item>Marino Antić, OIB 49427901440, Matkino 5,51266 Selce</item>
      <item>Ivica Karamarko, OIB 49464911632, Prilaz K. Kupjakovića 2,23450 Obrovac</item>
      <item>Dako Plavac, OIB 49535477092, Dramaljsko selce 31a,51265 Dramalj</item>
      <item>Berislav Jurinčić, OIB 49544354760, Tončićevo 31,51260 Crikvenica</item>
      <item>Branka Lončarić, OIB 49572661449, Brdo 25a,51266 Selce</item>
      <item>Jasna Blažević, OIB 49580598761, Maršala Tita 26,51266 Selce</item>
      <item>Ivica Antić, OIB 49769960041, A. Antića 8,51266 Selce</item>
      <item>Iris Džinović, OIB 49850221833, Carovo 4,51262 Kraljevica</item>
      <item>Anica Blažičević, OIB 50296389096, A. Starčevića 4,51260 Crikvenica</item>
      <item>Tanja Jeličić, OIB 50493621918, Jurišićeva 8,51260 Crikvenica</item>
      <item>Vesna Frković, OIB 51068690999, Pošupera 54,51260 Crikvenica</item>
      <item>Zora Vasilić, OIB 51113609692, Vrtna 25,51260 Crikvenica</item>
      <item> Kazimir Piršić, OIB 51131565852, Šet. V. Nazora 7,51000 Rijeka</item>
      <item>Jadranka Saftić, OIB 51329097460, Vinodolska 25a,51260 Crikvenica</item>
      <item>Ksenija Antić, OIB 51350032564, Maršala Tita 49,51266 Selce</item>
      <item>Irena Mužević, OIB 51494497250, Dramalj 12,51265 Dramalj</item>
      <item>Antonija Pešević, OIB 51600637189, A. Antića 2,51266 Selce</item>
      <item>Marija Ahel, OIB 51901609610, Popovići 4,51264 Jadranovo</item>
      <item>Bosiljka Šegulja, OIB 52164093035, G.B. Ice 35,51264 Jadranovo</item>
      <item>Slavko Brozović, OIB 52184457792, Slavka Jeličića 22,51266 Selce</item>
      <item>Amira Ramić, OIB 52464184674, Podgori 4d,51253 Bribir</item>
      <item>Jakob Leskur, OIB 52491423644, Kačićeva 14,51260 Crikvenica</item>
      <item>Stjepan Šoštarić, OIB 52542592661, Maršala Tita 72,51266 Selce</item>
      <item> Jadranka Lončarić, OIB 52855313167, E. Antića 43a,51266 Selce</item>
      <item>Rade Drageljević, OIB 52914071227, Maršala Tita 59,51266 Selce</item>
      <item>Radmila Glad, OIB 53031543336, Klanac 1,53212 Klanac</item>
      <item>Milka Mužević, OIB 53133123571, Kostelj 128,51244 Grižane</item>
      <item>Nada Tkalčević, OIB 53242032791, A. Kovačića 32,44400 Glina</item>
      <item>Lidija Bogeljić, OIB 53302458420, Lokvica 9,51265 Dramalj</item>
      <item>Veljka Delić Ibukić, OIB 53431326441, Carovo 10,51262 Kraljevica</item>
      <item>Anka Skočilić, OIB 53479857900, Podgori 1c,51253 Bribir</item>
      <item>Matilda Lončarić, OIB 53619202107, M. Tita 141,51266 Selce</item>
      <item>Marija Donda, OIB 53731640492, Zidarska 18a,51260 Crikvenica</item>
      <item>Hrvoje Vukšić, OIB 53880324490, Zrinskih Frankopana 27,35422 Zapolje Drežnik</item>
      <item>Jasna Grganić, OIB 54104210063, Klanfari 33,51265 Dramalj</item>
      <item>Mladena Aleksić, OIB 54293960553, Podgori 2D,51253 Bribir</item>
      <item>Gospa Đukić, OIB 54486510815, Podgori 3a,51253 Bribir</item>
      <item>Petar Stan, OIB 54989280409, Bribir 1,51253 Bribir</item>
      <item>Pelka Tonković, OIB 55517593909, Kičeri 16,51253 Bribir</item>
      <item>Maja Križan, OIB 55703908563, Bukovačka cesta 299,10000 Zagreb</item>
      <item>Mira Dumić, OIB 55916988946, Nova Krasa 50,51250 Novi Vinodolski</item>
      <item>Ana Katnić, OIB 55975104889, Tomislavova 31,51260 Crikvenica</item>
      <item>Ivan Štanfelj, OIB 56149116685, Eugena Kvaternika 22,51304 Gerovo</item>
      <item>Milan Tomić, OIB 56153993191, Židine 30a,51260 Crikvenica</item>
      <item>Vojislav Antonić, OIB 56198878293, Kosavin 9,51253 Bribir</item>
      <item>Smiljana Delić, OIB 56243545198, Basaričekova 40,51260 Crikvenica</item>
      <item>Stjepan Jeličić, OIB 56524573566, M. Tita 97,51266 Selce</item>
      <item>Kristina Smolčić, OIB 56728258655, Barci 79a,51244 Grižane</item>
      <item>Rudolf Kleković, OIB 56735648099, Kosavin 26,51253 Bribir</item>
      <item>Marica Fafanđel, OIB 56820781001, Hrusta 2a,51260 Crikvenica</item>
      <item>Tatjana Josipović, OIB 56997679207, Mačkovac 41,35423 Vrbje</item>
      <item>Slavica Mudražija Brozović, OIB 57066784118, Ribarska 13,51260 Crikvenica</item>
      <item>Milan Fištrović, OIB 57086995562, Bačići 2,51242 Drivenik</item>
      <item>Marica Kafadar, OIB 57221690520, Stjepana Brozovića 20,51266 Selce</item>
      <item>Damir Matijević, OIB 57525883255, Košarevac 47,35000 Slavonski Brod</item>
      <item>Josip Cickaj, OIB 57834784802, F. Cara 15,51260 Crikvenica</item>
      <item>Anđela Car, OIB 57870195117, Tomislavova 83,51260 Crikvenica</item>
      <item>Momir Pešević, OIB 58395735250, Šupera 5,51260 Crikvenica</item>
      <item>Ljubinko Antić, OIB 58457213651, P. Slavka Jeličića 9,51266 Selce</item>
      <item>Goran Mužević, OIB 58492982368, Braće Košuljandić 44,51265 Dramalj</item>
      <item>Nadia Janeš, OIB 58539989044, Loknari 7,51306 Čabar</item>
      <item>Ivica Jerčinović, OIB 58565840456, Kičeri 24a,51253 Bribir</item>
      <item>Paulina Krmpotić, OIB 58585425799, S. Jeličića 57,51266 Selce</item>
      <item>Milan Cvetinović, OIB 58597261036, Zagrebačka 32,51250 Novi Vinodolski</item>
      <item>Zdravko Butković, OIB 58836938446, Vukovarska 95,51265 Dramalj</item>
      <item>Sabira Nušinović, OIB 59172089561, Podšupera 26 b,51260 Crikvenica</item>
      <item>Marijana Kršul, OIB 59327411624, Rastočine 4,51000 Rijeka</item>
      <item>Jadranka Franić, OIB 59393221191, Pećca 3,51243 Tribalj</item>
      <item>Dragica Vukelić, OIB 59437642157, Židine 1,51260 Crikvenica</item>
      <item>Ljiljana Marijanović, OIB 59470310622, Maršala Tita 72,51266 Selce</item>
      <item> Miranda Baić, OIB 59596780909, Kralja Tomislava 112,51260 Crikvenica</item>
      <item>Aleksandra Uzelac, OIB 59881231310, Kotorska 1,51260 Crikvenica</item>
      <item>Dušanka Maravić, OIB 60161012191, Hrusta 1-A,51260 Crikvenica</item>
      <item>Vitomir Manestar, OIB 60379899174, Dramalj 66,51265 Dramalj</item>
      <item>Cvijeta Jeličić, OIB 60403435219, S. Brozovića 1,51266 Selce</item>
      <item>Ivana Matijević, OIB 60473905145, Kričina 51a,51253 Bribir</item>
      <item>Ana Perhat, OIB 60636259519, Klanfari 9,51265 Dramalj</item>
      <item>Slavko Jurić, OIB 60653511785, Hrusta II/7,51260 Crikvenica</item>
      <item>Natali Travaglia, OIB 60746236501, Ribarska 7,51260 Crikvenica</item>
      <item>Šime Fafanđel, OIB 60857770232, Hrusta 2a,51260 Crikvenica</item>
      <item>Blaženka Držaić, OIB 61023405391, Osječka 29,31500 Našice</item>
      <item>Filip Tratnjak, OIB 61042330723, S. Brozovića 21,51266 Selce</item>
      <item>Marina Cerović, OIB 61273315648, Klanfari 17,51265 Dramalj</item>
      <item>Saša Pobor, OIB 61425367072, S. Brozovića 27,51266 Selce</item>
      <item>Elvira Hreljac, OIB 61432878391, Slavka Jeličića 22,51266 Selce</item>
      <item>Josipa Butković, OIB 61535237589, Dr. Antuna Barca 3,51260 Crikvenica</item>
      <item>Helena Juretić, OIB 61786397198, Dvorska 45,51260 Crikvenica</item>
      <item>Ljubica Brkić, OIB 61895172623, Ladvić 11d,51260 Crikvenica</item>
      <item>Katarina Brozović, OIB 62042992330, Rade Končara 30,51266 Selce</item>
      <item>Marijana Majić, OIB 62200575471, Kralja Tvrtka 5,34000 Požega</item>
      <item>Ljubica Domijan Blažičević, OIB 62201578649, Tina Ujevića 18,51260 Crikvenica</item>
      <item>Vladimir Zatezalo, OIB 62228570941, Krležina 4c,47000 Karlovac</item>
      <item>Ivana Matetić, OIB 62365591535, Matetići 2,51264 Jadranovo</item>
      <item>Ružica Perhat, OIB 62390390665, Smokovo 2,51264 Jadranovo</item>
      <item>Marija Pešušić, OIB 62392173047, Kala Grgura Ninskog 11,51260 Crikvenica</item>
      <item>Josip Rubčić, OIB 62431680528, Tomislavova 118,51260 Crikvenica</item>
      <item>Višnja Anić, OIB 62555862832, Korzo Vinodolskog Zakonika 7,51250 Novi Vinodolski</item>
      <item>Štefa Sarić, OIB 62577560575, Carevo 15,51262 Kraljevica</item>
      <item>Marica Brnjac, OIB 62819905469, Ladvić 12,51260 Crikvenica</item>
      <item>Drinka Kršul, OIB 62905561406, Partizanska 2,51266 Selce</item>
      <item>Marija Zamuda, OIB 63133929454, F. Pavešića 6,51262 Kraljevica</item>
      <item>Marica Sučić, OIB 63198737722, J.K. Tomina 17,51265 Dramalj</item>
      <item>Martina Rebić, OIB 63229908975, Rade Končara 57,51266 Selce</item>
      <item>Marija Car, OIB 63389912281, Kralja Zvonimira 37,51260 Crikvenica</item>
      <item>Marko Kikić, OIB 63409355120, Hrusta VIa,51260 Crikvenica</item>
      <item>Ankica Katnić, OIB 63467493547, Strossmayerovo šetalište 10,51260 Crikvenica</item>
      <item>Marina Kodrnja, OIB 63560552972, Srdoči 65,51000 Rijeka</item>
      <item>Milorad Barac, OIB 63588746437, Drage Gervaisa 21,51260 Crikvenica</item>
      <item>Dario Hreljac, OIB 63924523473, Kralja Tomislava 94,51260 Crikvenica</item>
      <item>Duško Spasenić, OIB 64131088151, Štefa Klarića 25,44000 Sisak</item>
      <item>Dijana Butorac, OIB 64136932443, Ribarska 43,51260 Crikvenica</item>
      <item>Nikola Alafetić, OIB 64260595716, Pavla Radića 37,51260 Crikvenica</item>
      <item>Rodoljub Lončarić, OIB 64538199008, Emila Antića 43,51266 Selce</item>
      <item>Hedviga Čavrag, OIB 64573330209, Klanfari 38,51265 Dramalj</item>
      <item>Jelena Kurelac, OIB 64603230445, Ugrini 4a,51253 Bribir</item>
      <item>Biserka Premeru, OIB 64608039248, Janjevalj 1,51243 Tribalj</item>
      <item>Vilko Antić, OIB 64969769507, Maršala Tita 66,51266 Selce</item>
      <item>Dražen Uremović, OIB 65097234898, Ul. Ante Starčevića 14,10370 Dugo Selo</item>
      <item>Stevan Maravić, OIB 65099738649, Gajevo šetalište 48,51260 Crikvenica</item>
      <item>Jasminka Babić, OIB 65102696373, Grižane 30a,51244 Grižane</item>
      <item>Jasminka Antić, OIB 65102696373, Vrtna 17,51260 Crikvenica</item>
      <item>Vesna Grgurić Pilić, OIB 65156970759, Zidarska 77,51260 Crikvenica</item>
      <item>Vladimir Brozina, OIB 65265058620, Ljube Stipanića 2,51260 Crikvenica</item>
      <item>Dijana Hrvaćanin, OIB 65271986709, Turnić 16,34000 Požega</item>
      <item>Marin Uremović, OIB 65754560220, Vinodolska 21,51260 Crikvenica</item>
      <item>Tomislav Delić, OIB 65900287926, Basaričekova 40,51260 Crikvenica</item>
      <item>Silvano Baldo, OIB 65965360655, Frankopanska 29,51260 Crikvenica</item>
      <item>Iva Krpan, OIB 66001772110, Omladinska 30,51265 Dramalj</item>
      <item>Anica Prodanović, OIB 66092235814, Gradac 46,51253 Bribir</item>
      <item>Snježana Steinhauser, OIB 66099810959, Sadska 7,51000 Rijeka</item>
      <item>Branka Jurčević, OIB 66562652150, V. Lončarića 16,51266 Selce</item>
      <item>Ivica Samardžija, OIB 66976153331, K. Zvonimira 29,51260 Crikvenica</item>
      <item>Slavko Grozdek, OIB 67188007751, Julija Klovića 27,51260 Crikvenica</item>
      <item>Kruno Kovač, OIB 67266124036, Tomislavova 35,51260 Crikvenica</item>
      <item>Mladenka Maravić, OIB 67288155113, Gajevo šetalište 48,51260 Crikvenica</item>
      <item>Milan Nećak, OIB 67368916954, Pod Fara 6,51262 Kraljevica</item>
      <item>Mirjana Frković, OIB 67453810672, Dvorska 59,51260 Crikvenica</item>
      <item>Božica Milošević, OIB 67500068410, Julija Klovića 28,51260 Crikvenica</item>
      <item>Ljerka Hica, OIB 67579076500, Antonovo 27,51244 Grižane</item>
      <item>Ivica Komšić, OIB 67663373729, Ljudevita Gaja 40,32254 Vrbanja</item>
      <item>Ivanka Šnajdar, OIB 67834552761, A. Antića 31,51266 Selce</item>
      <item>Biserka Lončarić, OIB 67922284650, Štale 27a,51253 Bribir</item>
      <item>Anka Kužela, OIB 68088824850, Željeznička 4,43271 Velika Pisanica</item>
      <item>Božica Krčmar, OIB 68204088509, Belobrajići 3,51243 Tribalj</item>
      <item>Tomislav Jović, OIB 68303880846, Ivana Jeličića 27,51266 Selce</item>
      <item>Marija Antić, OIB 68400622861, Prilaz Slavka Jeličića 9,51266 Selce</item>
      <item>Milivoj Romanić, OIB 68417482037, Zidarska 22,51260 Crikvenica</item>
      <item>Snježana Jokić, OIB 68683312892, Rade Končara 38,51266 Selce</item>
      <item>Karolina Hunčak, OIB 69041521618, Nova Krasa 8a,51250 Novi Vinodolski</item>
      <item>Ana  Anušić, OIB 69080967466, Latin 63,47304 Plaški</item>
      <item>Silvija Grbčić, OIB 69156353200, Omladinska 17,51264 Jadranovo</item>
      <item>Božena Renka, OIB 69297335706, Tribalj 23,51243 Tribalj</item>
      <item>Marijo Šarčević, OIB 69455774326, Frankopanska 26,34000 Požega</item>
      <item>Lidija Sunara, OIB 69551236493, Pavla Radića 28,51260 Crikvenica</item>
      <item>Stjepan Katalinić, OIB 69597642153, Dramaljsko Selce 27b,51265 Dramalj</item>
      <item>Ivica Pelić, OIB 69856565661, Benići 18,51260 Crikvenica</item>
      <item>Svetlana Kostrenčić, OIB 70034361529, Kostelj 122,51244 Grižane</item>
      <item>Miljenko Vičić, OIB 70058422459, Hrusta 2b,51260 Crikvenica</item>
      <item>Višnja Jelenović, OIB 70360010187, Hrusta III 14b,51261 Crikvenica</item>
      <item>Ivanka Ćaćić, OIB 70755857354, Žimider 25,51260 Crikvenica</item>
      <item>Desanka Brozović, OIB 70836512394, Partizanska 21,51266 Selce</item>
      <item>Karmela Tomić, OIB 70860927486, F. Pilepića 19h,51000 Rijeka</item>
      <item>Dragica Car, OIB 71048286057, Kralja Zvonimira 37,51260 Crikvenica</item>
      <item>Renata Skomerža, OIB 71168552868, Braće Buchoffer 9,51260 Crikvenica</item>
      <item>Katica Car, OIB 71523756197, Manestri 16,51265 Dramalj</item>
      <item>Anton Tonković, OIB 71549578843, Gradac 31c,51253 Bribir</item>
      <item>Katica Antić, OIB 71598301167, Maršala  Tita 90,51266 Selce</item>
      <item>Mihaela Kossi, OIB 71745119899, XIII div. 10,51266 Selce</item>
      <item>Đurđa Pešević, OIB 72054303843, Šupera 5,51260 Crikvenica</item>
      <item>Nina Brdar, OIB 72577278447, Kričina 24a,51253 Bribir</item>
      <item>Slavko Matejčić, OIB 72607943599, Petak 11,51260 Crikvenica</item>
      <item>Đorđo Obrenović, OIB 72693391502, Benići 69,51260 Crikvenica</item>
      <item>Valentina Đurina, OIB 73103305743, Podgorje 3a,34335 Vetovo</item>
      <item>Ljiljana Mavrić, OIB 73145527988, XIII divizije 55,51266 Selce</item>
      <item>Anton Radil, OIB 73221853392, Kralja Tomislava 21,51260 Crikvenica</item>
      <item> Branka Pavlić, OIB 73300640952, Basaričekova 30b,51260 Crikvenica</item>
      <item>Anka Gabrić, OIB 73334542225, Dramalj 84,51265 Dramalj</item>
      <item>Vitomir Kršul, OIB 73573070316, Sveti Vid 6a,51253 Bribir</item>
      <item>Josip Tijan, OIB 73608905206, A. Kršula 51,51266 Selce</item>
      <item>Čedo Knežević, OIB 73638648067, Bribir 11,51253 Bribir</item>
      <item>Marina Domijan Preden, OIB 73749863407, M. Muževića 124,51260 Crikvenica</item>
      <item>Marija Matejčić, OIB 73781053932, Pavla Radića 37a,51260 Crikvenica</item>
      <item>Darko Bojin, OIB 74039193257, Benići 11,51260 Crikvenica</item>
      <item>Ljiljana Višnić, OIB 74224803698, Šepci 29,51264 Jadranovo</item>
      <item>Milena Blažić Knez Knez, OIB 74282338697, M. Muževića 172,51265 Dramalj</item>
      <item> Dinko  Buneta, OIB 74370595942, Braće Car Uračić 32,51260 Crikvenica</item>
      <item>Dubravko Kralj, OIB 74430756362, Dragaljin 6,51253 Bribir</item>
      <item>Anka Klanfar, OIB 74466312501, Klanfari 15,51265 Dramalj</item>
      <item>Snežana Balon, OIB 74735426948, Slave Raškaj 12,47280 Ozalj</item>
      <item>Aleksa Đokić, OIB 74931817652, Podugrinac 21,51253 Bribir</item>
      <item>Gordana Domijan, OIB 75031985739, Basaričekova 33,51260 Crikvenica</item>
      <item>Vlastimir Lončarić, OIB 75096063195, Rade Končara 22,51266 Selce</item>
      <item>Josip Car, OIB 75222794226, Manestri 55,51265 Dramalj</item>
      <item>Damnjan Draganić, OIB 75273710785, Antona Mažuranića 14,51250 Novi Vinodolski</item>
      <item>Grozdana Tus, OIB 75364825080, D. Gervaisa 2,51260 Crikvenica</item>
      <item>Marica Hajduković, OIB 75404857346, Kičeri 45,51253 Bribir</item>
      <item>Marica Kovačević, OIB 75418006588, Dramalj 84,51265 Dramalj</item>
      <item>Marija Lončar, OIB 75597368633, Musulini 57,51327 Gomirje</item>
      <item>Slavko Šupak, OIB 75697032775, Kralja Tomislava 79,51260 Crikvenica</item>
      <item>Berislav Ahel, OIB 75725703130, Popovići 4,51264 Jadranovo</item>
      <item>Dušanka Pobor, OIB 75742861937, A. Kršula 8,51266 Selce</item>
      <item>Sanja Baričević, OIB 75961944052, Benkovići 4a,51242 Drivenik</item>
      <item>Gordana Vukelić, OIB 76206311910, Dvorska 55,51260 Crikvenica</item>
      <item>Zoran Komadina, OIB 76283008619, Zagrebačka 53,51250 Novi Vinodolski</item>
      <item>Tanja Malovoz, OIB 76384921715, Glagoljaša 19,51260 Crikvenica</item>
      <item>Dolores Pećarina, OIB 76475765024, Brdo 21,51266 Selce</item>
      <item>Toni Nikčevski, OIB 76649572574, Basaričekova 32a,51260 Crikvenica</item>
      <item>Ivan Jurinčić, OIB 76901415567, Braće Buchoffer 2,51260 Crikvenica</item>
      <item>Ivan Tomić, OIB 76963566249, F. Pilepića 19h,51000 Rijeka</item>
      <item>Nikola Mulc, OIB 77132244822, Glagoljaška 4,51260 Crikvenica</item>
      <item>Evelin Krajačić, OIB 77213421755, A. Kosića 10,51000 Rijeka</item>
      <item>Slavica Matošević, OIB 77248467590, Bana Jelačića 2,35425 Davor</item>
      <item>Slavica Smojver, OIB 77429544611, Ladvić 24,51260 Crikvenica</item>
      <item>Mladenka Dundović, OIB 77492259993, Korzo hrvatskih branitelja 17,51250 Novi Vinodolski</item>
      <item>Marijana Klanfar, OIB 77516006289, Kačjak 49,51265 Dramalj</item>
      <item>Agata Prec, OIB 77852027143, Podskoči 17,51253 Bribir</item>
      <item>Igor Antić, OIB 77986246550, Andrije Antića 8,51266 Selce</item>
      <item>Anita Mataija, OIB 78024365415, Šupera 5a,51260 Crikvenica</item>
      <item>Slavica Mejašić, OIB 78136402361, Gornje Mekušje 63,47000 Karlovac</item>
      <item>Ladislav Borbelj, OIB 78230547714, Matkino 41a,51266 Selce</item>
      <item>Dean Jeličić, OIB 78340971907, I. Jeličića 20,51266 Selce</item>
      <item>Manda Blažević, OIB 78348008071, Kala Sv. Antona 5,51260 Crikvenica</item>
      <item>Svetlana Markovinović, OIB 78563607099, Sopaljska 6a,51260 Crikvenica</item>
      <item>Neven Lilić, OIB 78653674096, Studenca 13,51260 Crikvenica</item>
      <item>Vitomir Car, OIB 78876024193, Bribir 11,51253 Bribir</item>
      <item>Željka Stilin, OIB 79048254480, A Antića 18,51266 Selce</item>
      <item>Ivanka Mavrić, OIB 79076857046, Andrije Antića 5,51266 Selce</item>
      <item>Desanka Jović, OIB 79094844535, I. Jeličića 27,51266 Selce</item>
      <item>Suzana Benić, OIB 79141555934, Pavla Radića 25,51260 Crikvenica</item>
      <item>Nino Košuljandić, OIB 79182446370, Dramalj 6,51265 Dramalj</item>
      <item>Rita Začek, OIB 79196762769, Podskoči 1c,51253 Bribir</item>
      <item>Franjo Lončarić, OIB 79614560578, M. Jelačića 43,51266 Selce</item>
      <item>Ivan Lenac, OIB 79673285682, Kralja Zvonimira 97,51250 Novi Vinodolski</item>
      <item>Mladen Skorić, OIB 79793868240, Zoretići 20,51218 Dražice</item>
      <item>Irena Mužević, OIB 80118955057, Vukovarska 68,51265 Dramalj</item>
      <item>Marica Nikčevski, OIB 80148104913, Basaričekova 32a,51260 Crikvenica</item>
      <item>Manda Gašparović, OIB 80393187329, Kralja Tomislava 124,51260 Crikvenica</item>
      <item>Mirijanka Brenc, OIB 80417277561, Ivana Gorana Kovačića 168,51314 Ravna Gora</item>
      <item>Kristina Kršul, OIB 80676293576, M. Jeličića 16,51266 Selce</item>
      <item>Nada Bobić, OIB 80913963222, Hrusta IVa,51260 Crikvenica</item>
      <item>Tihomir Manjkaz, OIB 81078385919, Sasovac 65,43272 Nova Rača</item>
      <item>Vjenceslav Vuković, OIB 81124495738, Maršala Tita 117,51266 Selce</item>
      <item>Zdenka Švarcmajer, OIB 81176982324, Franje Račkog 42,31400 Đakovo</item>
      <item>Radojka Velić, OIB 81220995621, Kala Sv. Antona 12a,51260 Crikvenica</item>
      <item>Edin Behrić, OIB 81236804056, Tina Ujevića 27,51000 Rijeka</item>
      <item>Ivica Dragoja, OIB 81294886721, Josipa Lovretića 34,35000 Slavonski Brod</item>
      <item>Tatjana Matošić, OIB 81453008016, Braće dr. Sobol 19,51260 Crikvenica</item>
      <item>Zorica Kolmanić, OIB 81585884481, V. Lončarića 19,51266 Selce</item>
      <item>Gojko Strizić, OIB 81643856571, Saftići 1a,51244 Grižane</item>
      <item>Anka Đikandić, OIB 81758684809, Čandrli 6,51242 Drivenik</item>
      <item>Josip Antić, OIB 82145540535, Rade Končara 83,51266 Selce</item>
      <item>Ivanka Lončarić, OIB 82323426964, Maršala Tita 72a,51266 Selce</item>
      <item>Zdenka Carević, OIB 82342340646, Grižane 60a,51244 Grižane</item>
      <item>Stana Katnić, OIB 82456704569, Ljube Stipanića 1,51260 Crikvenica</item>
      <item>Ana Albertina Sladić, OIB 82502093451, Poduljin 9,51253 Bribir</item>
      <item>Gršo Mataija, OIB 82551408345, J. Klovića 15,51260 Crikvenica</item>
      <item>Marijana Gazilj, OIB 82667797544, Hrusta IIa/11,51260 Crikvenica</item>
      <item>Mario Borić, OIB 82719762394, Križ Kamenica 72,5322 Otočac</item>
      <item>Vitomir Radović, OIB 82722469682, Krasa 42,51250 Novi Vinodolski</item>
      <item>Snežana Piljić, OIB 83125670340, Kostelj 32a,51244 Grižane</item>
      <item>Nikola Cvijanović, OIB 83235736870, Podšupera 51a,51260 Crikvenica</item>
      <item>Iva Šejić, OIB 83237607804, Pavla Radića 33,51260 Crikvenica</item>
      <item>Goranka Gašparović Imširović, OIB 83446090528, Drivenik 21,51242 Drivenik</item>
      <item>Marinko Peranić, OIB 83490224552, Rade Končara 35,51266 Selce</item>
      <item>Blanka Nikolić, OIB 83493840602, Šetalište Vladimira Nazora 10,51260 Crikvenica</item>
      <item>Snježana Laslavić, OIB 83499953696, Bribir 12a,51253 Bribir</item>
      <item>Diana Hlača, OIB 83680597574, Manestri 43,51265 Dramalj</item>
      <item>Dijana Petrinović, OIB 83838769701, Stube Ivana Paljage 2,51260 Crikvenica</item>
      <item>Ivanka Maravić, OIB 83888528093, Franje Cara 13,51260 Crikvenica</item>
      <item>Nikola Krpan, OIB 84060801434, Kralja Zvonimira 56,51250 Novi Vinodolski</item>
      <item>Vesna Lončarić, OIB 84128230670, Donja Draga 4,51260 Crikvenica</item>
      <item>Lidija Jandrić, OIB 84220392079, Andrije Antića 55,51266 Selce</item>
      <item>Milan Komerički, OIB 84257009026, Kralja  Tomislava 80a,51260 Crikvenica</item>
      <item>Klaudija Kovačev, OIB 84278200263, Dramalj 12,51265 Dramalj</item>
      <item>Mirjana Babić Markelić, OIB 84352773002, Žimider 34,51260 Crikvenica</item>
      <item>Ivanka Benić, OIB 84425882373, Dvorska 7,51260 Crikvenica</item>
      <item>Branislav Dimitrijević, OIB 84430545232, Hrusta 7a,51260 Crikvenica</item>
      <item>Ksenija Lovrić Baričević, OIB 84496142758, Zidine 20,51260 Crikvenica</item>
      <item>Arsen Lončarić, OIB 84553823523, Marka Marulića 9,51260 Crikvenica</item>
      <item>Zlatomir Car, OIB 84638714926, B. Brozičević 8,51260 Crikvenica</item>
      <item>Gojka Crnković, OIB 84863546115, Hrusta III/16,51260 Crikvenica</item>
      <item>Aleksandar Vojnović, OIB 84918194716, Pavla Radića 84,51260 Crikvenica</item>
      <item>Ostoja Šokčević, OIB 84947668124, Hrusta 2,51260 Crikvenica</item>
      <item>Zdenka Semeš, OIB 85439409939, S. Radića 112,33000 Virovitica</item>
      <item>Klara Putina Mataija, OIB 85550576749, J. Klovića 15,51260 Crikvenica</item>
      <item>Lidija Nekić, OIB 85692888453, Mavrići 45,51244 Grižane</item>
      <item>Anka Polić, OIB 85754944486, I.L. Ribara 27,51264 Jadranovo</item>
      <item>Anita Frković, OIB 85799511678, Zidarska 101,51260 Crikvenica</item>
      <item>Mara Vukić, OIB 86216519295, Franje Cara 17,51260 Crikvenica</item>
      <item>Ivan Blažević, OIB 86247584226, Primorska 1,51260 Crikvenica</item>
      <item>Marija Car, OIB 86479941132, Kralja Zvonimira 43,51260 Crikvenica</item>
      <item>Daniela de Maio, OIB 86819762378, Kosavin 1c,51253 Bribir</item>
      <item>Branka Pelić, OIB 86931967715, Benići 18,51260 Crikvenica</item>
      <item>Blaženka Dunato, OIB 87074245652, J. Klovića 16,51260 Crikvenica</item>
      <item>Branka Ivančić, OIB 87086359024, Stube Ivana Polića 1b,51260 Crikvenica</item>
      <item>Jasmina Malatestinić, OIB 87183137748, Br. Car Uračić 12,51260 Crikvenica</item>
      <item>Ivica Matošić, OIB 87450258284, Braće dr. Sobol 19,51260 Crikvenica</item>
      <item>Ines Mađar, OIB 87745586839, Braće Buchoffer 1a,51260 Crikvenica</item>
      <item>Nada Radojčić, OIB 87903209138, Hrusta IV a/4,51260 Crikvenica</item>
      <item>Robert Radojević, OIB 87926719972, Mokri 4,51264 Jadranovo</item>
      <item>Damir Prgić, OIB 88062147891, Hrusta 2a,51260 Crikvenica</item>
      <item>Goran Blažić, OIB 88111870679, Dramaljsko selce 41,51265 Dramalj</item>
      <item>Albin Pobor, OIB 88196323930, Rade Končara 9,51266 Selce</item>
      <item>Marija Leskur, OIB 88234952252, Hrusta 4c,51260 Crikvenica</item>
      <item>Marija Brozović, OIB 88716827214, Trg palih boraca 24,51266 Selce</item>
      <item>Jozefa Mišković, OIB 88725914844, Frana Galovića 5,42000 Varaždin</item>
      <item>Nadežda Trbović, OIB 88745143916, Benići 73,51260 Crikvenica</item>
      <item>Kleofina Grgurić, OIB 88805696156, Zrinska 96,33507 Crnac</item>
      <item>Josip Car, OIB 88856573095, Kačjak 22,51265 Dramalj</item>
      <item>Ana Lošić (Capić), OIB 89010816650, Zidarska 89,51260 Crikvenica</item>
      <item>Ankica Antić, OIB 89119011186, Židine 31,51260 Crikvenica</item>
      <item>Kata Blažić, OIB 89157221813, Palmotićeva 60/II,10000 Zagreb</item>
      <item>Smiljanka Matejčić, OIB 89323133274, Vinodolska 14,51260 Crikvenica</item>
      <item>Josip Car, OIB 89377589294, Dramalj 15,51265 Dramalj</item>
      <item>Ivica Miriam Jurinčić, OIB 89521589849, Tončićevo 31,51260 Crikvenica</item>
      <item>Gordana Perković, OIB 89593403145, Ratka Petrovića 60,51000 Rijeka</item>
      <item>Roza Draženović, OIB 89621218655, R. Končara 85,51266 Selce</item>
      <item>Neven Jokić, OIB 89634246448, Sad 6,51260 Crikvenica</item>
      <item>Barbara Crnković Domijan, OIB 89643124197, Vukovarska 50,51265 Dramalj</item>
      <item>Damir Katulić, OIB 89653550616, Trg palih boraca 2,51266 Selce</item>
      <item>Vladimir Ivančić, OIB 89722866436, Basaričekova 1,51260 Crikvenica</item>
      <item>Ivan Pobor, OIB 89835630084, Andrije Kršula 27,51266 Selce</item>
      <item>Željka Jugović, OIB 89872663683, Klanfari bb,51265 Dramalj</item>
      <item>Marija Borbelj, OIB 89890802118, Maršala Tita 61,51266 Selce</item>
      <item>Petar Prvulović, OIB 90020264919, Prilaz partizanskoj 15,51266 Selce</item>
      <item>Marinko Albaneze, OIB 90036209281, A. Antića 43,51266 Selce</item>
      <item>Mladen Butorac, OIB 90087548179, Prisika 12,51250 Novi Vinodolski</item>
      <item>Anita Pešut, OIB 90090665793, Vrtlarska 2,47303 Josipdol</item>
      <item>Ramona Beti, OIB 90113947833, Marijana Celjaka 47,44000 Sisak</item>
      <item>Vida Lovrić, OIB 90143132190, Sad 4,51260 Crikvenica</item>
      <item>Božica Trbović, OIB 90232041843, Podgori 14a,51253 Bribir</item>
      <item>Franka Galetić, OIB 90552121865, Ugrini 3,51253 Bribir</item>
      <item>Vesna Parat, OIB 90598815901, Gornja Draga 34,51260 Crikvenica</item>
      <item>Dragan Hreljac, OIB 90826947848, Mavrići 24,51244 Grižane</item>
      <item>Željko Veljačić, OIB 91169127118, Kralja Zvonimira 72,51260 Crikvenica</item>
      <item>Vesna Radočaj, OIB 91249935820, Židine 3,51260 Crikvenica</item>
      <item>Biserka Štokić, OIB 91519673170, Kralja Zvonimira 29,51260 Crikvenica</item>
      <item>Vladimir Manestar, OIB 91546412898, Manestri 24,51265 Dramalj</item>
      <item>Zorka Mujadžić, OIB 91636558407, Kosavin 1c,51253 Bribir</item>
      <item>Đurđa Telesmanić, OIB 91654199862, Gornje Selo 20,51263 Šmrika</item>
      <item>Milan Nekić, OIB 91819313597, Abatovo 5,53270 Senj</item>
      <item>Kristina Kovačić, OIB 91950818148, Zoričići 2,51260 Crikvenica</item>
      <item>Antonija Balas, OIB 92075497025, Marušići 8a,51244 Grižane</item>
      <item>Josip Fugošić, OIB 92199546041, Benići 12,51260 Crikvenica</item>
      <item>Đurđica Mijuk, OIB 92261816975, Jože Grabovšeka 13,51000 Rijeka</item>
      <item>Snežana Stan, OIB 92269448838, Bribir 1,51253 Bribir</item>
      <item>Ivica Katnić, OIB 92304321238, Kostelj 37,51244 Grižane</item>
      <item>Zelkida Zukić, OIB 92345302812, Kosavin 49,51253 Bribir</item>
      <item>Violeta Kahrimanović, OIB 92403898266, Šupera 24,51260 Crikvenica</item>
      <item>Nada Lončarić, OIB 92975176577, Kačjak 48,51265 Dramalj</item>
      <item>Ana Bešker, OIB 93067865935, Resnik 1,34310 Pleternica</item>
      <item>Božica Seleš, OIB 93193907444, Grkinska 30,48350 Đurđevac</item>
      <item>Marija Antić, OIB 93259582186, Partizanska 24,51266 Selce</item>
      <item>Daniela Klaić, OIB 93264150407, Vasine laze 16,34000 Požega</item>
      <item>Ivanka Ilić, OIB 93314323548, Goranska 5,51260 Crikvenica</item>
      <item>Ivanka Car, OIB 93335045935, Frankopanska 13,51260 Crikvenica</item>
      <item>Desanka Holi, OIB 93406862954, Cvjetna 13,32222 Bršadin</item>
      <item>Branimir Manestar, OIB 93694012444, Braće dr. Sobol 41,51260 Crikvenica</item>
      <item>Josip Žentil, OIB 93776799619, Krmpotska 17,51250 Novi Vinodolski</item>
      <item>Stjepan Jurčić, OIB 93858988390, S. Jeličića 55,51266 Selce</item>
      <item>Marica Jurčić, OIB 93871071056, Benići 32/I,51260 Crikvenica</item>
      <item>Milan Knežević, OIB 93877432545, R. Končara 45,51266 Selce</item>
      <item>Darko Dević, OIB 93896949996, Čakovečka 81,32000 Vukovar</item>
      <item>Ivica Jurčić, OIB 94236437865, Ledenice 46,51251 Ledenice</item>
      <item>Nedeljka Orešković, OIB 94360543427, Grižane 60,51244 Grižane</item>
      <item>Ivica Poslek, OIB 94473090657, Vukovarska 57,51260 Crikvenica</item>
      <item>Dražen Tomašek, OIB 94756065183, Tončićevo 12,51260 Crikvenica</item>
      <item>Vesna Turčinov, OIB 94792389193, Braće Cara 7,51265 Dramalj</item>
      <item>Marta Marković, OIB 94912887885, Nikšići 2a,51325 Moravice</item>
      <item>Ivanka Jurinčić, OIB 95466468181, Tribalj 15 L,51243 Tribalj</item>
      <item>Nedjeljka Vranješ, OIB 95512173540, Marulićev trg 17,10000 Zagreb</item>
      <item>Josip Matijašić, OIB 95564979252, Vivodina 7,47283 Vivodina</item>
      <item>Marija Marić, OIB 95596558858, Hrusta VIII 23c,51260 Crikvenica</item>
      <item>Mirjana Marijanić, OIB 95655510904, Veli dol 55,51241 Križišće</item>
      <item>Mladenka Šekrst, OIB 95745403508, M. Muževića 174,51265 Dramalj</item>
      <item>Rudolf Polić, OIB 95770471792, I.L. Ribara 27,51264 Jadranovo</item>
      <item>Sanja Jurković, OIB 95994842233, Ante Starčevića 31,51260 Crikvenica</item>
      <item>Pamela Car, OIB 96307208645, Manestri 16,51265 Dramalj</item>
      <item>Beba Vuzem, OIB 96460193060, Hrusta 3,51260 Crikvenica</item>
      <item>Catarina Antić, OIB 96487383761, Maršala Tita 105,51266 Selce</item>
      <item>Martina Janković, OIB 96490654877, Bilice 59,34310 Pleternica</item>
      <item>Anica Marković, OIB 96708146986, Saftići 22,51244 Grižane</item>
      <item>Robert Grmuša, OIB 96715849078, Franje Cara 13,51260 Crikvenica</item>
      <item>Dean Lončarić, OIB 96782834560, Sl. Jeličića 38,51266 Selce</item>
      <item>Hrvoje Marina, OIB 96915401911, Omladinska 1b,51264 Jadranovo</item>
      <item>Vukosava Vukelić, OIB 97207122185, Bana Jelačića 3,51260 Crikvenica</item>
      <item>Ilinka Barac, OIB 97217475352, Šupera 12,51260 Crikvenica</item>
      <item>Đuro Marošević, OIB 97359314983, Hrusta 6B/14,51260 Crikvenica</item>
      <item>Vesna Tomić, OIB 97385821114, Basaričekova 52 F,51260 Crikvenica</item>
      <item>Alin Harambašić, OIB 97560983246, Vukovarska 134,51265 Dramalj</item>
      <item>Nikola Car, OIB 97754469615, Kralja Zvonimira 43,51260 Crikvenica</item>
      <item>Mirjana Kraljić, OIB 97877404727, Glavinićeva 9,51000 Rijeka</item>
      <item>Stojan Vidović, OIB 97944624790, Tribalj 49,51243 Tribalj</item>
      <item>Mira Bašić, OIB 98017124981, Tomislavova 89a,51260 Crikvenica</item>
      <item>Anica Lenhard, OIB 98079407658, 22. lipnja 45,51250 Novi Vinodolski</item>
      <item>Štefanija Tonković, OIB 98084213498, Zvonimirova 62a,51260 Crikvenica</item>
      <item>Marija Majstorović, OIB 98196826417, Grobljanska 5,31401 Viškovci</item>
      <item>Valentina Antić, OIB 98234037948, M. Tita 123,51266 Selce</item>
      <item>Marica Barac, OIB 98451456636, Donja Draga 15,51260 Crikvenica</item>
      <item>Lidija Parašćak, OIB 98468047168, Rade Končara 53,51266 Selce</item>
      <item>Danica Župan, OIB 98506751360, Ladvić 2,51260 Crikvenica</item>
      <item>Mario Vukelić, OIB 98779642956, Kralja Tomislava 138,51260 Crikvenica</item>
      <item>Marijan Antić, OIB 98878198692, Studenčić 5a,51266 Selce</item>
      <item>Ivica Jelenović, OIB 98897856107, Podšupera 54,51260 Crikvenica</item>
      <item>Dušanka Milošević, OIB 98960600912, Braće Radića 15,43240 Čazma</item>
      <item>Mirjana Dundović, OIB 99380238563, Ugrini 38,51253 Bribir</item>
      <item>Jakov Šokić, OIB 99582535529, Klanfari 18a,51265 Dramalj</item>
      <item>Josip Lončarić, OIB 99825713224, Andrije Antića 1,51266 Selce</item>
      <item>Andrej Pobor, OIB 99867011981, Matkino 53,51266 Selce</item>
      <item>Branko Pobor, OIB 99947749328, Matkino 63,51266 Selce</item>
      <item>Dino Omnić, OIB 99962528730, Hrusta 1b,51260 Crikvenica</item>
      <item>Eržebet Jurić, OIB 99975468208, Dramaljsko selce 10,51265 Dramalj</item>
      <item>Brankica Jurinčić, OIB 19417047039, Kala Sv. Antona 21,51260 Crikvenica</item>
      <item>Zlata Mihajić, OIB 57464837685, Kotorska 8,51260 Crikvenica</item>
      <item>Goran Stanković, Jedanaeste krajiške divizije 49/40,Beograd</item>
      <item> Zoran Stanković, Branka Ćopića 47,Karavukovo</item>
      <item> Ana Mihajić, OIB 31275069338, Kotorska 9,51260 Crikvenica</item>
      <item>Republika Hrvatska, Ministarstvo financija, OIB 18683136487</item>
      <item>Republika Hrvatska, Ministarstvo financija , OIB 18683136487, Katančićeva 5,10000 Zagreb</item>
      <item>Republika Hrvatska, Ministarstvo financija , OIB 18683136487, Katančićeva 5,10000 Zagreb</item>
      <item>Agencija za osiguranje radničkih potraživanja u slučaju stečaja poslodavca, OIB 04323472109</item>
      <item>Republika Hrvatska, OIB 52634238587</item>
      <item>Vještak d.o.o., OIB 66078036556, Iblerov trg 9,10000 Zagreb</item>
      <item>Euro Alfa d.o.o., OIB 15191211491, Radnička cesta 202,10000 Zagreb</item>
      <item> Ecooperativa d.o.o., OIB 71394193474, Kukuljanovo 451,51227 Kukuljanovo</item>
      <item>Nastavni zavod za javno zdravstvo PGŽ, OIB 45613787772, Krešimirova 52 a,51000 Rijeka</item>
      <item>Iskratrade d.o.o. , OIB 75836772939, Šetalište XIII divizije 26,51000 Rijeka</item>
      <item>Goran Pilaš, vl. obrta Stolarija, OIB 60419782274, Tribalj 22 A,51243 Tribalj</item>
      <item>Mibor d.o.o., OIB 79926813469, Slavonska avenija 3,10000 Zagreb</item>
      <item>RAVIKO d.o.o., OIB 29072112819, Tina Ujevića 33,51000 Rijeka</item>
      <item>Danica mesna industrija d.o.o., OIB 71246956955, Đelekovečka cesta 21,48000 Koprivnica</item>
      <item>Agro Rijeka d.o.o., OIB 81237622100, Kukuljanovo, industrijska zona b.b.,51223 Škrljevo</item>
      <item>PERT d.o.o. Ilok, podružnica Rijeka, OIB 42255248046, Šet .XIII divizije 2,,51000 Rijeka</item>
      <item>Središnje klirinško depozitarno društvo  d.d., OIB 64406809162, Heinzelova 62/a,10000 Zagreb</item>
      <item>RIMOS d.o.o. , OIB 14998834808, Laginjina 8, ,51000 Rijeka</item>
      <item>Riječka industrija odjeće d.o.o., OIB 60667234687, Izviđačka 13,51000 Rijeka</item>
      <item>LABUD d.o.o., OIB 23359164583, Radnička cesta 173/r,10000 Zagreb</item>
      <item>POLAR-KLIMATIZACIJA d.o.o., OIB 02025583821, Buzdohanj 168,51219 Čavle</item>
      <item>ISTRA JADRAN d.o.o. , OIB 16538002788, Valmade 40,52100 Pula</item>
      <item>Hrvatsko društvo skladatelja , OIB 56668956985, Berislavićeva 9,10000 Zagreb</item>
      <item>HIR d.o.o., OIB 69300817215, Nikole Jurišića 44,53270 Senj</item>
      <item>Petar Milosavljević, vl. Elektroinstalacije elektromehanika PERO STRUJA, OIB 23687332776, Kralja Tomislava 142,51260 Crikvenica</item>
      <item>Agencija za upravljanje državnom imovinom, OIB 75666130770, I. Lučića 6.,10000 Zagreb</item>
      <item>E-ELMES d.o.o. , OIB 89958947498, Brckovljani, Matije Mesića 29 A,10370 Dugo Selo</item>
      <item>Suzana Šubat vl. Proizvodno ugostiteljsko trgovačkog obrta Šubat Plast , OIB 49703381463, Banovina 19 b,51233 Lič</item>
      <item>OLICOMP d.o.o. , OIB 83937636863, Mate Sušnja 10,,51000 Rijeka</item>
      <item>Hrvatske šume d.o.o. , OIB 69693144506, Ljudevita Farkaša Vukotinovićeva 2,10000 Zagreb;</item>
      <item>SERVING d.o.o. , OIB 61363004712, S. Cindrića 6,51000 Rijeka</item>
      <item>Ecoteam-Primo d.o.o. , OIB 03088788819, M. Barača 7,51000 Rijeka</item>
      <item>GKTD "MURVICA"d.o.o., OIB 68902357395, Trg Stjepana Radića 1/II,51260 Crikvenica</item>
      <item>TOPLANE d.o.o., OIB 82266510597, Kozala 87,51000 Rijeka</item>
      <item>MHS d.o.o., OIB 19940638488, Samoborska cesta 134,10250 Zagreb</item>
      <item>INSPEKT d.o.o., OIB 24609583524, Augusta Šenoe 32/III,10000 Zagreb</item>
      <item>Sanjin Smlatić vl. Elektromehaničarski obrt "TONI", OIB 23082342219, Čavle 140,51219 Čavle</item>
      <item>TEHNOINVEST Zagreb d.o.o. , OIB 90487555284, Hrastovička 70,10250 Zagreb</item>
      <item>Carlsberg Croatia d.o.o., OIB 09520995772, Danica 3,48000 Koprivnica</item>
      <item>COCA COLA HBC Hrvatska d.o.o. , OIB 00228269289, Sachsova 1,10000 Zagreb</item>
      <item>Tutti Frutti FMB d.o.o., OIB 27202871867, Brusići 16,51511 Malinska</item>
      <item>Hrvatski telekom d.d. Sjedište regije, OIB 81793146560, Savska cesta 32,10000 Zagreb</item>
      <item>VINDIJA d.d., OIB 44138062462, Međimurska 6;,42000 Varaždin</item>
      <item>CROATIA OSIGURANJE d.d. Zagreb, Filijala Rijeka, OIB 26187994862, Korzo 39,51000 Rijeka</item>
      <item>MISTRAŽ d.o.o. , OIB 22233911854, Luki 19,10000 Rijeka</item>
      <item>MIROSLAV MESAROŠ, vl. obrta Akvagan, OIB 38725092435, Šet. Ivana Jeličića 38,51266 Selce</item>
      <item>I.P. INŽENJERING d.o.o., OIB 19712232615, Srdoči 21A,51000 Rijeka</item>
      <item>MD PROJEKT d.o.o. , OIB 54752098255, Laginjina 2,51000 Rijeka; Rijeka</item>
      <item>KONZUM d.d., OIB 29955634590, M. Čavića 1a,10000 Zagreb</item>
      <item>RIVOS d.o.o., OIB 14087596414, Lokvica 12,51250 Novi Vinodolski</item>
      <item>RI KLIMA Opatija d.o.o., OIB 65622780659, Pavlovac 7/a,51410 Opatija</item>
      <item>SONG VIVAK d.o.o., OIB 98596646677, Kralja Zvonimira 12,51250 Novi Vinodolski</item>
      <item>Arkada-trgovine d.o.o., OIB 02407532885, Osječka 39,51000 Rijeka</item>
      <item>Podravka prehrambena industrija d.d., OIB 18928523252, Ante Starčevića 32,48000 Koprivnica</item>
      <item>JAMNICA d.d., OIB 05050436541, Getaldićeva 3,10000 Zagreb</item>
      <item>Alen Tucman , OIB 56996921177,  P. Lončara 31,10290 Zaprešić</item>
      <item>STANIĆ d.o.o., OIB 50056415529, Kerestinečka cesta 57A, Kerestinec,10431 Sveta Nedjelja</item>
      <item>LEDELA d.o.o., OIB 77778384108, Perkovčeva 130,10430 Samobor</item>
      <item>NIKAS d.o.o., OIB 34588947552, općina Matulji, Jušići 69 d,51410 Jurdani</item>
      <item>INA - Industrija nafte d.d. , OIB 27759560625, Av. V. Holjevca 10; Amruševa 8/1,10000 Zagreb</item>
      <item>HEP - OPSKRBA d.o.o., OIB 63073332379, Ulica grada Vukovara 37,10000 Zagreb</item>
      <item>Prehrambeno industrijski kombinat d.d. , OIB 40174736344, Krešimirova 26,51000 Rijeka</item>
      <item>MILMAN d.o.o., OIB 59744512982, Kralja Tomislava 30,51260 Crikvenica</item>
      <item>JELA d.o.o., OIB 07181416806, Frankopanska 13,51260 Crikvenica</item>
      <item>EKO - TONERI d.o.o., OIB 03426057080, Omladinska 9,51000 Rijeka</item>
      <item>HEP-Operator distribucijskog sustava d.o.o., OIB 46830600751, Viktora Cara Emina 2,51000 Rijeka</item>
      <item>ISTRABENZ PLINI d.o.o., OIB 98426608580, Senjska cesta bb,51222 Bakar</item>
      <item>Goran Rihtarić, vl. EX - ALTO obrt za turističku animaciju i konzalting, OIB 36938469624, Ostogovićeva 7,10000 Zagreb</item>
      <item>Konica Minolta Hrvatska  - poslovna rješenja d.o.o., OIB 31697259786, Horvatova 82 ,10000 Zagreb</item>
      <item>Damir Jovanović, vl. Trgovina na malo i veliko "MAJA", OIB 11330648753, A. Mažuranića  63a,51250 Novi Vinodolski</item>
      <item>Crikvenica - Opatija EKO d.o.o., PJ Crikvenica, OIB 46094474369, Ivana Zavidića 3,51410 Opatija</item>
      <item>KTD Vodovod Žrnovnica d.o.o., OIB 36612651354, Dubrova 22,51250 Novi Vinodolski</item>
      <item>KOMPAKT d.o.o., OIB 45729524925, Lindar /grad Pazin, Lindarski Križ 99H,52000 Pazin</item>
      <item>SKI KLUB "Rijeka" , OIB 79176245106, Vodovodna 13b,51000 Rijeka</item>
      <item>Hrvatske vode Zagreb VGI "Kvarnersko primorje i otoci", OIB 28921383001, Đure Šporera 3; Verdijeva 6/IV,51000 Rijeka</item>
      <item>Hrvatska radiotelevizija , OIB 68419124305, Prisavlje 3,10000 Zagreb</item>
      <item>Kumrić Dražen, vl. obrta za poljoprivrednu proizvodnju Kumrić, OIB 98906487074, Maruševec, Selnik 78,42243 Kumrić</item>
      <item>Arsen Bratović, vl. AB - Elektro elektromehaničarski obrt, OIB 21210174789,  Veli Brgud 87,51213 Jurdani</item>
      <item>Darko Pečuvčić, vl. PLIN SERVIS, OIB 01525339458, Grižane 76a,51244 Grižane</item>
      <item>Kanasta d.o.o., OIB 38650647081, Braće Linardić 8,51500 Krk</item>
      <item>Republika Hrvatska, Primorsko-Goranska županija, Grad Crikvenica, OIB 11869822073, Kralja Tomislava 85,51260 Crikvenica</item>
      <item>LIFT-MONT Rijeka d.o.o., OIB 03254435180, Kršinićeva 8,51000 Rijeka</item>
      <item>TAPESS d.o.o., OIB 22248533094, Jurčići 3,51215 Kastav</item>
      <item>Pekara Primorje d.o.o., OIB 58250321533, Zidarska 39,51260 Crikvenica</item>
      <item>Silvana Komadina, vl. telekomunikacijski servis, OIB 48603691548, Braće Brozičević 8,51260 Crikvenica</item>
      <item>Turistička zajednica Grada Crikvenice, OIB 78748346087, Trg Stjepana Radića 1c,51260 Crikvenica</item>
      <item>VESNA GARTNER- PILAŠ, dr. med. specijalist medicine rada, Specijalistička ordinacija medicine rada, OIB 29999345835, Kotorska bb,51260 Crikvenica</item>
      <item>Zagreb nekretnine d.o.o. , OIB 15364543303,  Nova Ves 17,10000 Zagreb</item>
      <item>Jadran usluge d.o.o., OIB 13456343486, Ivana Skomerže 1,51260 Crikvenica</item>
      <item>Pekara Benić d.o.o., OIB 39248075627, Mavrići 54,51262 Grižane-Belgrad</item>
      <item>Laserline d.o.o., OIB 26680017138, Tribje 17,52470 Umag</item>
      <item>Vjekoslav Rajber, OIB 31213125160, Vinogradska 67a,48000 Koprivnica</item>
      <item>Arhiver d.o.o. , OIB 62996782776, S.V.Čiče 4,51000 Rijeka</item>
      <item>Vladimir i Mladenka Sergo kao vlasnici zajedničkog obrta za proizvodnju i trgovinu "Galanterija", OIB 31174439006, M.B.Rašana 9,52000 Pazin</item>
      <item>Zvonko Host kao vlasnik SERVIS ELEKTRONIKE, OIB 10152255355,  Jardasi 42,51215 Kastav</item>
      <item>"METRO-KON" d.o.o., OIB 53596535064, Poljana B.  Hanžekovića 47,10000 Zagreb</item>
      <item>Ivica Jurković kao vlasnik Sportskog centra "Omorika", OIB 33477840475, Gajevo šetalište b.b.,51265 Dramalj</item>
      <item>NEGRO-USLUGE d.o.o., OIB 48437572337, Kalina 11,51000 Rijeka</item>
      <item>Goranka Hinić, OIB 77443062936, Lomnička 21,10 000 Zagreb</item>
      <item>Juraj Bačić, OIB 39483071342, Blažići 2,51243 Tribalj</item>
      <item>Tomislav Barac, OIB 41163047839, Br. Buchoffer 2,51260 Crikvenica</item>
      <item>Darko Blašković, OIB 61948367231, A. Barca 18,51260 Crikvenica</item>
      <item>Saša Brnčić, OIB 09214936285, Sopaljska 7,51260 Crikvenica</item>
      <item>Vladimir Brnić, OIB 68992713424, Sad 10,51260 Crikvenica</item>
      <item>Željka  Crnjanović, OIB 28769799621, E. Antića 19,51266 Selce</item>
      <item>Ana Cvitković, OIB 79936963157, M. Marulića 5,51260 Crikvenica</item>
      <item>Anka Domijan, OIB 23867788624, Petak 3,51260 Crikvenica</item>
      <item>Milka Domijan, OIB 99513368126, Prilaz obali 6,51260 Crikvenica</item>
      <item>Ivan Gašparović, OIB 10278490211, Vukovarska 16,51260 Crikvenica</item>
      <item>Robert Gecan, OIB 29064689722, J. T. Košuljandića 1,51265 Dramalj</item>
      <item>(pok. Željka) Kristina Grbčić, OIB 41687485744, Obala 29,51264 Jadranovo</item>
      <item>Nenad Grubić, OIB 84821149311, Tomislavova 89,51260 Crikvenica</item>
      <item>Marijan Jurinčić, OIB 76023856410, Tončićevo 29,51260 Crikvenica</item>
      <item>Melanija Kaliman, OIB 91024294834, Mihovila Jeličića 37,51266 Selce</item>
      <item>Anton Kirinčić, OIB 47660451579, Brdo 1,51515 Šilo</item>
      <item>Afrodita Komadina, S. Jeličića 59,51266 Selce</item>
      <item>Milica Krpan, OIB 24323637230, Basaričekova 38,51260 Crikvenica</item>
      <item>Aramis Liebhardt, OIB 13814878186, I. Gundulića 7,51260 Crikvenica</item>
      <item>Nada Lončar, OIB 10136293410, Ladvić 11 b,51260 Crikvenica</item>
      <item>Marina Lončarić, OIB 88158795676, A. Antića 15,51266 Selce</item>
      <item>Ivan Miočić, OIB 97803559992, Hrusta VI b/12,51260 Crikvenica</item>
      <item>Vladimir Montanari, OIB 88274525632, Franje Cara 15,51260 Crikvenica</item>
      <item>Josip Mužević, OIB 21068790568, Br. Košuljandić 44,51265 Dramalj</item>
      <item>Ivana Peko Lončar, OIB 26949040669, A. Kršula 8 a,51266 Selce</item>
      <item>Andrija Peričić, OIB 00437414209, Donji Zagon 11,51251 Donji Zagon</item>
      <item>Zdravko Periš, OIB 11291730612, Basaričekova 9,51260 Crikvenica</item>
      <item>Zvjezdan Preden, OIB 83285416778, Veli Kijac 22,51513 Omišalj</item>
      <item>Slobodan  Radetić, OIB 99658703913, Benići 71,51260 Crikvenica</item>
      <item>Anka Sokolić, OIB 82203870324, A. Kršula 19,51266 Selce</item>
      <item>Branko Sudar, OIB 06277502311, Vinodolska 26,51260 Crikvenica</item>
      <item>Marija Šoštarić, OIB 85546289133, M. Tita 72,51266 Selce</item>
      <item>Siniša Tomašić, OIB 10125305225, I. Gundulića 25,51260 Crikvenica</item>
      <item>Ivana Trubić, OIB 35722547469, Frankopanska 6,51260 Crikvenica</item>
      <item>Vidov Vijeko, OIB 85850074375, M. Tita 57,51266 Selce</item>
      <item>Kuzman Vukić, OIB 23057039320, Benići 56,51260 Crikvenica</item>
      <item>Agencija za osiguranje radničkih potraživanja u slučaju stečaja poslodavca, OIB 04323472109, </item>
      <item>ERSTE &amp; STEIERKISCHE BANK d.d., OIB 23057039320, Jadranski trg 3a,51000 Rijeka</item>
      <item>pok. Marija (Nenad) Jeličić, Maršala Tita 125,51266 Selce</item>
    </izvorni_sadrzaj>
    <derivirana_varijabla naziv="DomainObject.Predmet.SudioniciListAdressOIB_1">
      <item>NEVEN JOKIĆ, SAD 6,Crikvenica</item>
      <item>VERICA FILIĆ, HOMOLIĆEVO 6,Kraljevica</item>
      <item>FEHIM ELJAZOVIĆ, PODŠUPERA 40,Crikvenica</item>
      <item>INES MAĐAR, B. BUCHOFFER 3,Crikvenica</item>
      <item>KATA BLAŽIĆ, BRAĆE SOBOL 5,Crikvenica</item>
      <item>MARICA BRANJAC, LADVIĆ 12,Crikvenica</item>
      <item>SAVEZ SAMOSTALNIH SINDIKATA HRVATSKE, KREŠIMIROVA 4,Rijeka</item>
      <item>DAVOR KALANJ, FRANJE CARA 15,Crikvenica</item>
      <item>NADA PERIŠIĆ, PODBANJ 5,Kraljevica</item>
      <item>BRANKICA URINČIĆ, KALA SV. ANTONA 21,Crikvenica</item>
      <item>MAURICO SAMARDŽIJA, BENIĆI 27,CRIKVENICE</item>
      <item>JADRAN d.d. u stečaju CRIKVENICA, OIB 56994999963, BANA JELAČIĆA 16,Crikvenica</item>
      <item>ANKICA KATNIĆ, ŠTROSMAJEROVO ŠETALIŠTE 10A,Crikvenica</item>
      <item>ANKICA ANTIĆ, ŽIDINE 31,Crikvenica</item>
      <item>MILAN TOMIĆ, ŽIDINE 30A,Crikvenica</item>
      <item>registar TS Rijeka</item>
      <item>Narodne novine d.d. Zagreb, SR Njemačke 6,10020 Zagreb</item>
      <item>Županijsko državno odvjetništvo Rijeka</item>
      <item>oglasna ploča</item>
      <item>računovodstvo suda</item>
      <item>Julijana Fak, Novi Varoš 13,51315 Mrkopalj</item>
      <item>Marija Ružić, OIB 72695335756, Čavle 43,51219 Čavle</item>
      <item>Erste &amp; S. Bank d.d. Rijeka, Jadranski trg 3a,51000 Rijeka</item>
      <item>OD Kovačević i dr. Rijeka</item>
      <item>Porezna uprava Rijeka</item>
      <item>Hrvatski fond za privatizaciju Zagreb, Ivana Lučića 6,10000 Zagreb</item>
      <item>GRAD CRIKVENICA, 51260 Crikvenica</item>
      <item>Erste &amp; S. Bank d.d. Rijeka, Jadranksi trg 3a,51000 Rijeka</item>
      <item>PAVLOMIR d.o.o. N. Vinodolski, OIB 33879979692, Novljansko polje bb,51250 Novi Vinodolski</item>
      <item>Marija Buneta, Šenoina 9,51250 Novi Vinodolski</item>
      <item>Nada Barišić, M. Jengića 33,51000 Rijeka</item>
      <item>POREZNA UPRAVA RIJEKA / KSENIJA LUŠTICA</item>
      <item>Slavica Jurić, OIB 33220340137, Kačjak 55,51265 Dramalj</item>
      <item>Mladenko Crnčić, OIB 00031704980, Hrusta 8,51260 Crikvenica</item>
      <item> Gordana Dežman, OIB 00183476943, Hrusta VII b,51260 Crikvenica</item>
      <item>Anita Horvat, OIB 00331924450, Trg Bana Jelačića 31,31000 Osijek</item>
      <item>Valentina Jakirčević, OIB 00352864378,  Zrinskih  Frankopana 25,47246 Drežnik Grad</item>
      <item>Nedeljko Magaš, OIB 00482430416, A. Antića 26,51266 Selce</item>
      <item>Ivan Sarić, OIB 00580030300, Gradac 52,51253 Bribir</item>
      <item>Antonija Šimić, OIB 00729213652, S. Radića 63,34000 Požega</item>
      <item>Marica Svetić, OIB 00895738043, Ugrini 15b,51253 Bribir</item>
      <item>Željka Ligatić, OIB 00959950290, Gradac 31,51253 Bribir</item>
      <item>Ivica Lončarić, OIB 01015328878, Brdo 25a,51266 Selce</item>
      <item>Mara Pejaković, OIB 01204783737, Stjepana i Antuna Radića 5,44400 Glina</item>
      <item>Dragica Kožul, OIB 01230979461, Vladimira Nazora 11,32234 Suhopolje</item>
      <item>Ivica Domijan, OIB 01321144022, 1. prilaz M. Muževića 6,51260 Crikvenica</item>
      <item>Vinka Debelec, OIB 01334333837, Kostelj 14,51244 Grižane</item>
      <item>Petar Lončarić, OIB 1382290072, Slavka Jeličića 25,51266 Selce</item>
      <item>Josip Kolmanić, OIB 01461097532, V. Lončarića 19,51266 Selce</item>
      <item>Ankica Cupać, OIB 01519840098, Sveti Vid 5b,51253 Bribir</item>
      <item>Enisa Tamarut, OIB 01566564883, Pavla Radića 78,51260 Crikvenica</item>
      <item>Davorka Buneta, OIB 01717803725, Poduljin 8,51253 Bribir</item>
      <item>Josipa Komadina, OIB 01752138257, Braće Brozičević 8,51260 Crikvenica</item>
      <item>Dalibor Antić, OIB 01794197982, 1. prilaz Trgu palih boraca 14,51266 Selce</item>
      <item>Toma Dražić, OIB 02095845812, Jurkovo 1,51250 Novi Vinodolski</item>
      <item>Ivka Hržić, OIB 03064743997, Detkovac 89,33411 Gradina</item>
      <item>Savo Kosanović, OIB 03068512259, Kosavin 5,51253 Bribir</item>
      <item>Mihovil Tomašić, OIB 3286342207, Gundulićeva 25,51260 Crikvenica</item>
      <item>Ružica Nećak, OIB 03395995403, Pod Fara 6,51262 Kraljevica</item>
      <item>Maria Peričić, OIB 03478840844, Ladvić 3d,51260 Crikvenica</item>
      <item>Ines Pristušek, OIB 03734929265, Žimider 2,51260 Crikvenica</item>
      <item>Daniel Marina, OIB 03776915180, Omladinska 1b,51264 Jadranovo</item>
      <item>Sergio Zustović, OIB 03853630154, A. Kršula 48,51266 Selce</item>
      <item>Darko Miočić, OIB 03927686370, Vukovarska 3,51260 Crikvenica</item>
      <item>Kata Tomić, OIB 03982764294, Podgori 68,51253 Bribir</item>
      <item>Tihana Pobor, OIB 04067291507, A. Antića 27,51266 Selce</item>
      <item>Nevenka Juretić, OIB 04071157989, 1. Maja 6,51263 Šmrika</item>
      <item>Marica Kikić, OIB 04075244810, Hrusta VIa,51260 Crikvenica</item>
      <item>Vinka Vukonich, OIB 04091317840, Hrusta IVc,51260 Crikvenica</item>
      <item>Vaso Perić, OIB 4288294403, Hrusta 6a,51260 Crikvenica</item>
      <item>Astrid Ivančić, OIB 04323695410, Pavla Radića 3,51260 Crikvenica</item>
      <item>Bernardno Vukušić, OIB 04398554804, Maršala Tita 72a,51266 Selce</item>
      <item>Meri Grubišić, OIB 04443685381, Primorska 7,51263 Šmrika</item>
      <item>Ivan Frančišković, OIB 4486325366, Štale 102,51253 Bribir</item>
      <item>Ljiljana Lučić, OIB 04569032796, Prilaz Braće Košuljandić 18,51265 Dramalj</item>
      <item>Radojka Ružić, OIB 04808475283, Partizanska 2,51266 Selce</item>
      <item>Mirko Pejić, OIB 04910038153, Ljudevita Gaja 108,32275 Bošnjaci</item>
      <item>Katica Lončarić, OIB 04935145760, XIII divizije 10,51266 Selce</item>
      <item>Ivan Peričić, OIB 05248040278, Ladvić bb,51260 Crikvenica</item>
      <item>Sandra Sivčević, OIB 05255286918, Dubrava 250,10000 Zagreb</item>
      <item>Nada Ježić, OIB 05307477063, Hrusta 3a,51260 Crikvenica</item>
      <item>Tomislav Lončarić, OIB 05764602358, Matkino 10,51266 Selce</item>
      <item>Vladimir Jeličić, OIB 05819326882, Zvonka Cara 3,51260 Crikvenica</item>
      <item>Klaudija Brkljača, OIB 05823430320, Podšupera 13,51260 Crikvenica</item>
      <item>Vjekoslava Peričić, OIB 6002696762, Podšupera 7,51260 Crikvenica</item>
      <item>Zdenka Domijan, OIB 06006728566, Dramaljsko Selce 33,51265 Dramalj</item>
      <item>Josip Sokolić, OIB 06059705313, A. Kršula 19,51266 Selce</item>
      <item>Lidija Grubišić, OIB 06156663392, Dvori 18,51263 Šmrika</item>
      <item>Fehim Eljazović, OIB 06266229856, Marka Marulića 3,51260 Crikvenica</item>
      <item>Bosiljka Car, OIB 06530138206, Kralja Tomislava 75,51260 Crikvenica</item>
      <item>Katica Majetić, OIB 06573700602, Milanlug 38,34350 Čaglin</item>
      <item>Selma Elezović, OIB 06618473251, Primorska 11,51260 Crikvenica</item>
      <item>Antica Grozdanić, OIB 06671368015, Br. Car Uračić 15,51260 Crikvenica</item>
      <item>Branka Havić, OIB 07157247978, Antovo 27,51244 Grižane</item>
      <item>Mladen Mihelčić, OIB 07308498700, Jargovo 28,51253 Bribir</item>
      <item>Đurđica Peričić, OIB 07309091595, Podšupera 7,51260 Crikvenica</item>
      <item>Stjepan Car, OIB 07660786675, Kralja Tomislava 75,51260 Crikvenica</item>
      <item>Marta Plavac, OIB 7836003467, Dramaljsko selce 32,51265 Dramalj</item>
      <item>Marijana Mureta, OIB 07853618269, Dragaljin 1a,51253 Bribir</item>
      <item>Zdravko Žarić, OIB 07925926350, Židine 24,51260 Crikvenica</item>
      <item>Pava Miličević, OIB 08180109073, Krmpotska 3,51250 Novi Vinodolski</item>
      <item>Josipa Šubat, OIB 08615260916, Ivanj 4,51264 Jadranovo</item>
      <item>Albin Domijan, OIB 08627284309, Ribarska 6,51260 Crikvenica</item>
      <item>Nedeljka Jeličić, OIB 8743319910, Maršala Tita 107,51266 Selce</item>
      <item>Morena Premeru, OIB 08935679283, Janjevalj 1,51243 Tribalj</item>
      <item>Marija Kršul, OIB 08997311267, Matkino 6,51266 Selce</item>
      <item>Irena Gašparović, OIB 09286407311, Viktor Finderlea 8,51260 Crikvenica</item>
      <item>Vjekoslav Lončarić, OIB 9327291136, Emila Antića 26,51266 Selce</item>
      <item>Jelena Marošević, OIB 09527418010, Hrusta 6b/14,51260 Crikvenica</item>
      <item>Šime Brkljača, OIB 09671716234, Podšupera 13,51260 Crikvenica</item>
      <item>Gordana Merčnik, OIB 09705258294, Hrustina 3,51263 Šmrika</item>
      <item>Mato Odžić, OIB 09840270221, Tončićevo 20,51260 Crikvenica</item>
      <item>Anica Car, OIB 09843513117, Dvorska 45,51260 Crikvenica</item>
      <item>Branka Pintar, OIB 09998566041, Saftići 4,51244 Grižane</item>
      <item>Tihomir Kršul, OIB 10031574360, Matkino 2,51266 Selce</item>
      <item>Siniša Tomašić, OIB 10125305225, I. Gundulića 35 ,51260 Crikvenica</item>
      <item>Stipan Kovačev, OIB 10144805902, Dramalj 12,51265 Dramalj</item>
      <item>Martina Štimac, OIB 10321384747, Drenovački put 30,44000 Sisak</item>
      <item>Dragica Pešić, OIB 10715089092, Pecka 94,44415 Topusko</item>
      <item>Marica Huzjak, OIB 10818451713, Vladimira Nazora 15,51260 Crikvenica</item>
      <item>Radmila Šubert, OIB 10960235878, Osap 28,51260 Crikvenica</item>
      <item>Maša Manestar, OIB 11112529596, M. Muževića 64,51265 Dramalj</item>
      <item>Franjo Pobor, OIB 11222359011, V. Lončarića 7,51266 Selce</item>
      <item>Irena Juretić, OIB 11334263797, Ribarska 7,51260 Crikvenica</item>
      <item>Zvjezdana Perhat, OIB 11436254624, Sušik 8,51243 Tribalj</item>
      <item>Mara Ilić, OIB 11877698144, Poduljin 33,51253 Bribir</item>
      <item>Željko Blažičević, OIB 11946180073, Kričina 6,51253 Bribir</item>
      <item>Ivanka Domijan, OIB 11970305027, Ribarska 6,51260 Crikvenica</item>
      <item>Anton Gabrić, OIB 12057981809, Dramalj 84,51265 Dramalj</item>
      <item>Oleg Trošelj, OIB 12078388303, Benići 52,51260 Crikvenica</item>
      <item>Ruža Soldić, OIB 12113567585, Lopudska 34c,31000 Osijek</item>
      <item>Milan Stanisavljević, OIB 12137905305, Židine 50b,51260 Crikvenica</item>
      <item>Juraj Smolčić, OIB 12147098055, Breze 7,51251 Ledenice</item>
      <item>Lydia Jurinčić, OIB 12412409030, Šiljevica 46,51264 Jadranovo</item>
      <item>Pejo Prgić, OIB 12503418002, Bribir 11,51253 Bribir</item>
      <item>Danijela Zgombić, OIB 12519027744, Baretići 17,51244 Grižane</item>
      <item>Nataša Rakas, OIB 12705818080, Sv. Ivana Krstitelja 8,31326 Darda</item>
      <item>Đuro Jelovac, OIB 12778826682, Dramalj 84,51265 Dramalj</item>
      <item>Tatjana Lončarić, OIB 12780447351, 2. prilaz Trgu palih Boraca 8,51266 Selce</item>
      <item>Natalia Marijanić, OIB 12818595728, Marušići 32,51244 Grižane</item>
      <item>Anita Fele, OIB 12889114850, Hrusta 3/14a,51260 Crikvenica</item>
      <item>Živka Kosanović, OIB 13017258635, Jargovo 39,51253 Bribir</item>
      <item>Verica Filić, OIB 13045077755, I.P. Tominog 21,51262 Kraljevica</item>
      <item>Vanda Belamarić, OIB 13053732239, Podšupera 51c,51260 Crikvenica</item>
      <item>Božica Manestar, OIB 13070255255, Sopaljska 20a,51260 Crikvenica</item>
      <item>Vjekoslava Lončarić, OIB 13078127547, S. Jeličića 25,51266 Selce</item>
      <item>Vesna Šnjarić, OIB 13098373896, Zagrebačka 11,53230 Korenica</item>
      <item>Dubravka Šokčević, OIB 13343882953, V. Nazora 27,32260 Gunja</item>
      <item>Josip Grbčić, OIB 13456293846, Pehat I. Ricića 13,51264 Jadranovo</item>
      <item>Radmila Lončarić, OIB 13720287865, Rade Končara 22,51266 Selce</item>
      <item>Petar Lončarić, OIB 13822690072, S. Jeličića 25,51266 Selce</item>
      <item>Zdenko Car, OIB 13969415397, Blaškovići 12a,51244 Grižane</item>
      <item>Ljubomir Stojčić, OIB 13995158115, Gajevo šetalište 12,51260 Crikvenica</item>
      <item>Jasna Visković, OIB 14062358396, Katrica 2,51265 Dramalj</item>
      <item>Gabrijela Miočević, OIB 14426121076, Biskupija bb,22300 Knin</item>
      <item>Ružica Grbeš, OIB 14517071316, Šupera 7a,51260 Crikvenica</item>
      <item>Ivana Milak, OIB 14702607487, Stjepana Radića 21,47246 Drežnik Grad</item>
      <item>Anka Fugošić, OIB 14836158450, Goranska 12,51260 Crikvenica</item>
      <item>Dragica Pejić, OIB 14906364627, Ljudevita Gaja 108,32275 Bošnjaci</item>
      <item>Savo Grozdanić, OIB 15057461824, Br. Car-Uračić 15,51260 Crikvenica</item>
      <item>Elvis Majetić, OIB 15254711783, Prilaz Partizanskoj 13,51266 Selce</item>
      <item>Marijan Benić, OIB 15454783727, Dvorska 7,51260 Crikvenica</item>
      <item>Vlado Markovinović, OIB 15461762781, Sopaljska 6 a,51260 Crikvenica</item>
      <item>Nevenka Barović, OIB 15488859116, Mavrići 28,51244 Grižane</item>
      <item>Melita Frančišković, OIB 15520868988, Šupera 3b,51260 Crikvenica</item>
      <item>Katica Bujan, OIB 15696142082, Ante Starčevića 34,51260 Crikvenica</item>
      <item>Robert Bengez, OIB 15743547330, Sušik 31,51243 Tribalj</item>
      <item>Marina Milković, OIB 15928003101, Prisika 8,51250 Novi Vinodolski</item>
      <item>Janja Strizić, OIB 15999620533, Štale 82,51253 Bribir</item>
      <item>Bore Čajić, OIB 16064853764, Barci 79a,51244 Grižane</item>
      <item>Vladimir Brozičević, OIB 16095727300, Gradac 9c,51253 Bribir</item>
      <item>Estera Juretić, OIB 16106136964, Ribarska 7,51260 Crikvenica</item>
      <item>Sanja Papić, OIB 16172635315, Turanski put 5,51000 Rijeka</item>
      <item>Blaženko Bačić, OIB 16320919247, V. Nazora 29,51260 Crikvenica</item>
      <item>Marijan Geljić, OIB 16615801682, J.J. Štrosmayera 10,32100 Vinkovci</item>
      <item>Josipa Hrvaćanin, OIB 16748734804, Turnić 16,34000 Požega</item>
      <item>Rada Danilović, OIB 16750760821, Vršina 23,51262 Kraljevica</item>
      <item>Silvana Grbčić, OIB 16835766564, Perhati 5,51264 Jadranovo</item>
      <item>Irmica Car, OIB 16909932700, Br. Brozičević 8,51260 Crikvenica</item>
      <item>Jelena Trutić Božić, OIB 17403078567, Lapat 33e,47304 Plaški</item>
      <item>Ana Velker, OIB 17451328275, Velika bršljanica,43282 Vukovje</item>
      <item>Marija Buneta Krišković, OIB 17507210678, Šenoina 9,51250 Novi Vinodolski</item>
      <item>Marija Stojčić, OIB 17524367829, Gajevo šetalište 12,51260 Crikvenica</item>
      <item>Drinko Lončarić, OIB 17639177396, II Prilaz Trgu palih boraca 8,51266 Selce</item>
      <item>Anamarija Mazzarolli, OIB 17735908074, Perhati 2a,51264 Jadranovo</item>
      <item>Julijana Fak, OIB 17778836164, Novi varoš 13,51315 Mrkopalj</item>
      <item>Milan Miočić, OIB 17901246902, Benići 26,51260 Crikvenica</item>
      <item>Ferdinand Stilin, OIB 17973310644, A. Antića 18,51266 Selce</item>
      <item>Vesna Kalinić, OIB 17987163851, Kostelj 85a,51244 Grižane</item>
      <item>Mira Kovačić, OIB 18219589575, Klipe 79a,47300 Ogulin</item>
      <item>Marija Fele, OIB 18341658603, Hrusta III/14a,51260 Crikvenica</item>
      <item>Ankica Muminagić, OIB 18626516130, Antovo 18,51244 Grižane</item>
      <item>Jasna Čor, OIB 18840500591, Zidarska 101,51260 Crikvenica</item>
      <item> Monika Lončarević, OIB 18985328209, Karlovačka 15,51264 Jadranovo</item>
      <item>Tatjana Cvitković, OIB 19033799042, Podsopalj Drivenički 18,51243 Tribalj</item>
      <item>Ana Filipović, OIB 19236656835, A. Mažuranića 64,51250 Novi Vinodolski</item>
      <item>Dragica Brozović, OIB 19530490642, Sl. Jeličića 22,51266 Selce</item>
      <item>Ljiljana Blažina, OIB 19625290825, Hreljin 16,51226 Hreljin</item>
      <item>Ante Antić, OIB 20363960955, Maršala  Tita 49,51266 Selce</item>
      <item>Kristijan Pobor, OIB 20605444121, Stjepana Brozovića 27,51266 Selce</item>
      <item>Iva Maria Virag, OIB 20608432664, Podšupera 30d,51260 Crikvenica</item>
      <item>Dušanka Vedrić, OIB 20875100180, Josipa Košuljandića Tome 37,51265 Dramalj</item>
      <item>Rajko Jurišić, OIB 20922977986, Baštijanova 54,10000 Zagreb</item>
      <item>Dragica Djurić, OIB 21097831622, Zagorska 12b,10000 Zagreb</item>
      <item>Anđela Mlikota, OIB 21211769391, Petra Preradovića 54,33410 Suhopolje</item>
      <item>Ivan Mijić, OIB 21217198521,  Hrusta Ivb,51260 Crikvenica</item>
      <item>Ljiljana Katić, OIB 21731397003, Željko Svaline 66,31226 Dalj</item>
      <item>Slavica Mandić, OIB 21791194752, Kamenjak 8,51244 Grižane</item>
      <item>Tamara Sučić, OIB 21798392060, I. Košuljandića Tomina 17,51265 Dramalj</item>
      <item>Tomislav Karamarko, OIB 21804881537, Tomislavova 89a,51260 Crikvenica</item>
      <item>Marija Pobor, OIB 87374719356, Brdo 4,51266 Selce</item>
      <item>Josip Pobor, OIB 02121583320, Brdo 4,51266 Selce</item>
      <item>Vladimir Tomljanović, OIB 21916262266, Podšupera 59,51260 Crikvenica</item>
      <item>Branka Žanić, OIB 21926537911, Andrije Šermana 30,51250 Novi Vinodolski</item>
      <item>Marina Car, OIB 21951063172, Ričina 9,51243 Tribalj</item>
      <item>Milena Ilić, OIB 21954934621, Poguljin 23,51253 Bribir</item>
      <item>Mirko Marić, OIB 22256071366, Hrusta VIII C,51260 Crikvenica</item>
      <item>Dominik Crnković, OIB 22261027337, Hrusta 3b,51260 Crikvenica</item>
      <item>Sanja Kovač, OIB 22385132326, Vinodolska 17a,51260 Crikvenica</item>
      <item>Marijana Malčić, OIB 22466177278, Mavrići 38,51244 Grižane</item>
      <item>Dolores Stojčić, OIB 22630594457, Kralja Zvonimira 14a,51260 Crikvenica</item>
      <item>Ljlilja Ježić, OIB 22777493217, I. Vončine 12,51250 Novi Vinodolski</item>
      <item>Ankica Petričević, OIB 22787426230, Kamenjak 8,51244 Grižane</item>
      <item>Anton Badurina Tomić, OIB 22884399530, Hrusta IIIb,51260 Crikvenica</item>
      <item>Gordana Klisurić, OIB 22933364920, Gornje Sredice 23a,43000 Bjelovar</item>
      <item>Sanja Madvešček, OIB 23073483942, Miroslava Krleže 24,51260 Crikvenica</item>
      <item>Dubravka Mavrić, OIB 23187130043, Mavrići 56,51244 Grižane</item>
      <item>Ankica Košuljandić, OIB 23268155358, Dramalj 6,51265 Dramalj</item>
      <item>Ivan Đaković, OIB 23302786159, Gornja mala 18,35252 Sibinj</item>
      <item>Željko Pađen, OIB 23321134873, Dubrovačka 4,51000 Rijeka</item>
      <item>Marina Petrinović, OIB 23348905311, Židine 13,51260 Crikvenica</item>
      <item>Marija Pavlić, OIB 23567979698, I.G. Kovačića 10,51264 Jadranovo</item>
      <item>Juraj Katnić, OIB 23638284992, Zidarska 27,51260 Crikvenica</item>
      <item>Blaženko Kršul, OIB 23860239071, M. Jeličića 16,51266 Selce</item>
      <item>Dario Car, OIB 23901066951, Ivana Gundulića 24,51260 Crikvenica</item>
      <item>Baldo Hreljac, OIB 24107197220, Hrusta 4/25,51260 Crikvenica</item>
      <item>Ivica Ropac, OIB 24231536342, Franje Čandeka 38,51000 Rijeka</item>
      <item> Višnja Jelenović, OIB 24265010911, Hrusta III 14b,51261 Crikvenica</item>
      <item>Marija Lončarić, OIB 24265569115, A. Kršula 8a,51266 Selce</item>
      <item>Marica Volf, OIB 24345294814, Kosavin 44,51253 Bribir</item>
      <item>Nada Perišić, OIB 24396129486, Podbanj 5/1,51262 Kraljevica</item>
      <item>Snježana Bertović, OIB 24442634031, Škrile II 13,47300 Ogulin</item>
      <item>Ružica Tonković, OIB 24600136140, Gradac 9b,51253 Bribir</item>
      <item>Branka Pilaš, OIB 24694582370, Baretići 3,51244 Grižane</item>
      <item>Goran Jakovac, OIB 24704459512, Kamenjak 32,51244 Grižane</item>
      <item>Pavica Buovac, OIB 24892575863, Dramalj 45,51265 Dramalj</item>
      <item>Katarina Vlastelić, OIB 24905953241, A. Kršula 8,51266 Selce</item>
      <item>Aleksandra Domijan, OIB 25069857732, Dramalj 75,51265 Dramalj</item>
      <item>Ivana Babić, OIB 25091536758, Žimider 40,51260 Crikvenica</item>
      <item>Sanja Plavac, OIB 25185986029, Dramaljsko selce 31a,51265 Dramalj</item>
      <item>Vitomir Manestar, OIB 25229835841, Gajevo šetalište 43,51260 Crikvenica</item>
      <item>Jelka Mavrić Tomić, OIB 25229970572, Kosavin 15,51253 Bribir</item>
      <item>Ivica Perhat, OIB 25256115930, Smokovo 2,51264 Jadranovo</item>
      <item>Ruža Kosanović, OIB 25536824393, Kosavin 5,51253 Bribir</item>
      <item>Ivanka Butorac, OIB 25545666665, Goranska 40,51260 Crikvenica</item>
      <item>Goran Cindrić, OIB 25588128854, Sv. Jakov 6,47300 Ogulin</item>
      <item>Dario Brkić, OIB 25943421017, Križ Gornji 8,43202 Zrinski Topolovac</item>
      <item>Vinko Pobor, OIB 26012691330, A. Kršula 43,51266 Selce</item>
      <item>Tina Perhat, OIB 26017349047, Smokovo 5,51264 Jadranovo</item>
      <item>Kornelija Katalinić, OIB 26204394900, Minakovo 29a,51000 Rijeka</item>
      <item>Marija Galjanić Sovar, OIB 26256457137, Basaričekova 46,51260 Crikvenica</item>
      <item>Zrinka Lipičanin, OIB 26273143005, Lj. Gaja 19,35400 Nova Gradiška</item>
      <item>Hrvoje Zubčić, OIB 26337763592, Braće dr. Sobol 17,51260 Crikvenica</item>
      <item>Hrvoje Berić, OIB 26358954800, Frankopanska 4,34000 Požega</item>
      <item>Ljiljana Aleksić Žunić, OIB 26383533109, Orovac 21,53220 Otočac</item>
      <item>Ajka Sarajlić, OIB 26768782135, Podugrinac 3,51253 Bribir</item>
      <item>Danijela Kovačić, OIB 26824699557, Klipe 79a,47303 Josipdol</item>
      <item>Slavica Jurić, OIB 26877410862, Br. Car 36,51265 Dramalj</item>
      <item>Vlatka Stipeč, OIB 26919209412, Kostelj 31,51244 Grižane</item>
      <item>Željko Knežević, OIB 27066149936, Glagoljaška 2,51260 Crikvenica</item>
      <item>Marijana Komadina, OIB 27112285021, S. Jeličića 59,51266 Selce</item>
      <item>Biljana Kostić, OIB 27135664719, Žrtava fašizma 17,51304 Gerovo</item>
      <item>Marija Balas, OIB 27304529341, Antovo 18,51244 Grižane</item>
      <item>Ivan Pahlić, OIB 27308570809, Pavla Radića 118,51260 Crikvenica</item>
      <item>Filip Barišić, OIB 27393929250, Tribalj 50,51243 Tribalj</item>
      <item>Anđa Šeremet, OIB 27471842487, A. Starčevića 31,51260 Crikvenica</item>
      <item>Šaćir Skenderi, OIB 27544547315, Podšupera 40a,51260 Crikvenica</item>
      <item>Marica Knez, OIB 27653935452, Marušići 8a,51244 Grižane</item>
      <item>Vlado Jelenović, OIB 27703839272, A. Starčevića 79,51260 Crikvenica</item>
      <item>Marija Car, OIB 27805714821, Kralja Tomislava 32,51260 Crikvenica</item>
      <item>Franjo Broz, OIB 27823129294, B. Domijan 5,51265 Dramalj</item>
      <item>Sandra Vukelić, OIB 27902042943, Hrusta 2a,51260 Crikvenica</item>
      <item>Gordana Piškulić, OIB 28188489967, Prisika 47,51250 Novi Vinodolski</item>
      <item>Rude Jeličić, OIB 28520122239, Maršala Tita 125,51266 Selce</item>
      <item>Viktor Lončarić, OIB 28590773896, Maršala Tita 72a,51266 Selce</item>
      <item>Mladenka Blažičević, OIB 28691771439, Kričina 6,51253 Bribir</item>
      <item>Antonija Car, OIB 28754597893, Braće Buchoffer bb,51260 Crikvenica</item>
      <item>Josip Jurić, OIB 28988462488, Manestri 43,51265 Dramalj</item>
      <item>Mirjana Šamanić, OIB 29095904993, Hrusta 2/2b,51260 Crikvenica</item>
      <item>Sanja Stanišić, OIB 29139821100, Ljupina 351,35400 Nova Gradiška</item>
      <item>Meri Mavrić, OIB 29175374636, Maršala Tita 71a,51266 Selce</item>
      <item>Nikola Samaržija, OIB 29373277147, Šupera 27,51260 Crikvenica</item>
      <item>Lidija Babič, OIB 29547514898, Manestri 17,51265 Dramalj</item>
      <item>Dušan Jović, OIB 29585749171, I. Jeličića 27,51266 Selce</item>
      <item>Tomislav Lončarić, OIB 29769716618, Primorska 1,51260 Crikvenica</item>
      <item>Božena Kombol, OIB 30016313468, Partizanska bb,51266 Selce</item>
      <item>Ivica Bačić, OIB 30114915130, Štale 38,51253 Bribir</item>
      <item>Marija Jerčinović, OIB 30401361379, Drivenik 26a,51242 Drivenik</item>
      <item>Mirko Mataija, OIB 30457761556, Sveti Petar 53,47300 Ogulin</item>
      <item>Biljana Frančišković, OIB 30502501799, Carovo 8,51262 Kraljevica</item>
      <item>Renata Jeličić, OIB 30666022818, Maršala Tita 77,51266 Selce</item>
      <item>Željka Veljačić, OIB 30801654346, Sopaljska 20d,51260 Crikvenica</item>
      <item>Jasminka Knez, OIB 30923354945, Cerovići 20a,51242 Drivenik</item>
      <item>Milanko Subotin, OIB 31115755682, Sopaljska 2,51260 Crikvenica</item>
      <item>Dragica Strizić, OIB 31192684693, Saftići 1a,51244 Grižane</item>
      <item>Nedeljka Kamenić, OIB 31499667371, Crnčićeva 12,51000 Rijeka</item>
      <item>Sandra Zubčić, OIB 31636984340, Braće dr. Sobol 17,51260 Crikvenica</item>
      <item>Ivanka Iva Lončarić, OIB 31658817122, S. Jeličića 29,51266 Selce</item>
      <item>Slavica Blagojević, OIB 31866455550, Kralja Tomislava 58,51260 Crikvenica</item>
      <item>Marija Slaninka, OIB 31911536544, Tribalj 14,51243 Tribalj</item>
      <item>Marijan Jurinčić, OIB 32098148511, Braće Buchoffer 2,51260 Crikvenica</item>
      <item>Kristijan Antić, OIB 32173515446, Rade Končara 83,51266 Selce</item>
      <item>Marija Borbelj, OIB 32299241377, Maršala Tita 61,51266 Selce</item>
      <item>Višnja Smoljan, OIB 32449446849, J. Klovića 30,51260 Crikvenica</item>
      <item>Anka Grbčić, OIB 32534217053, Ivana Gorana Kovačića 2,51264 Jadranovo</item>
      <item>Branimir Starešina, OIB 32755784308, Prisika 48,51250 Novi Vinodolski</item>
      <item>Tatjana Španović, OIB 32795379549, Tomislavova 61a,51260 Crikvenica</item>
      <item>Ilija Tatalović, OIB 32847370032, Centar 4,47313 Drežnica</item>
      <item>Tatjana Perović, OIB 32894692455, Tribalj 12,51243 Tribalj</item>
      <item>Petra Pajnić, OIB 32946572428, Podšešje 12,51306 Čabar</item>
      <item>Emine Mehmeti, OIB 32962088787, Vinodolska 22,51260 Crikvenica</item>
      <item>Davor Petrinović, OIB 33057573126, Braće Car 5,51265 Dramalj</item>
      <item>Trajanka Šarar, OIB 33146451257, Basaričekova 35,51260 Crikvenica</item>
      <item>Nikola Šaban, OIB 33262652334, Omladinska 35,51264 Jadranovo</item>
      <item>Stanislav Dunato, OIB 33331340683, Jurja Klovića 16,51260 Crikvenica</item>
      <item>Ivan Car, OIB 33475912455, Kralja Zvonimira 37,51260 Crikvenica</item>
      <item>Vesna Crnčić, OIB 33532981923, Hrusta VIII/b,51260 Crikvenica</item>
      <item>Tomislav Oršolić, OIB 33565911249, V. Nazora 50,32270 Županja</item>
      <item>Zdenka Grbčić, OIB 33577491943, Omladinska 34,51264 Jadranovo</item>
      <item>Boris Pobor, OIB 33587551592, Dinarski put 1b,10000 Zagreb</item>
      <item>Snježana Ljubić, OIB 33728878406, Trg Bana Jelačića 2,48326 Virje</item>
      <item>Ines Kreutz Pogoreutz, OIB 33744572718, Ugrini 50,51253 Bribir</item>
      <item>Nevenka Drpić, OIB 33820976383, Sv. Mikul 18,51515 Šilo</item>
      <item>Antonio Vukelić, OIB 33821668302, Blažićevo C 39,51000 Rijeka</item>
      <item>Vejsil Nušinović, OIB 33913508891, Podšupera 26b,51260 Crikvenica</item>
      <item>Davor Kalanj, OIB 33925461850, Franje Cara 15,51260 Crikvenica</item>
      <item>Marija Žarković Turak, OIB 33968354972, Braće Brozičević 6,51260 Crikvenica</item>
      <item>Janja Antonić, OIB 33974633889, Bribir 1,51253 Bribir</item>
      <item>Dragomir Švast, OIB 34268928006, Tribalj 8a,51243 Tribalj</item>
      <item>Tomislav Marušić, OIB 34534493459, Marušići 12,51244 Grižane</item>
      <item>Larisa Čačić, OIB 34536656642, Rade Končara 91,51266 Selce</item>
      <item>Zora Crnić, OIB 34744831329, Podgori bb,51253 Bribir</item>
      <item>Ljiljana Šegulja, OIB 34951320298, Školska 10,51264 Jadranovo</item>
      <item>Marijan Stojanović, OIB 35234292573, T. Ujevića 23,33000 Virovitica</item>
      <item>Dubravka Kršul, OIB 35353414582, I. Kostrenčića 10b ,51260 Crikvenica</item>
      <item>Marija Simić, OIB 35660976846, Prilaz Trgu palih boraca 5,51266 Selce</item>
      <item>Josip Dešman, OIB 36015796787, E. Antića 7,51266 Selce</item>
      <item>Majda Legac, OIB 36200128119, Školska 19,51260 Crikvenica</item>
      <item>Predrag Pešević, OIB 36582057638, Hrusta 5A,51260 Crikvenica</item>
      <item>Mirjana Gašparović, OIB 36691101554, Hrusta bb,51260 Crikvenica</item>
      <item>Milana Kosanović, OIB 36771677727, Jasenak 93,47314 Jasenak</item>
      <item>Vesna Dizdarević, OIB 36840841914, 1. gardijske brigade 12,47220 Vojnić</item>
      <item>Dragomir Stajčić, OIB 37065363375, Hrusta Vib,51260 Crikvenica</item>
      <item>Marija Špacir, OIB 37177504460, Goranska 27a,51260 Crikvenica</item>
      <item>Predrag Jeličić, OIB 37263209962, Maršala Tita 77,51266 Selce</item>
      <item>Marija Zekić, OIB 37629713219, Franje Cara 18,51260 Crikvenica</item>
      <item>Senad Vukelić, OIB 37649812970, Franje Cara 15,51260 Crikvenica</item>
      <item>Kata Miočić, OIB 37854709781, Vukovarska 3,51260 Crikvenica</item>
      <item>Ivka Kršul, OIB 37959218373, B. Buchoffer 2,51260 Crikvenica</item>
      <item>Marina Bilić, OIB 37982772814, Mali dol 65,51241 Križišće</item>
      <item>Linda Pobor, OIB 38032697141, Andrije Kršula 8,51266 Selce</item>
      <item>Vera Sokolić, OIB 38174429645, Istarska 18,51250 Novi Vinodolski</item>
      <item> Mladen Gržičić, OIB 38190578831, Vladimira Nazora 9,51260 Crikvenica</item>
      <item>Saša Mureta, OIB 38469805736, A. Barca 10,51260 Crikvenica</item>
      <item>Slavica Lazarević, OIB 38802460714, Filip Pavešića 18 ,51262 Kraljevica</item>
      <item>Duško Katnić, OIB 38886261531, Ljube Stipanića 1,51260 Crikvenica</item>
      <item>Biserka Pavlić, OIB 38937951309, I. G. Kovačića 3,51264 Jadranovo</item>
      <item>Ijeman Antić, OIB 38977763789, S. Jeličića 33,51266 Selce</item>
      <item>Slavko Zekić, OIB 39037282197, Benići 3,51260 Crikvenica</item>
      <item>Milorad Blažičević, OIB 39116935485, Tina Ujevića 14,51260 Crikvenica</item>
      <item>Natali Manestar Car, OIB 39369207665, M. Muževića 64,51265 Dramalj</item>
      <item>Nevenka Obradović, OIB 39376418177, Dolac 5,51260 Crikvenica</item>
      <item>Marija Đelagić, OIB 39544873502, A. Starčevića 2c,31400 Đakovo</item>
      <item>Vesna Parat, OIB 39680812529, Tomislavova 65e,51260 Crikvenica</item>
      <item>Mirjana Marinić, OIB 39863614377, Lička 13,48306 Slavonski Brod</item>
      <item>Karolina Kolarek, OIB 40148939206, Gornja Višnjica 54,42255 Donja Višnjica</item>
      <item>Spomenko Antonić, OIB 40163702766, I. Jeličića 31,51266 Selce</item>
      <item>Mirko Lončarić, OIB 40177785001, Kačjak 48,51265 Dramalj</item>
      <item>Alma Vičević, OIB 40190808180, Kostelj 78,51244 Grižane</item>
      <item>Ivanka Jokić, OIB 40591744505, Braće Stipčić 41,51000 Rijeka</item>
      <item>Željka Grbčić, OIB 40740226122, Obala 29,51264 Jadranovo</item>
      <item>Jasmina Vujnović, OIB 40764723117, Osječka 25a,31500 Našice</item>
      <item>Karin Car, OIB 40777486772, Dvorac 2,51260 Crikvenica</item>
      <item>Marijana Miličević, OIB 40780401747, Krmpotska 3,51250 Novi Vinodolski</item>
      <item>Karin Krepelnik, OIB 40986525947, Negrieva 14,51000 Rijeka</item>
      <item>Dušan Pobor, OIB 41086151696, S. Brozovića 27,51266 Selce</item>
      <item>Tomislava Hržić, OIB 41152968558, Radoš 473,32236 Ilok</item>
      <item>Kristijan Jeličić, OIB 41220216035, Maršala Tita 103,51266 Selce</item>
      <item>Gordana Vuković, OIB 41272582228, MaršalaTita 117,51266 Selce</item>
      <item>Sanja Barac, OIB 41423762377, Kotorska 50a,51260 Crikvenica</item>
      <item> Domagoj  Starešina, OIB 41894497576, Prisika 49,51250 Novi Vinodolski</item>
      <item>Zlata Miočić, OIB 41936325791, Zoričići 9,51260 Crikvenica</item>
      <item>Natali Ivančić Majetić, OIB 41977295655, Ivana Polića 1/B,51260 Crikvenica</item>
      <item>Vedran Matejčić, OIB 42208486452, Pavla Radića 1b,51260 Crikvenica</item>
      <item>Mirela Šokčević, OIB 42420556371, Vladimira Nazora 27,32260 Gunja</item>
      <item>Vera Matejčić, OIB 42555293728, Pavla Radića 13,51260 Crikvenica</item>
      <item>Dragica Novaković, OIB 42648220045, Podskoči 1,51253 Bribir</item>
      <item>Josip Dijanić, OIB 42673859960, Vukovarska 7,51260 Crikvenica</item>
      <item>Olga Vičić, OIB 42709704761, Franje Cara 2,51260 Crikvenica</item>
      <item>Gordana Mataija, OIB 42726141950, Štale 116,51253 Bribir</item>
      <item>Višnja Sučić, OIB 42857666402, Barice Rapić 11,44000 Sisak</item>
      <item>Branka Kegalj, OIB 42896901409, Dramaljsko selce bb,51265 Dramalj</item>
      <item>Mirjana Đorđević, OIB 42937256091, Kamenjak 57,51244 Grižane</item>
      <item>Željka Prpić, OIB 43071290800, Hrusta 5c,51260 Crikvenica</item>
      <item>Ranka Melkus, OIB 43080921038, Dubravka 16,43500 Daruvar</item>
      <item>Mira Ljubanović, OIB 43112832163, Hrusta IV/32, ,51260 Crikvenica</item>
      <item>Mirjana Briški, OIB 43141906435, Ardelia della Belle 13,35000 Slavonski Brod</item>
      <item>Zdenka Martinuč, OIB 43165639929, Petak 3,51260 Crikvenica</item>
      <item>Denis Vlah Car, OIB 43263726783, Semičevići 13,51287 Tribalj</item>
      <item>Štefanija Malnar, OIB 43295113171, Rade Končara 13,51266 Selce</item>
      <item>Ilija Barišić, OIB 43321500925, Dramalj 14,51265 Dramalj</item>
      <item>Jelena Bubrić, OIB 43359772250, D. Gervaisa 12,51000 Rijeka</item>
      <item>Mihaela Car, OIB 43642135016, Stjepana i Antuna Radića 18,44400 Glina</item>
      <item>Tatjana Jovanović, OIB 43659369804, Basaričekova 63,51260 Crikvenica</item>
      <item>Sara Rikanović, OIB 43826183311, Strossmayerova 68,51262 Kraljevica</item>
      <item>Dražen Mihajlović, OIB 43843827544, I. Jeličića 27,51266 Selce</item>
      <item>Vesna Fejzić, OIB 44090163651, Podsopalj Drivenički 17,51243 Tribalj</item>
      <item>Mira Veršić, OIB 44161928210, Sopot 29,51250 Novi Vinodolski</item>
      <item>Mauricio Samaržija, OIB 44229011598, Benići 27,51260 Crikvenica</item>
      <item>Stojadin Stojanović, OIB 44412207464, Vinodolska 3,51260 Crikvenica</item>
      <item>Ozana Lokmer, OIB 44525047572, Bukovnička bb,47000 Ogulin</item>
      <item>Višnja Šojat, OIB 44592892300, Hrusta IV/51/3,51260 Crikvenica</item>
      <item>Sanja Bodalec, OIB 44659144711, Srijem 28,33410 Sokolovac</item>
      <item>Slavko Morožin, OIB 44671602835, Sopaljska 1a,51260 Crikvenica</item>
      <item>Ivanka Mataija, OIB 44710450686, Štale 92,51253 Bribir</item>
      <item>Božo Miočić, OIB 44756988359, Benići 26,51260 Crikvenica</item>
      <item>Anđa Lukić, OIB 44869993785, Stjepana Radića 78,51515 Šarengrad</item>
      <item>Jadranka Čandrlić, OIB 45036732922, Hrusta VIII 121,51260 Crikvenica</item>
      <item>Katica Gržac, OIB 45150395107, I. Ricića 29,51264 Jadranovo</item>
      <item>Marica Matešić, OIB 45165769399, Hrusta 37,51260 Crikvenica</item>
      <item>Paul Kosanović, OIB 45369672147, Kosavin 5,51253 Bribir</item>
      <item>Jelena Bujan, OIB 45656882523, Ante Starčevića 34,51260 Crikvenica</item>
      <item>Zoran Tonković, OIB 45789346613, Kičeri 12a,51253 Bribir</item>
      <item>Berislav Manestar, OIB 46475134259, Manestri 30,51265 Dramalj</item>
      <item>Mirna  Rubčić, OIB 46835468795, Tomislavova 118,51260 Crikvenica</item>
      <item>Vlasta Gregorić, OIB 46927352156, Hrusta III/14b,51260 Crikvenica</item>
      <item>Ana Rubčić, OIB 47101797302, Kralja Zvonimira 50 ,51250 Novi Vinodolski</item>
      <item>Anka Pavlović, OIB 47140959557, Ladvić 20,51260 Crikvenica</item>
      <item>Mihaela Dujlović, OIB 47278985757, V. Lončarića 16,51266 Selce</item>
      <item>Katica Mrvoš, OIB 47893055313, Ugrini 42b,51253 Bribir</item>
      <item>Verica Pavić, OIB 48041700614, Braće Car Uračić 14,51260 Crikvenica</item>
      <item> Marina Župan, OIB 48108211655, Basaričekova 32 c,51260 Crikvenica</item>
      <item>Dean Maričić, OIB 48108988020, Tončićevo 19,51260 Crikvenica</item>
      <item>Željko Zbašnik, OIB 48238957790, Strossmayerovo šetalište 35/2,51260 Crikvenica</item>
      <item>Senka Vekić, OIB 48315391367, Donja draga 9c,51260 Crikvenica</item>
      <item>Rinaldo Donda, OIB 48405360965, Zidarska 18a,51260 Crikvenica</item>
      <item>Dean Švast, OIB 48441698289, Pećca 22a,51243 Tribalj</item>
      <item>Nada Majetić, OIB 48477118681, Prilaz partizanskoj 13,51266 Selce</item>
      <item>Tihomir Stegne, OIB 48571579446, Stara Rača 129,43272 Nova Rača</item>
      <item>Dušan Dotlić, OIB 48584399267, P. Španskih boraca 5,51266 Selce</item>
      <item>Terezija Mahulik, OIB 48595161528, Resnik 1,34000 Požega</item>
      <item>Ankica Stanisavljević, OIB 49331092187, Židine 50b,51260 Crikvenica</item>
      <item>Marijan Mihajlović, OIB 49342594519, Omladinska 24,51266 Selce</item>
      <item>Elza Njegovan, OIB 49344587502, Pavla Radića 26,51260 Crikvenica</item>
      <item>Marino Antić, OIB 49427901440, Matkino 5,51266 Selce</item>
      <item>Ivica Karamarko, OIB 49464911632, Prilaz K. Kupjakovića 2,23450 Obrovac</item>
      <item>Dako Plavac, OIB 49535477092, Dramaljsko selce 31a,51265 Dramalj</item>
      <item>Berislav Jurinčić, OIB 49544354760, Tončićevo 31,51260 Crikvenica</item>
      <item>Branka Lončarić, OIB 49572661449, Brdo 25a,51266 Selce</item>
      <item>Jasna Blažević, OIB 49580598761, Maršala Tita 26,51266 Selce</item>
      <item>Ivica Antić, OIB 49769960041, A. Antića 8,51266 Selce</item>
      <item>Iris Džinović, OIB 49850221833, Carovo 4,51262 Kraljevica</item>
      <item>Anica Blažičević, OIB 50296389096, A. Starčevića 4,51260 Crikvenica</item>
      <item>Tanja Jeličić, OIB 50493621918, Jurišićeva 8,51260 Crikvenica</item>
      <item>Vesna Frković, OIB 51068690999, Pošupera 54,51260 Crikvenica</item>
      <item>Zora Vasilić, OIB 51113609692, Vrtna 25,51260 Crikvenica</item>
      <item> Kazimir Piršić, OIB 51131565852, Šet. V. Nazora 7,51000 Rijeka</item>
      <item>Jadranka Saftić, OIB 51329097460, Vinodolska 25a,51260 Crikvenica</item>
      <item>Ksenija Antić, OIB 51350032564, Maršala Tita 49,51266 Selce</item>
      <item>Irena Mužević, OIB 51494497250, Dramalj 12,51265 Dramalj</item>
      <item>Antonija Pešević, OIB 51600637189, A. Antića 2,51266 Selce</item>
      <item>Marija Ahel, OIB 51901609610, Popovići 4,51264 Jadranovo</item>
      <item>Bosiljka Šegulja, OIB 52164093035, G.B. Ice 35,51264 Jadranovo</item>
      <item>Slavko Brozović, OIB 52184457792, Slavka Jeličića 22,51266 Selce</item>
      <item>Amira Ramić, OIB 52464184674, Podgori 4d,51253 Bribir</item>
      <item>Jakob Leskur, OIB 52491423644, Kačićeva 14,51260 Crikvenica</item>
      <item>Stjepan Šoštarić, OIB 52542592661, Maršala Tita 72,51266 Selce</item>
      <item> Jadranka Lončarić, OIB 52855313167, E. Antića 43a,51266 Selce</item>
      <item>Rade Drageljević, OIB 52914071227, Maršala Tita 59,51266 Selce</item>
      <item>Radmila Glad, OIB 53031543336, Klanac 1,53212 Klanac</item>
      <item>Milka Mužević, OIB 53133123571, Kostelj 128,51244 Grižane</item>
      <item>Nada Tkalčević, OIB 53242032791, A. Kovačića 32,44400 Glina</item>
      <item>Lidija Bogeljić, OIB 53302458420, Lokvica 9,51265 Dramalj</item>
      <item>Veljka Delić Ibukić, OIB 53431326441, Carovo 10,51262 Kraljevica</item>
      <item>Anka Skočilić, OIB 53479857900, Podgori 1c,51253 Bribir</item>
      <item>Matilda Lončarić, OIB 53619202107, M. Tita 141,51266 Selce</item>
      <item>Marija Donda, OIB 53731640492, Zidarska 18a,51260 Crikvenica</item>
      <item>Hrvoje Vukšić, OIB 53880324490, Zrinskih Frankopana 27,35422 Zapolje Drežnik</item>
      <item>Jasna Grganić, OIB 54104210063, Klanfari 33,51265 Dramalj</item>
      <item>Mladena Aleksić, OIB 54293960553, Podgori 2D,51253 Bribir</item>
      <item>Gospa Đukić, OIB 54486510815, Podgori 3a,51253 Bribir</item>
      <item>Petar Stan, OIB 54989280409, Bribir 1,51253 Bribir</item>
      <item>Pelka Tonković, OIB 55517593909, Kičeri 16,51253 Bribir</item>
      <item>Maja Križan, OIB 55703908563, Bukovačka cesta 299,10000 Zagreb</item>
      <item>Mira Dumić, OIB 55916988946, Nova Krasa 50,51250 Novi Vinodolski</item>
      <item>Ana Katnić, OIB 55975104889, Tomislavova 31,51260 Crikvenica</item>
      <item>Ivan Štanfelj, OIB 56149116685, Eugena Kvaternika 22,51304 Gerovo</item>
      <item>Milan Tomić, OIB 56153993191, Židine 30a,51260 Crikvenica</item>
      <item>Vojislav Antonić, OIB 56198878293, Kosavin 9,51253 Bribir</item>
      <item>Smiljana Delić, OIB 56243545198, Basaričekova 40,51260 Crikvenica</item>
      <item>Stjepan Jeličić, OIB 56524573566, M. Tita 97,51266 Selce</item>
      <item>Kristina Smolčić, OIB 56728258655, Barci 79a,51244 Grižane</item>
      <item>Rudolf Kleković, OIB 56735648099, Kosavin 26,51253 Bribir</item>
      <item>Marica Fafanđel, OIB 56820781001, Hrusta 2a,51260 Crikvenica</item>
      <item>Tatjana Josipović, OIB 56997679207, Mačkovac 41,35423 Vrbje</item>
      <item>Slavica Mudražija Brozović, OIB 57066784118, Ribarska 13,51260 Crikvenica</item>
      <item>Milan Fištrović, OIB 57086995562, Bačići 2,51242 Drivenik</item>
      <item>Marica Kafadar, OIB 57221690520, Stjepana Brozovića 20,51266 Selce</item>
      <item>Damir Matijević, OIB 57525883255, Košarevac 47,35000 Slavonski Brod</item>
      <item>Josip Cickaj, OIB 57834784802, F. Cara 15,51260 Crikvenica</item>
      <item>Anđela Car, OIB 57870195117, Tomislavova 83,51260 Crikvenica</item>
      <item>Momir Pešević, OIB 58395735250, Šupera 5,51260 Crikvenica</item>
      <item>Ljubinko Antić, OIB 58457213651, P. Slavka Jeličića 9,51266 Selce</item>
      <item>Goran Mužević, OIB 58492982368, Braće Košuljandić 44,51265 Dramalj</item>
      <item>Nadia Janeš, OIB 58539989044, Loknari 7,51306 Čabar</item>
      <item>Ivica Jerčinović, OIB 58565840456, Kičeri 24a,51253 Bribir</item>
      <item>Paulina Krmpotić, OIB 58585425799, S. Jeličića 57,51266 Selce</item>
      <item>Milan Cvetinović, OIB 58597261036, Zagrebačka 32,51250 Novi Vinodolski</item>
      <item>Zdravko Butković, OIB 58836938446, Vukovarska 95,51265 Dramalj</item>
      <item>Sabira Nušinović, OIB 59172089561, Podšupera 26 b,51260 Crikvenica</item>
      <item>Marijana Kršul, OIB 59327411624, Rastočine 4,51000 Rijeka</item>
      <item>Jadranka Franić, OIB 59393221191, Pećca 3,51243 Tribalj</item>
      <item>Dragica Vukelić, OIB 59437642157, Židine 1,51260 Crikvenica</item>
      <item>Ljiljana Marijanović, OIB 59470310622, Maršala Tita 72,51266 Selce</item>
      <item> Miranda Baić, OIB 59596780909, Kralja Tomislava 112,51260 Crikvenica</item>
      <item>Aleksandra Uzelac, OIB 59881231310, Kotorska 1,51260 Crikvenica</item>
      <item>Dušanka Maravić, OIB 60161012191, Hrusta 1-A,51260 Crikvenica</item>
      <item>Vitomir Manestar, OIB 60379899174, Dramalj 66,51265 Dramalj</item>
      <item>Cvijeta Jeličić, OIB 60403435219, S. Brozovića 1,51266 Selce</item>
      <item>Ivana Matijević, OIB 60473905145, Kričina 51a,51253 Bribir</item>
      <item>Ana Perhat, OIB 60636259519, Klanfari 9,51265 Dramalj</item>
      <item>Slavko Jurić, OIB 60653511785, Hrusta II/7,51260 Crikvenica</item>
      <item>Natali Travaglia, OIB 60746236501, Ribarska 7,51260 Crikvenica</item>
      <item>Šime Fafanđel, OIB 60857770232, Hrusta 2a,51260 Crikvenica</item>
      <item>Blaženka Držaić, OIB 61023405391, Osječka 29,31500 Našice</item>
      <item>Filip Tratnjak, OIB 61042330723, S. Brozovića 21,51266 Selce</item>
      <item>Marina Cerović, OIB 61273315648, Klanfari 17,51265 Dramalj</item>
      <item>Saša Pobor, OIB 61425367072, S. Brozovića 27,51266 Selce</item>
      <item>Elvira Hreljac, OIB 61432878391, Slavka Jeličića 22,51266 Selce</item>
      <item>Josipa Butković, OIB 61535237589, Dr. Antuna Barca 3,51260 Crikvenica</item>
      <item>Helena Juretić, OIB 61786397198, Dvorska 45,51260 Crikvenica</item>
      <item>Ljubica Brkić, OIB 61895172623, Ladvić 11d,51260 Crikvenica</item>
      <item>Katarina Brozović, OIB 62042992330, Rade Končara 30,51266 Selce</item>
      <item>Marijana Majić, OIB 62200575471, Kralja Tvrtka 5,34000 Požega</item>
      <item>Ljubica Domijan Blažičević, OIB 62201578649, Tina Ujevića 18,51260 Crikvenica</item>
      <item>Vladimir Zatezalo, OIB 62228570941, Krležina 4c,47000 Karlovac</item>
      <item>Ivana Matetić, OIB 62365591535, Matetići 2,51264 Jadranovo</item>
      <item>Ružica Perhat, OIB 62390390665, Smokovo 2,51264 Jadranovo</item>
      <item>Marija Pešušić, OIB 62392173047, Kala Grgura Ninskog 11,51260 Crikvenica</item>
      <item>Josip Rubčić, OIB 62431680528, Tomislavova 118,51260 Crikvenica</item>
      <item>Višnja Anić, OIB 62555862832, Korzo Vinodolskog Zakonika 7,51250 Novi Vinodolski</item>
      <item>Štefa Sarić, OIB 62577560575, Carevo 15,51262 Kraljevica</item>
      <item>Marica Brnjac, OIB 62819905469, Ladvić 12,51260 Crikvenica</item>
      <item>Drinka Kršul, OIB 62905561406, Partizanska 2,51266 Selce</item>
      <item>Marija Zamuda, OIB 63133929454, F. Pavešića 6,51262 Kraljevica</item>
      <item>Marica Sučić, OIB 63198737722, J.K. Tomina 17,51265 Dramalj</item>
      <item>Martina Rebić, OIB 63229908975, Rade Končara 57,51266 Selce</item>
      <item>Marija Car, OIB 63389912281, Kralja Zvonimira 37,51260 Crikvenica</item>
      <item>Marko Kikić, OIB 63409355120, Hrusta VIa,51260 Crikvenica</item>
      <item>Ankica Katnić, OIB 63467493547, Strossmayerovo šetalište 10,51260 Crikvenica</item>
      <item>Marina Kodrnja, OIB 63560552972, Srdoči 65,51000 Rijeka</item>
      <item>Milorad Barac, OIB 63588746437, Drage Gervaisa 21,51260 Crikvenica</item>
      <item>Dario Hreljac, OIB 63924523473, Kralja Tomislava 94,51260 Crikvenica</item>
      <item>Duško Spasenić, OIB 64131088151, Štefa Klarića 25,44000 Sisak</item>
      <item>Dijana Butorac, OIB 64136932443, Ribarska 43,51260 Crikvenica</item>
      <item>Nikola Alafetić, OIB 64260595716, Pavla Radića 37,51260 Crikvenica</item>
      <item>Rodoljub Lončarić, OIB 64538199008, Emila Antića 43,51266 Selce</item>
      <item>Hedviga Čavrag, OIB 64573330209, Klanfari 38,51265 Dramalj</item>
      <item>Jelena Kurelac, OIB 64603230445, Ugrini 4a,51253 Bribir</item>
      <item>Biserka Premeru, OIB 64608039248, Janjevalj 1,51243 Tribalj</item>
      <item>Vilko Antić, OIB 64969769507, Maršala Tita 66,51266 Selce</item>
      <item>Dražen Uremović, OIB 65097234898, Ul. Ante Starčevića 14,10370 Dugo Selo</item>
      <item>Stevan Maravić, OIB 65099738649, Gajevo šetalište 48,51260 Crikvenica</item>
      <item>Jasminka Babić, OIB 65102696373, Grižane 30a,51244 Grižane</item>
      <item>Jasminka Antić, OIB 65102696373, Vrtna 17,51260 Crikvenica</item>
      <item>Vesna Grgurić Pilić, OIB 65156970759, Zidarska 77,51260 Crikvenica</item>
      <item>Vladimir Brozina, OIB 65265058620, Ljube Stipanića 2,51260 Crikvenica</item>
      <item>Dijana Hrvaćanin, OIB 65271986709, Turnić 16,34000 Požega</item>
      <item>Marin Uremović, OIB 65754560220, Vinodolska 21,51260 Crikvenica</item>
      <item>Tomislav Delić, OIB 65900287926, Basaričekova 40,51260 Crikvenica</item>
      <item>Silvano Baldo, OIB 65965360655, Frankopanska 29,51260 Crikvenica</item>
      <item>Iva Krpan, OIB 66001772110, Omladinska 30,51265 Dramalj</item>
      <item>Anica Prodanović, OIB 66092235814, Gradac 46,51253 Bribir</item>
      <item>Snježana Steinhauser, OIB 66099810959, Sadska 7,51000 Rijeka</item>
      <item>Branka Jurčević, OIB 66562652150, V. Lončarića 16,51266 Selce</item>
      <item>Ivica Samardžija, OIB 66976153331, K. Zvonimira 29,51260 Crikvenica</item>
      <item>Slavko Grozdek, OIB 67188007751, Julija Klovića 27,51260 Crikvenica</item>
      <item>Kruno Kovač, OIB 67266124036, Tomislavova 35,51260 Crikvenica</item>
      <item>Mladenka Maravić, OIB 67288155113, Gajevo šetalište 48,51260 Crikvenica</item>
      <item>Milan Nećak, OIB 67368916954, Pod Fara 6,51262 Kraljevica</item>
      <item>Mirjana Frković, OIB 67453810672, Dvorska 59,51260 Crikvenica</item>
      <item>Božica Milošević, OIB 67500068410, Julija Klovića 28,51260 Crikvenica</item>
      <item>Ljerka Hica, OIB 67579076500, Antonovo 27,51244 Grižane</item>
      <item>Ivica Komšić, OIB 67663373729, Ljudevita Gaja 40,32254 Vrbanja</item>
      <item>Ivanka Šnajdar, OIB 67834552761, A. Antića 31,51266 Selce</item>
      <item>Biserka Lončarić, OIB 67922284650, Štale 27a,51253 Bribir</item>
      <item>Anka Kužela, OIB 68088824850, Željeznička 4,43271 Velika Pisanica</item>
      <item>Božica Krčmar, OIB 68204088509, Belobrajići 3,51243 Tribalj</item>
      <item>Tomislav Jović, OIB 68303880846, Ivana Jeličića 27,51266 Selce</item>
      <item>Marija Antić, OIB 68400622861, Prilaz Slavka Jeličića 9,51266 Selce</item>
      <item>Milivoj Romanić, OIB 68417482037, Zidarska 22,51260 Crikvenica</item>
      <item>Snježana Jokić, OIB 68683312892, Rade Končara 38,51266 Selce</item>
      <item>Karolina Hunčak, OIB 69041521618, Nova Krasa 8a,51250 Novi Vinodolski</item>
      <item>Ana  Anušić, OIB 69080967466, Latin 63,47304 Plaški</item>
      <item>Silvija Grbčić, OIB 69156353200, Omladinska 17,51264 Jadranovo</item>
      <item>Božena Renka, OIB 69297335706, Tribalj 23,51243 Tribalj</item>
      <item>Marijo Šarčević, OIB 69455774326, Frankopanska 26,34000 Požega</item>
      <item>Lidija Sunara, OIB 69551236493, Pavla Radića 28,51260 Crikvenica</item>
      <item>Stjepan Katalinić, OIB 69597642153, Dramaljsko Selce 27b,51265 Dramalj</item>
      <item>Ivica Pelić, OIB 69856565661, Benići 18,51260 Crikvenica</item>
      <item>Svetlana Kostrenčić, OIB 70034361529, Kostelj 122,51244 Grižane</item>
      <item>Miljenko Vičić, OIB 70058422459, Hrusta 2b,51260 Crikvenica</item>
      <item>Višnja Jelenović, OIB 70360010187, Hrusta III 14b,51261 Crikvenica</item>
      <item>Ivanka Ćaćić, OIB 70755857354, Žimider 25,51260 Crikvenica</item>
      <item>Desanka Brozović, OIB 70836512394, Partizanska 21,51266 Selce</item>
      <item>Karmela Tomić, OIB 70860927486, F. Pilepića 19h,51000 Rijeka</item>
      <item>Dragica Car, OIB 71048286057, Kralja Zvonimira 37,51260 Crikvenica</item>
      <item>Renata Skomerža, OIB 71168552868, Braće Buchoffer 9,51260 Crikvenica</item>
      <item>Katica Car, OIB 71523756197, Manestri 16,51265 Dramalj</item>
      <item>Anton Tonković, OIB 71549578843, Gradac 31c,51253 Bribir</item>
      <item>Katica Antić, OIB 71598301167, Maršala  Tita 90,51266 Selce</item>
      <item>Mihaela Kossi, OIB 71745119899, XIII div. 10,51266 Selce</item>
      <item>Đurđa Pešević, OIB 72054303843, Šupera 5,51260 Crikvenica</item>
      <item>Nina Brdar, OIB 72577278447, Kričina 24a,51253 Bribir</item>
      <item>Slavko Matejčić, OIB 72607943599, Petak 11,51260 Crikvenica</item>
      <item>Đorđo Obrenović, OIB 72693391502, Benići 69,51260 Crikvenica</item>
      <item>Valentina Đurina, OIB 73103305743, Podgorje 3a,34335 Vetovo</item>
      <item>Ljiljana Mavrić, OIB 73145527988, XIII divizije 55,51266 Selce</item>
      <item>Anton Radil, OIB 73221853392, Kralja Tomislava 21,51260 Crikvenica</item>
      <item> Branka Pavlić, OIB 73300640952, Basaričekova 30b,51260 Crikvenica</item>
      <item>Anka Gabrić, OIB 73334542225, Dramalj 84,51265 Dramalj</item>
      <item>Vitomir Kršul, OIB 73573070316, Sveti Vid 6a,51253 Bribir</item>
      <item>Josip Tijan, OIB 73608905206, A. Kršula 51,51266 Selce</item>
      <item>Čedo Knežević, OIB 73638648067, Bribir 11,51253 Bribir</item>
      <item>Marina Domijan Preden, OIB 73749863407, M. Muževića 124,51260 Crikvenica</item>
      <item>Marija Matejčić, OIB 73781053932, Pavla Radića 37a,51260 Crikvenica</item>
      <item>Darko Bojin, OIB 74039193257, Benići 11,51260 Crikvenica</item>
      <item>Ljiljana Višnić, OIB 74224803698, Šepci 29,51264 Jadranovo</item>
      <item>Milena Blažić Knez Knez, OIB 74282338697, M. Muževića 172,51265 Dramalj</item>
      <item> Dinko  Buneta, OIB 74370595942, Braće Car Uračić 32,51260 Crikvenica</item>
      <item>Dubravko Kralj, OIB 74430756362, Dragaljin 6,51253 Bribir</item>
      <item>Anka Klanfar, OIB 74466312501, Klanfari 15,51265 Dramalj</item>
      <item>Snežana Balon, OIB 74735426948, Slave Raškaj 12,47280 Ozalj</item>
      <item>Aleksa Đokić, OIB 74931817652, Podugrinac 21,51253 Bribir</item>
      <item>Gordana Domijan, OIB 75031985739, Basaričekova 33,51260 Crikvenica</item>
      <item>Vlastimir Lončarić, OIB 75096063195, Rade Končara 22,51266 Selce</item>
      <item>Josip Car, OIB 75222794226, Manestri 55,51265 Dramalj</item>
      <item>Damnjan Draganić, OIB 75273710785, Antona Mažuranića 14,51250 Novi Vinodolski</item>
      <item>Grozdana Tus, OIB 75364825080, D. Gervaisa 2,51260 Crikvenica</item>
      <item>Marica Hajduković, OIB 75404857346, Kičeri 45,51253 Bribir</item>
      <item>Marica Kovačević, OIB 75418006588, Dramalj 84,51265 Dramalj</item>
      <item>Marija Lončar, OIB 75597368633, Musulini 57,51327 Gomirje</item>
      <item>Slavko Šupak, OIB 75697032775, Kralja Tomislava 79,51260 Crikvenica</item>
      <item>Berislav Ahel, OIB 75725703130, Popovići 4,51264 Jadranovo</item>
      <item>Dušanka Pobor, OIB 75742861937, A. Kršula 8,51266 Selce</item>
      <item>Sanja Baričević, OIB 75961944052, Benkovići 4a,51242 Drivenik</item>
      <item>Gordana Vukelić, OIB 76206311910, Dvorska 55,51260 Crikvenica</item>
      <item>Zoran Komadina, OIB 76283008619, Zagrebačka 53,51250 Novi Vinodolski</item>
      <item>Tanja Malovoz, OIB 76384921715, Glagoljaša 19,51260 Crikvenica</item>
      <item>Dolores Pećarina, OIB 76475765024, Brdo 21,51266 Selce</item>
      <item>Toni Nikčevski, OIB 76649572574, Basaričekova 32a,51260 Crikvenica</item>
      <item>Ivan Jurinčić, OIB 76901415567, Braće Buchoffer 2,51260 Crikvenica</item>
      <item>Ivan Tomić, OIB 76963566249, F. Pilepića 19h,51000 Rijeka</item>
      <item>Nikola Mulc, OIB 77132244822, Glagoljaška 4,51260 Crikvenica</item>
      <item>Evelin Krajačić, OIB 77213421755, A. Kosića 10,51000 Rijeka</item>
      <item>Slavica Matošević, OIB 77248467590, Bana Jelačića 2,35425 Davor</item>
      <item>Slavica Smojver, OIB 77429544611, Ladvić 24,51260 Crikvenica</item>
      <item>Mladenka Dundović, OIB 77492259993, Korzo hrvatskih branitelja 17,51250 Novi Vinodolski</item>
      <item>Marijana Klanfar, OIB 77516006289, Kačjak 49,51265 Dramalj</item>
      <item>Agata Prec, OIB 77852027143, Podskoči 17,51253 Bribir</item>
      <item>Igor Antić, OIB 77986246550, Andrije Antića 8,51266 Selce</item>
      <item>Anita Mataija, OIB 78024365415, Šupera 5a,51260 Crikvenica</item>
      <item>Slavica Mejašić, OIB 78136402361, Gornje Mekušje 63,47000 Karlovac</item>
      <item>Ladislav Borbelj, OIB 78230547714, Matkino 41a,51266 Selce</item>
      <item>Dean Jeličić, OIB 78340971907, I. Jeličića 20,51266 Selce</item>
      <item>Manda Blažević, OIB 78348008071, Kala Sv. Antona 5,51260 Crikvenica</item>
      <item>Svetlana Markovinović, OIB 78563607099, Sopaljska 6a,51260 Crikvenica</item>
      <item>Neven Lilić, OIB 78653674096, Studenca 13,51260 Crikvenica</item>
      <item>Vitomir Car, OIB 78876024193, Bribir 11,51253 Bribir</item>
      <item>Željka Stilin, OIB 79048254480, A Antića 18,51266 Selce</item>
      <item>Ivanka Mavrić, OIB 79076857046, Andrije Antića 5,51266 Selce</item>
      <item>Desanka Jović, OIB 79094844535, I. Jeličića 27,51266 Selce</item>
      <item>Suzana Benić, OIB 79141555934, Pavla Radića 25,51260 Crikvenica</item>
      <item>Nino Košuljandić, OIB 79182446370, Dramalj 6,51265 Dramalj</item>
      <item>Rita Začek, OIB 79196762769, Podskoči 1c,51253 Bribir</item>
      <item>Franjo Lončarić, OIB 79614560578, M. Jelačića 43,51266 Selce</item>
      <item>Ivan Lenac, OIB 79673285682, Kralja Zvonimira 97,51250 Novi Vinodolski</item>
      <item>Mladen Skorić, OIB 79793868240, Zoretići 20,51218 Dražice</item>
      <item>Irena Mužević, OIB 80118955057, Vukovarska 68,51265 Dramalj</item>
      <item>Marica Nikčevski, OIB 80148104913, Basaričekova 32a,51260 Crikvenica</item>
      <item>Manda Gašparović, OIB 80393187329, Kralja Tomislava 124,51260 Crikvenica</item>
      <item>Mirijanka Brenc, OIB 80417277561, Ivana Gorana Kovačića 168,51314 Ravna Gora</item>
      <item>Kristina Kršul, OIB 80676293576, M. Jeličića 16,51266 Selce</item>
      <item>Nada Bobić, OIB 80913963222, Hrusta IVa,51260 Crikvenica</item>
      <item>Tihomir Manjkaz, OIB 81078385919, Sasovac 65,43272 Nova Rača</item>
      <item>Vjenceslav Vuković, OIB 81124495738, Maršala Tita 117,51266 Selce</item>
      <item>Zdenka Švarcmajer, OIB 81176982324, Franje Račkog 42,31400 Đakovo</item>
      <item>Radojka Velić, OIB 81220995621, Kala Sv. Antona 12a,51260 Crikvenica</item>
      <item>Edin Behrić, OIB 81236804056, Tina Ujevića 27,51000 Rijeka</item>
      <item>Ivica Dragoja, OIB 81294886721, Josipa Lovretića 34,35000 Slavonski Brod</item>
      <item>Tatjana Matošić, OIB 81453008016, Braće dr. Sobol 19,51260 Crikvenica</item>
      <item>Zorica Kolmanić, OIB 81585884481, V. Lončarića 19,51266 Selce</item>
      <item>Gojko Strizić, OIB 81643856571, Saftići 1a,51244 Grižane</item>
      <item>Anka Đikandić, OIB 81758684809, Čandrli 6,51242 Drivenik</item>
      <item>Josip Antić, OIB 82145540535, Rade Končara 83,51266 Selce</item>
      <item>Ivanka Lončarić, OIB 82323426964, Maršala Tita 72a,51266 Selce</item>
      <item>Zdenka Carević, OIB 82342340646, Grižane 60a,51244 Grižane</item>
      <item>Stana Katnić, OIB 82456704569, Ljube Stipanića 1,51260 Crikvenica</item>
      <item>Ana Albertina Sladić, OIB 82502093451, Poduljin 9,51253 Bribir</item>
      <item>Gršo Mataija, OIB 82551408345, J. Klovića 15,51260 Crikvenica</item>
      <item>Marijana Gazilj, OIB 82667797544, Hrusta IIa/11,51260 Crikvenica</item>
      <item>Mario Borić, OIB 82719762394, Križ Kamenica 72,5322 Otočac</item>
      <item>Vitomir Radović, OIB 82722469682, Krasa 42,51250 Novi Vinodolski</item>
      <item>Snežana Piljić, OIB 83125670340, Kostelj 32a,51244 Grižane</item>
      <item>Nikola Cvijanović, OIB 83235736870, Podšupera 51a,51260 Crikvenica</item>
      <item>Iva Šejić, OIB 83237607804, Pavla Radića 33,51260 Crikvenica</item>
      <item>Goranka Gašparović Imširović, OIB 83446090528, Drivenik 21,51242 Drivenik</item>
      <item>Marinko Peranić, OIB 83490224552, Rade Končara 35,51266 Selce</item>
      <item>Blanka Nikolić, OIB 83493840602, Šetalište Vladimira Nazora 10,51260 Crikvenica</item>
      <item>Snježana Laslavić, OIB 83499953696, Bribir 12a,51253 Bribir</item>
      <item>Diana Hlača, OIB 83680597574, Manestri 43,51265 Dramalj</item>
      <item>Dijana Petrinović, OIB 83838769701, Stube Ivana Paljage 2,51260 Crikvenica</item>
      <item>Ivanka Maravić, OIB 83888528093, Franje Cara 13,51260 Crikvenica</item>
      <item>Nikola Krpan, OIB 84060801434, Kralja Zvonimira 56,51250 Novi Vinodolski</item>
      <item>Vesna Lončarić, OIB 84128230670, Donja Draga 4,51260 Crikvenica</item>
      <item>Lidija Jandrić, OIB 84220392079, Andrije Antića 55,51266 Selce</item>
      <item>Milan Komerički, OIB 84257009026, Kralja  Tomislava 80a,51260 Crikvenica</item>
      <item>Klaudija Kovačev, OIB 84278200263, Dramalj 12,51265 Dramalj</item>
      <item>Mirjana Babić Markelić, OIB 84352773002, Žimider 34,51260 Crikvenica</item>
      <item>Ivanka Benić, OIB 84425882373, Dvorska 7,51260 Crikvenica</item>
      <item>Branislav Dimitrijević, OIB 84430545232, Hrusta 7a,51260 Crikvenica</item>
      <item>Ksenija Lovrić Baričević, OIB 84496142758, Zidine 20,51260 Crikvenica</item>
      <item>Arsen Lončarić, OIB 84553823523, Marka Marulića 9,51260 Crikvenica</item>
      <item>Zlatomir Car, OIB 84638714926, B. Brozičević 8,51260 Crikvenica</item>
      <item>Gojka Crnković, OIB 84863546115, Hrusta III/16,51260 Crikvenica</item>
      <item>Aleksandar Vojnović, OIB 84918194716, Pavla Radića 84,51260 Crikvenica</item>
      <item>Ostoja Šokčević, OIB 84947668124, Hrusta 2,51260 Crikvenica</item>
      <item>Zdenka Semeš, OIB 85439409939, S. Radića 112,33000 Virovitica</item>
      <item>Klara Putina Mataija, OIB 85550576749, J. Klovića 15,51260 Crikvenica</item>
      <item>Lidija Nekić, OIB 85692888453, Mavrići 45,51244 Grižane</item>
      <item>Anka Polić, OIB 85754944486, I.L. Ribara 27,51264 Jadranovo</item>
      <item>Anita Frković, OIB 85799511678, Zidarska 101,51260 Crikvenica</item>
      <item>Mara Vukić, OIB 86216519295, Franje Cara 17,51260 Crikvenica</item>
      <item>Ivan Blažević, OIB 86247584226, Primorska 1,51260 Crikvenica</item>
      <item>Marija Car, OIB 86479941132, Kralja Zvonimira 43,51260 Crikvenica</item>
      <item>Daniela de Maio, OIB 86819762378, Kosavin 1c,51253 Bribir</item>
      <item>Branka Pelić, OIB 86931967715, Benići 18,51260 Crikvenica</item>
      <item>Blaženka Dunato, OIB 87074245652, J. Klovića 16,51260 Crikvenica</item>
      <item>Branka Ivančić, OIB 87086359024, Stube Ivana Polića 1b,51260 Crikvenica</item>
      <item>Jasmina Malatestinić, OIB 87183137748, Br. Car Uračić 12,51260 Crikvenica</item>
      <item>Ivica Matošić, OIB 87450258284, Braće dr. Sobol 19,51260 Crikvenica</item>
      <item>Ines Mađar, OIB 87745586839, Braće Buchoffer 1a,51260 Crikvenica</item>
      <item>Nada Radojčić, OIB 87903209138, Hrusta IV a/4,51260 Crikvenica</item>
      <item>Robert Radojević, OIB 87926719972, Mokri 4,51264 Jadranovo</item>
      <item>Damir Prgić, OIB 88062147891, Hrusta 2a,51260 Crikvenica</item>
      <item>Goran Blažić, OIB 88111870679, Dramaljsko selce 41,51265 Dramalj</item>
      <item>Albin Pobor, OIB 88196323930, Rade Končara 9,51266 Selce</item>
      <item>Marija Leskur, OIB 88234952252, Hrusta 4c,51260 Crikvenica</item>
      <item>Marija Brozović, OIB 88716827214, Trg palih boraca 24,51266 Selce</item>
      <item>Jozefa Mišković, OIB 88725914844, Frana Galovića 5,42000 Varaždin</item>
      <item>Nadežda Trbović, OIB 88745143916, Benići 73,51260 Crikvenica</item>
      <item>Kleofina Grgurić, OIB 88805696156, Zrinska 96,33507 Crnac</item>
      <item>Josip Car, OIB 88856573095, Kačjak 22,51265 Dramalj</item>
      <item>Ana Lošić (Capić), OIB 89010816650, Zidarska 89,51260 Crikvenica</item>
      <item>Ankica Antić, OIB 89119011186, Židine 31,51260 Crikvenica</item>
      <item>Kata Blažić, OIB 89157221813, Palmotićeva 60/II,10000 Zagreb</item>
      <item>Smiljanka Matejčić, OIB 89323133274, Vinodolska 14,51260 Crikvenica</item>
      <item>Josip Car, OIB 89377589294, Dramalj 15,51265 Dramalj</item>
      <item>Ivica Miriam Jurinčić, OIB 89521589849, Tončićevo 31,51260 Crikvenica</item>
      <item>Gordana Perković, OIB 89593403145, Ratka Petrovića 60,51000 Rijeka</item>
      <item>Roza Draženović, OIB 89621218655, R. Končara 85,51266 Selce</item>
      <item>Neven Jokić, OIB 89634246448, Sad 6,51260 Crikvenica</item>
      <item>Barbara Crnković Domijan, OIB 89643124197, Vukovarska 50,51265 Dramalj</item>
      <item>Damir Katulić, OIB 89653550616, Trg palih boraca 2,51266 Selce</item>
      <item>Vladimir Ivančić, OIB 89722866436, Basaričekova 1,51260 Crikvenica</item>
      <item>Ivan Pobor, OIB 89835630084, Andrije Kršula 27,51266 Selce</item>
      <item>Željka Jugović, OIB 89872663683, Klanfari bb,51265 Dramalj</item>
      <item>Marija Borbelj, OIB 89890802118, Maršala Tita 61,51266 Selce</item>
      <item>Petar Prvulović, OIB 90020264919, Prilaz partizanskoj 15,51266 Selce</item>
      <item>Marinko Albaneze, OIB 90036209281, A. Antića 43,51266 Selce</item>
      <item>Mladen Butorac, OIB 90087548179, Prisika 12,51250 Novi Vinodolski</item>
      <item>Anita Pešut, OIB 90090665793, Vrtlarska 2,47303 Josipdol</item>
      <item>Ramona Beti, OIB 90113947833, Marijana Celjaka 47,44000 Sisak</item>
      <item>Vida Lovrić, OIB 90143132190, Sad 4,51260 Crikvenica</item>
      <item>Božica Trbović, OIB 90232041843, Podgori 14a,51253 Bribir</item>
      <item>Franka Galetić, OIB 90552121865, Ugrini 3,51253 Bribir</item>
      <item>Vesna Parat, OIB 90598815901, Gornja Draga 34,51260 Crikvenica</item>
      <item>Dragan Hreljac, OIB 90826947848, Mavrići 24,51244 Grižane</item>
      <item>Željko Veljačić, OIB 91169127118, Kralja Zvonimira 72,51260 Crikvenica</item>
      <item>Vesna Radočaj, OIB 91249935820, Židine 3,51260 Crikvenica</item>
      <item>Biserka Štokić, OIB 91519673170, Kralja Zvonimira 29,51260 Crikvenica</item>
      <item>Vladimir Manestar, OIB 91546412898, Manestri 24,51265 Dramalj</item>
      <item>Zorka Mujadžić, OIB 91636558407, Kosavin 1c,51253 Bribir</item>
      <item>Đurđa Telesmanić, OIB 91654199862, Gornje Selo 20,51263 Šmrika</item>
      <item>Milan Nekić, OIB 91819313597, Abatovo 5,53270 Senj</item>
      <item>Kristina Kovačić, OIB 91950818148, Zoričići 2,51260 Crikvenica</item>
      <item>Antonija Balas, OIB 92075497025, Marušići 8a,51244 Grižane</item>
      <item>Josip Fugošić, OIB 92199546041, Benići 12,51260 Crikvenica</item>
      <item>Đurđica Mijuk, OIB 92261816975, Jože Grabovšeka 13,51000 Rijeka</item>
      <item>Snežana Stan, OIB 92269448838, Bribir 1,51253 Bribir</item>
      <item>Ivica Katnić, OIB 92304321238, Kostelj 37,51244 Grižane</item>
      <item>Zelkida Zukić, OIB 92345302812, Kosavin 49,51253 Bribir</item>
      <item>Violeta Kahrimanović, OIB 92403898266, Šupera 24,51260 Crikvenica</item>
      <item>Nada Lončarić, OIB 92975176577, Kačjak 48,51265 Dramalj</item>
      <item>Ana Bešker, OIB 93067865935, Resnik 1,34310 Pleternica</item>
      <item>Božica Seleš, OIB 93193907444, Grkinska 30,48350 Đurđevac</item>
      <item>Marija Antić, OIB 93259582186, Partizanska 24,51266 Selce</item>
      <item>Daniela Klaić, OIB 93264150407, Vasine laze 16,34000 Požega</item>
      <item>Ivanka Ilić, OIB 93314323548, Goranska 5,51260 Crikvenica</item>
      <item>Ivanka Car, OIB 93335045935, Frankopanska 13,51260 Crikvenica</item>
      <item>Desanka Holi, OIB 93406862954, Cvjetna 13,32222 Bršadin</item>
      <item>Branimir Manestar, OIB 93694012444, Braće dr. Sobol 41,51260 Crikvenica</item>
      <item>Josip Žentil, OIB 93776799619, Krmpotska 17,51250 Novi Vinodolski</item>
      <item>Stjepan Jurčić, OIB 93858988390, S. Jeličića 55,51266 Selce</item>
      <item>Marica Jurčić, OIB 93871071056, Benići 32/I,51260 Crikvenica</item>
      <item>Milan Knežević, OIB 93877432545, R. Končara 45,51266 Selce</item>
      <item>Darko Dević, OIB 93896949996, Čakovečka 81,32000 Vukovar</item>
      <item>Ivica Jurčić, OIB 94236437865, Ledenice 46,51251 Ledenice</item>
      <item>Nedeljka Orešković, OIB 94360543427, Grižane 60,51244 Grižane</item>
      <item>Ivica Poslek, OIB 94473090657, Vukovarska 57,51260 Crikvenica</item>
      <item>Dražen Tomašek, OIB 94756065183, Tončićevo 12,51260 Crikvenica</item>
      <item>Vesna Turčinov, OIB 94792389193, Braće Cara 7,51265 Dramalj</item>
      <item>Marta Marković, OIB 94912887885, Nikšići 2a,51325 Moravice</item>
      <item>Ivanka Jurinčić, OIB 95466468181, Tribalj 15 L,51243 Tribalj</item>
      <item>Nedjeljka Vranješ, OIB 95512173540, Marulićev trg 17,10000 Zagreb</item>
      <item>Josip Matijašić, OIB 95564979252, Vivodina 7,47283 Vivodina</item>
      <item>Marija Marić, OIB 95596558858, Hrusta VIII 23c,51260 Crikvenica</item>
      <item>Mirjana Marijanić, OIB 95655510904, Veli dol 55,51241 Križišće</item>
      <item>Mladenka Šekrst, OIB 95745403508, M. Muževića 174,51265 Dramalj</item>
      <item>Rudolf Polić, OIB 95770471792, I.L. Ribara 27,51264 Jadranovo</item>
      <item>Sanja Jurković, OIB 95994842233, Ante Starčevića 31,51260 Crikvenica</item>
      <item>Pamela Car, OIB 96307208645, Manestri 16,51265 Dramalj</item>
      <item>Beba Vuzem, OIB 96460193060, Hrusta 3,51260 Crikvenica</item>
      <item>Catarina Antić, OIB 96487383761, Maršala Tita 105,51266 Selce</item>
      <item>Martina Janković, OIB 96490654877, Bilice 59,34310 Pleternica</item>
      <item>Anica Marković, OIB 96708146986, Saftići 22,51244 Grižane</item>
      <item>Robert Grmuša, OIB 96715849078, Franje Cara 13,51260 Crikvenica</item>
      <item>Dean Lončarić, OIB 96782834560, Sl. Jeličića 38,51266 Selce</item>
      <item>Hrvoje Marina, OIB 96915401911, Omladinska 1b,51264 Jadranovo</item>
      <item>Vukosava Vukelić, OIB 97207122185, Bana Jelačića 3,51260 Crikvenica</item>
      <item>Ilinka Barac, OIB 97217475352, Šupera 12,51260 Crikvenica</item>
      <item>Đuro Marošević, OIB 97359314983, Hrusta 6B/14,51260 Crikvenica</item>
      <item>Vesna Tomić, OIB 97385821114, Basaričekova 52 F,51260 Crikvenica</item>
      <item>Alin Harambašić, OIB 97560983246, Vukovarska 134,51265 Dramalj</item>
      <item>Nikola Car, OIB 97754469615, Kralja Zvonimira 43,51260 Crikvenica</item>
      <item>Mirjana Kraljić, OIB 97877404727, Glavinićeva 9,51000 Rijeka</item>
      <item>Stojan Vidović, OIB 97944624790, Tribalj 49,51243 Tribalj</item>
      <item>Mira Bašić, OIB 98017124981, Tomislavova 89a,51260 Crikvenica</item>
      <item>Anica Lenhard, OIB 98079407658, 22. lipnja 45,51250 Novi Vinodolski</item>
      <item>Štefanija Tonković, OIB 98084213498, Zvonimirova 62a,51260 Crikvenica</item>
      <item>Marija Majstorović, OIB 98196826417, Grobljanska 5,31401 Viškovci</item>
      <item>Valentina Antić, OIB 98234037948, M. Tita 123,51266 Selce</item>
      <item>Marica Barac, OIB 98451456636, Donja Draga 15,51260 Crikvenica</item>
      <item>Lidija Parašćak, OIB 98468047168, Rade Končara 53,51266 Selce</item>
      <item>Danica Župan, OIB 98506751360, Ladvić 2,51260 Crikvenica</item>
      <item>Mario Vukelić, OIB 98779642956, Kralja Tomislava 138,51260 Crikvenica</item>
      <item>Marijan Antić, OIB 98878198692, Studenčić 5a,51266 Selce</item>
      <item>Ivica Jelenović, OIB 98897856107, Podšupera 54,51260 Crikvenica</item>
      <item>Dušanka Milošević, OIB 98960600912, Braće Radića 15,43240 Čazma</item>
      <item>Mirjana Dundović, OIB 99380238563, Ugrini 38,51253 Bribir</item>
      <item>Jakov Šokić, OIB 99582535529, Klanfari 18a,51265 Dramalj</item>
      <item>Josip Lončarić, OIB 99825713224, Andrije Antića 1,51266 Selce</item>
      <item>Andrej Pobor, OIB 99867011981, Matkino 53,51266 Selce</item>
      <item>Branko Pobor, OIB 99947749328, Matkino 63,51266 Selce</item>
      <item>Dino Omnić, OIB 99962528730, Hrusta 1b,51260 Crikvenica</item>
      <item>Eržebet Jurić, OIB 99975468208, Dramaljsko selce 10,51265 Dramalj</item>
      <item>Brankica Jurinčić, OIB 19417047039, Kala Sv. Antona 21,51260 Crikvenica</item>
      <item>Zlata Mihajić, OIB 57464837685, Kotorska 8,51260 Crikvenica</item>
      <item>Goran Stanković, Jedanaeste krajiške divizije 49/40,Beograd</item>
      <item> Zoran Stanković, Branka Ćopića 47,Karavukovo</item>
      <item> Ana Mihajić, OIB 31275069338, Kotorska 9,51260 Crikvenica</item>
      <item>Republika Hrvatska, Ministarstvo financija, OIB 18683136487</item>
      <item>Republika Hrvatska, Ministarstvo financija , OIB 18683136487, Katančićeva 5,10000 Zagreb</item>
      <item>Republika Hrvatska, Ministarstvo financija , OIB 18683136487, Katančićeva 5,10000 Zagreb</item>
      <item>Agencija za osiguranje radničkih potraživanja u slučaju stečaja poslodavca, OIB 04323472109</item>
      <item>Republika Hrvatska, OIB 52634238587</item>
      <item>Vještak d.o.o., OIB 66078036556, Iblerov trg 9,10000 Zagreb</item>
      <item>Euro Alfa d.o.o., OIB 15191211491, Radnička cesta 202,10000 Zagreb</item>
      <item> Ecooperativa d.o.o., OIB 71394193474, Kukuljanovo 451,51227 Kukuljanovo</item>
      <item>Nastavni zavod za javno zdravstvo PGŽ, OIB 45613787772, Krešimirova 52 a,51000 Rijeka</item>
      <item>Iskratrade d.o.o. , OIB 75836772939, Šetalište XIII divizije 26,51000 Rijeka</item>
      <item>Goran Pilaš, vl. obrta Stolarija, OIB 60419782274, Tribalj 22 A,51243 Tribalj</item>
      <item>Mibor d.o.o., OIB 79926813469, Slavonska avenija 3,10000 Zagreb</item>
      <item>RAVIKO d.o.o., OIB 29072112819, Tina Ujevića 33,51000 Rijeka</item>
      <item>Danica mesna industrija d.o.o., OIB 71246956955, Đelekovečka cesta 21,48000 Koprivnica</item>
      <item>Agro Rijeka d.o.o., OIB 81237622100, Kukuljanovo, industrijska zona b.b.,51223 Škrljevo</item>
      <item>PERT d.o.o. Ilok, podružnica Rijeka, OIB 42255248046, Šet .XIII divizije 2,,51000 Rijeka</item>
      <item>Središnje klirinško depozitarno društvo  d.d., OIB 64406809162, Heinzelova 62/a,10000 Zagreb</item>
      <item>RIMOS d.o.o. , OIB 14998834808, Laginjina 8, ,51000 Rijeka</item>
      <item>Riječka industrija odjeće d.o.o., OIB 60667234687, Izviđačka 13,51000 Rijeka</item>
      <item>LABUD d.o.o., OIB 23359164583, Radnička cesta 173/r,10000 Zagreb</item>
      <item>POLAR-KLIMATIZACIJA d.o.o., OIB 02025583821, Buzdohanj 168,51219 Čavle</item>
      <item>ISTRA JADRAN d.o.o. , OIB 16538002788, Valmade 40,52100 Pula</item>
      <item>Hrvatsko društvo skladatelja , OIB 56668956985, Berislavićeva 9,10000 Zagreb</item>
      <item>HIR d.o.o., OIB 69300817215, Nikole Jurišića 44,53270 Senj</item>
      <item>Petar Milosavljević, vl. Elektroinstalacije elektromehanika PERO STRUJA, OIB 23687332776, Kralja Tomislava 142,51260 Crikvenica</item>
      <item>Agencija za upravljanje državnom imovinom, OIB 75666130770, I. Lučića 6.,10000 Zagreb</item>
      <item>E-ELMES d.o.o. , OIB 89958947498, Brckovljani, Matije Mesića 29 A,10370 Dugo Selo</item>
      <item>Suzana Šubat vl. Proizvodno ugostiteljsko trgovačkog obrta Šubat Plast , OIB 49703381463, Banovina 19 b,51233 Lič</item>
      <item>OLICOMP d.o.o. , OIB 83937636863, Mate Sušnja 10,,51000 Rijeka</item>
      <item>Hrvatske šume d.o.o. , OIB 69693144506, Ljudevita Farkaša Vukotinovićeva 2,10000 Zagreb;</item>
      <item>SERVING d.o.o. , OIB 61363004712, S. Cindrića 6,51000 Rijeka</item>
      <item>Ecoteam-Primo d.o.o. , OIB 03088788819, M. Barača 7,51000 Rijeka</item>
      <item>GKTD "MURVICA"d.o.o., OIB 68902357395, Trg Stjepana Radića 1/II,51260 Crikvenica</item>
      <item>TOPLANE d.o.o., OIB 82266510597, Kozala 87,51000 Rijeka</item>
      <item>MHS d.o.o., OIB 19940638488, Samoborska cesta 134,10250 Zagreb</item>
      <item>INSPEKT d.o.o., OIB 24609583524, Augusta Šenoe 32/III,10000 Zagreb</item>
      <item>Sanjin Smlatić vl. Elektromehaničarski obrt "TONI", OIB 23082342219, Čavle 140,51219 Čavle</item>
      <item>TEHNOINVEST Zagreb d.o.o. , OIB 90487555284, Hrastovička 70,10250 Zagreb</item>
      <item>Carlsberg Croatia d.o.o., OIB 09520995772, Danica 3,48000 Koprivnica</item>
      <item>COCA COLA HBC Hrvatska d.o.o. , OIB 00228269289, Sachsova 1,10000 Zagreb</item>
      <item>Tutti Frutti FMB d.o.o., OIB 27202871867, Brusići 16,51511 Malinska</item>
      <item>Hrvatski telekom d.d. Sjedište regije, OIB 81793146560, Savska cesta 32,10000 Zagreb</item>
      <item>VINDIJA d.d., OIB 44138062462, Međimurska 6;,42000 Varaždin</item>
      <item>CROATIA OSIGURANJE d.d. Zagreb, Filijala Rijeka, OIB 26187994862, Korzo 39,51000 Rijeka</item>
      <item>MISTRAŽ d.o.o. , OIB 22233911854, Luki 19,10000 Rijeka</item>
      <item>MIROSLAV MESAROŠ, vl. obrta Akvagan, OIB 38725092435, Šet. Ivana Jeličića 38,51266 Selce</item>
      <item>I.P. INŽENJERING d.o.o., OIB 19712232615, Srdoči 21A,51000 Rijeka</item>
      <item>MD PROJEKT d.o.o. , OIB 54752098255, Laginjina 2,51000 Rijeka; Rijeka</item>
      <item>KONZUM d.d., OIB 29955634590, M. Čavića 1a,10000 Zagreb</item>
      <item>RIVOS d.o.o., OIB 14087596414, Lokvica 12,51250 Novi Vinodolski</item>
      <item>RI KLIMA Opatija d.o.o., OIB 65622780659, Pavlovac 7/a,51410 Opatija</item>
      <item>SONG VIVAK d.o.o., OIB 98596646677, Kralja Zvonimira 12,51250 Novi Vinodolski</item>
      <item>Arkada-trgovine d.o.o., OIB 02407532885, Osječka 39,51000 Rijeka</item>
      <item>Podravka prehrambena industrija d.d., OIB 18928523252, Ante Starčevića 32,48000 Koprivnica</item>
      <item>JAMNICA d.d., OIB 05050436541, Getaldićeva 3,10000 Zagreb</item>
      <item>Alen Tucman , OIB 56996921177,  P. Lončara 31,10290 Zaprešić</item>
      <item>STANIĆ d.o.o., OIB 50056415529, Kerestinečka cesta 57A, Kerestinec,10431 Sveta Nedjelja</item>
      <item>LEDELA d.o.o., OIB 77778384108, Perkovčeva 130,10430 Samobor</item>
      <item>NIKAS d.o.o., OIB 34588947552, općina Matulji, Jušići 69 d,51410 Jurdani</item>
      <item>INA - Industrija nafte d.d. , OIB 27759560625, Av. V. Holjevca 10; Amruševa 8/1,10000 Zagreb</item>
      <item>HEP - OPSKRBA d.o.o., OIB 63073332379, Ulica grada Vukovara 37,10000 Zagreb</item>
      <item>Prehrambeno industrijski kombinat d.d. , OIB 40174736344, Krešimirova 26,51000 Rijeka</item>
      <item>MILMAN d.o.o., OIB 59744512982, Kralja Tomislava 30,51260 Crikvenica</item>
      <item>JELA d.o.o., OIB 07181416806, Frankopanska 13,51260 Crikvenica</item>
      <item>EKO - TONERI d.o.o., OIB 03426057080, Omladinska 9,51000 Rijeka</item>
      <item>HEP-Operator distribucijskog sustava d.o.o., OIB 46830600751, Viktora Cara Emina 2,51000 Rijeka</item>
      <item>ISTRABENZ PLINI d.o.o., OIB 98426608580, Senjska cesta bb,51222 Bakar</item>
      <item>Goran Rihtarić, vl. EX - ALTO obrt za turističku animaciju i konzalting, OIB 36938469624, Ostogovićeva 7,10000 Zagreb</item>
      <item>Konica Minolta Hrvatska  - poslovna rješenja d.o.o., OIB 31697259786, Horvatova 82 ,10000 Zagreb</item>
      <item>Damir Jovanović, vl. Trgovina na malo i veliko "MAJA", OIB 11330648753, A. Mažuranića  63a,51250 Novi Vinodolski</item>
      <item>Crikvenica - Opatija EKO d.o.o., PJ Crikvenica, OIB 46094474369, Ivana Zavidića 3,51410 Opatija</item>
      <item>KTD Vodovod Žrnovnica d.o.o., OIB 36612651354, Dubrova 22,51250 Novi Vinodolski</item>
      <item>KOMPAKT d.o.o., OIB 45729524925, Lindar /grad Pazin, Lindarski Križ 99H,52000 Pazin</item>
      <item>SKI KLUB "Rijeka" , OIB 79176245106, Vodovodna 13b,51000 Rijeka</item>
      <item>Hrvatske vode Zagreb VGI "Kvarnersko primorje i otoci", OIB 28921383001, Đure Šporera 3; Verdijeva 6/IV,51000 Rijeka</item>
      <item>Hrvatska radiotelevizija , OIB 68419124305, Prisavlje 3,10000 Zagreb</item>
      <item>Kumrić Dražen, vl. obrta za poljoprivrednu proizvodnju Kumrić, OIB 98906487074, Maruševec, Selnik 78,42243 Kumrić</item>
      <item>Arsen Bratović, vl. AB - Elektro elektromehaničarski obrt, OIB 21210174789,  Veli Brgud 87,51213 Jurdani</item>
      <item>Darko Pečuvčić, vl. PLIN SERVIS, OIB 01525339458, Grižane 76a,51244 Grižane</item>
      <item>Kanasta d.o.o., OIB 38650647081, Braće Linardić 8,51500 Krk</item>
      <item>Republika Hrvatska, Primorsko-Goranska županija, Grad Crikvenica, OIB 11869822073, Kralja Tomislava 85,51260 Crikvenica</item>
      <item>LIFT-MONT Rijeka d.o.o., OIB 03254435180, Kršinićeva 8,51000 Rijeka</item>
      <item>TAPESS d.o.o., OIB 22248533094, Jurčići 3,51215 Kastav</item>
      <item>Pekara Primorje d.o.o., OIB 58250321533, Zidarska 39,51260 Crikvenica</item>
      <item>Silvana Komadina, vl. telekomunikacijski servis, OIB 48603691548, Braće Brozičević 8,51260 Crikvenica</item>
      <item>Turistička zajednica Grada Crikvenice, OIB 78748346087, Trg Stjepana Radića 1c,51260 Crikvenica</item>
      <item>VESNA GARTNER- PILAŠ, dr. med. specijalist medicine rada, Specijalistička ordinacija medicine rada, OIB 29999345835, Kotorska bb,51260 Crikvenica</item>
      <item>Zagreb nekretnine d.o.o. , OIB 15364543303,  Nova Ves 17,10000 Zagreb</item>
      <item>Jadran usluge d.o.o., OIB 13456343486, Ivana Skomerže 1,51260 Crikvenica</item>
      <item>Pekara Benić d.o.o., OIB 39248075627, Mavrići 54,51262 Grižane-Belgrad</item>
      <item>Laserline d.o.o., OIB 26680017138, Tribje 17,52470 Umag</item>
      <item>Vjekoslav Rajber, OIB 31213125160, Vinogradska 67a,48000 Koprivnica</item>
      <item>Arhiver d.o.o. , OIB 62996782776, S.V.Čiče 4,51000 Rijeka</item>
      <item>Vladimir i Mladenka Sergo kao vlasnici zajedničkog obrta za proizvodnju i trgovinu "Galanterija", OIB 31174439006, M.B.Rašana 9,52000 Pazin</item>
      <item>Zvonko Host kao vlasnik SERVIS ELEKTRONIKE, OIB 10152255355,  Jardasi 42,51215 Kastav</item>
      <item>"METRO-KON" d.o.o., OIB 53596535064, Poljana B.  Hanžekovića 47,10000 Zagreb</item>
      <item>Ivica Jurković kao vlasnik Sportskog centra "Omorika", OIB 33477840475, Gajevo šetalište b.b.,51265 Dramalj</item>
      <item>NEGRO-USLUGE d.o.o., OIB 48437572337, Kalina 11,51000 Rijeka</item>
      <item>Goranka Hinić, OIB 77443062936, Lomnička 21,10 000 Zagreb</item>
      <item>Juraj Bačić, OIB 39483071342, Blažići 2,51243 Tribalj</item>
      <item>Tomislav Barac, OIB 41163047839, Br. Buchoffer 2,51260 Crikvenica</item>
      <item>Darko Blašković, OIB 61948367231, A. Barca 18,51260 Crikvenica</item>
      <item>Saša Brnčić, OIB 09214936285, Sopaljska 7,51260 Crikvenica</item>
      <item>Vladimir Brnić, OIB 68992713424, Sad 10,51260 Crikvenica</item>
      <item>Željka  Crnjanović, OIB 28769799621, E. Antića 19,51266 Selce</item>
      <item>Ana Cvitković, OIB 79936963157, M. Marulića 5,51260 Crikvenica</item>
      <item>Anka Domijan, OIB 23867788624, Petak 3,51260 Crikvenica</item>
      <item>Milka Domijan, OIB 99513368126, Prilaz obali 6,51260 Crikvenica</item>
      <item>Ivan Gašparović, OIB 10278490211, Vukovarska 16,51260 Crikvenica</item>
      <item>Robert Gecan, OIB 29064689722, J. T. Košuljandića 1,51265 Dramalj</item>
      <item>(pok. Željka) Kristina Grbčić, OIB 41687485744, Obala 29,51264 Jadranovo</item>
      <item>Nenad Grubić, OIB 84821149311, Tomislavova 89,51260 Crikvenica</item>
      <item>Marijan Jurinčić, OIB 76023856410, Tončićevo 29,51260 Crikvenica</item>
      <item>Melanija Kaliman, OIB 91024294834, Mihovila Jeličića 37,51266 Selce</item>
      <item>Anton Kirinčić, OIB 47660451579, Brdo 1,51515 Šilo</item>
      <item>Afrodita Komadina, S. Jeličića 59,51266 Selce</item>
      <item>Milica Krpan, OIB 24323637230, Basaričekova 38,51260 Crikvenica</item>
      <item>Aramis Liebhardt, OIB 13814878186, I. Gundulića 7,51260 Crikvenica</item>
      <item>Nada Lončar, OIB 10136293410, Ladvić 11 b,51260 Crikvenica</item>
      <item>Marina Lončarić, OIB 88158795676, A. Antića 15,51266 Selce</item>
      <item>Ivan Miočić, OIB 97803559992, Hrusta VI b/12,51260 Crikvenica</item>
      <item>Vladimir Montanari, OIB 88274525632, Franje Cara 15,51260 Crikvenica</item>
      <item>Josip Mužević, OIB 21068790568, Br. Košuljandić 44,51265 Dramalj</item>
      <item>Ivana Peko Lončar, OIB 26949040669, A. Kršula 8 a,51266 Selce</item>
      <item>Andrija Peričić, OIB 00437414209, Donji Zagon 11,51251 Donji Zagon</item>
      <item>Zdravko Periš, OIB 11291730612, Basaričekova 9,51260 Crikvenica</item>
      <item>Zvjezdan Preden, OIB 83285416778, Veli Kijac 22,51513 Omišalj</item>
      <item>Slobodan  Radetić, OIB 99658703913, Benići 71,51260 Crikvenica</item>
      <item>Anka Sokolić, OIB 82203870324, A. Kršula 19,51266 Selce</item>
      <item>Branko Sudar, OIB 06277502311, Vinodolska 26,51260 Crikvenica</item>
      <item>Marija Šoštarić, OIB 85546289133, M. Tita 72,51266 Selce</item>
      <item>Siniša Tomašić, OIB 10125305225, I. Gundulića 25,51260 Crikvenica</item>
      <item>Ivana Trubić, OIB 35722547469, Frankopanska 6,51260 Crikvenica</item>
      <item>Vidov Vijeko, OIB 85850074375, M. Tita 57,51266 Selce</item>
      <item>Kuzman Vukić, OIB 23057039320, Benići 56,51260 Crikvenica</item>
      <item>Agencija za osiguranje radničkih potraživanja u slučaju stečaja poslodavca, OIB 04323472109, </item>
      <item>ERSTE &amp; STEIERKISCHE BANK d.d., OIB 23057039320, Jadranski trg 3a,51000 Rijeka</item>
      <item>pok. Marija (Nenad) Jeličić, Maršala Tita 125,51266 Selce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null</item>
      <item>, OIB 56994999963</item>
      <item>, OIB null</item>
      <item>, OIB null</item>
      <item>, OIB null</item>
      <item>, OIB null</item>
      <item>, OIB null</item>
      <item>, OIB null</item>
      <item>, OIB null</item>
      <item>, OIB null</item>
      <item>, OIB null</item>
      <item>, OIB 72695335756</item>
      <item>, OIB null</item>
      <item>, OIB null</item>
      <item>, OIB null</item>
      <item>, OIB null</item>
      <item>, OIB null</item>
      <item>, OIB null</item>
      <item>, OIB 33879979692</item>
      <item>, OIB null</item>
      <item>, OIB null</item>
      <item>, OIB null</item>
      <item>, OIB 33220340137</item>
      <item>, OIB 00031704980</item>
      <item>, OIB 00183476943</item>
      <item>, OIB 00331924450</item>
      <item>, OIB 00352864378</item>
      <item>, OIB 00482430416</item>
      <item>, OIB 00580030300</item>
      <item>, OIB 00729213652</item>
      <item>, OIB 00895738043</item>
      <item>, OIB 00959950290</item>
      <item>, OIB 01015328878</item>
      <item>, OIB 01204783737</item>
      <item>, OIB 01230979461</item>
      <item>, OIB 01321144022</item>
      <item>, OIB 01334333837</item>
      <item>, OIB 1382290072</item>
      <item>, OIB 01461097532</item>
      <item>, OIB 01519840098</item>
      <item>, OIB 01566564883</item>
      <item>, OIB 01717803725</item>
      <item>, OIB 01752138257</item>
      <item>, OIB 01794197982</item>
      <item>, OIB 02095845812</item>
      <item>, OIB 03064743997</item>
      <item>, OIB 03068512259</item>
      <item>, OIB 3286342207</item>
      <item>, OIB 03395995403</item>
      <item>, OIB 03478840844</item>
      <item>, OIB 03734929265</item>
      <item>, OIB 03776915180</item>
      <item>, OIB 03853630154</item>
      <item>, OIB 03927686370</item>
      <item>, OIB 03982764294</item>
      <item>, OIB 04067291507</item>
      <item>, OIB 04071157989</item>
      <item>, OIB 04075244810</item>
      <item>, OIB 04091317840</item>
      <item>, OIB 4288294403</item>
      <item>, OIB 04323695410</item>
      <item>, OIB 04398554804</item>
      <item>, OIB 04443685381</item>
      <item>, OIB 4486325366</item>
      <item>, OIB 04569032796</item>
      <item>, OIB 04808475283</item>
      <item>, OIB 04910038153</item>
      <item>, OIB 04935145760</item>
      <item>, OIB 05248040278</item>
      <item>, OIB 05255286918</item>
      <item>, OIB 05307477063</item>
      <item>, OIB 05764602358</item>
      <item>, OIB 05819326882</item>
      <item>, OIB 05823430320</item>
      <item>, OIB 6002696762</item>
      <item>, OIB 06006728566</item>
      <item>, OIB 06059705313</item>
      <item>, OIB 06156663392</item>
      <item>, OIB 06266229856</item>
      <item>, OIB 06530138206</item>
      <item>, OIB 06573700602</item>
      <item>, OIB 06618473251</item>
      <item>, OIB 06671368015</item>
      <item>, OIB 07157247978</item>
      <item>, OIB 07308498700</item>
      <item>, OIB 07309091595</item>
      <item>, OIB 07660786675</item>
      <item>, OIB 7836003467</item>
      <item>, OIB 07853618269</item>
      <item>, OIB 07925926350</item>
      <item>, OIB 08180109073</item>
      <item>, OIB 08615260916</item>
      <item>, OIB 08627284309</item>
      <item>, OIB 8743319910</item>
      <item>, OIB 08935679283</item>
      <item>, OIB 08997311267</item>
      <item>, OIB 09286407311</item>
      <item>, OIB 9327291136</item>
      <item>, OIB 09527418010</item>
      <item>, OIB 09671716234</item>
      <item>, OIB 09705258294</item>
      <item>, OIB 09840270221</item>
      <item>, OIB 09843513117</item>
      <item>, OIB 09998566041</item>
      <item>, OIB 10031574360</item>
      <item>, OIB 10125305225</item>
      <item>, OIB 10144805902</item>
      <item>, OIB 10321384747</item>
      <item>, OIB 10715089092</item>
      <item>, OIB 10818451713</item>
      <item>, OIB 10960235878</item>
      <item>, OIB 11112529596</item>
      <item>, OIB 11222359011</item>
      <item>, OIB 11334263797</item>
      <item>, OIB 11436254624</item>
      <item>, OIB 11877698144</item>
      <item>, OIB 11946180073</item>
      <item>, OIB 11970305027</item>
      <item>, OIB 12057981809</item>
      <item>, OIB 12078388303</item>
      <item>, OIB 12113567585</item>
      <item>, OIB 12137905305</item>
      <item>, OIB 12147098055</item>
      <item>, OIB 12412409030</item>
      <item>, OIB 12503418002</item>
      <item>, OIB 12519027744</item>
      <item>, OIB 12705818080</item>
      <item>, OIB 12778826682</item>
      <item>, OIB 12780447351</item>
      <item>, OIB 12818595728</item>
      <item>, OIB 12889114850</item>
      <item>, OIB 13017258635</item>
      <item>, OIB 13045077755</item>
      <item>, OIB 13053732239</item>
      <item>, OIB 13070255255</item>
      <item>, OIB 13078127547</item>
      <item>, OIB 13098373896</item>
      <item>, OIB 13343882953</item>
      <item>, OIB 13456293846</item>
      <item>, OIB 13720287865</item>
      <item>, OIB 13822690072</item>
      <item>, OIB 13969415397</item>
      <item>, OIB 13995158115</item>
      <item>, OIB 14062358396</item>
      <item>, OIB 14426121076</item>
      <item>, OIB 14517071316</item>
      <item>, OIB 14702607487</item>
      <item>, OIB 14836158450</item>
      <item>, OIB 14906364627</item>
      <item>, OIB 15057461824</item>
      <item>, OIB 15254711783</item>
      <item>, OIB 15454783727</item>
      <item>, OIB 15461762781</item>
      <item>, OIB 15488859116</item>
      <item>, OIB 15520868988</item>
      <item>, OIB 15696142082</item>
      <item>, OIB 15743547330</item>
      <item>, OIB 15928003101</item>
      <item>, OIB 15999620533</item>
      <item>, OIB 16064853764</item>
      <item>, OIB 16095727300</item>
      <item>, OIB 16106136964</item>
      <item>, OIB 16172635315</item>
      <item>, OIB 16320919247</item>
      <item>, OIB 16615801682</item>
      <item>, OIB 16748734804</item>
      <item>, OIB 16750760821</item>
      <item>, OIB 16835766564</item>
      <item>, OIB 16909932700</item>
      <item>, OIB 17403078567</item>
      <item>, OIB 17451328275</item>
      <item>, OIB 17507210678</item>
      <item>, OIB 17524367829</item>
      <item>, OIB 17639177396</item>
      <item>, OIB 17735908074</item>
      <item>, OIB 17778836164</item>
      <item>, OIB 17901246902</item>
      <item>, OIB 17973310644</item>
      <item>, OIB 17987163851</item>
      <item>, OIB 18219589575</item>
      <item>, OIB 18341658603</item>
      <item>, OIB 18626516130</item>
      <item>, OIB 18840500591</item>
      <item>, OIB 18985328209</item>
      <item>, OIB 19033799042</item>
      <item>, OIB 19236656835</item>
      <item>, OIB 19530490642</item>
      <item>, OIB 19625290825</item>
      <item>, OIB 20363960955</item>
      <item>, OIB 20605444121</item>
      <item>, OIB 20608432664</item>
      <item>, OIB 20875100180</item>
      <item>, OIB 20922977986</item>
      <item>, OIB 21097831622</item>
      <item>, OIB 21211769391</item>
      <item>, OIB 21217198521</item>
      <item>, OIB 21731397003</item>
      <item>, OIB 21791194752</item>
      <item>, OIB 21798392060</item>
      <item>, OIB 21804881537</item>
      <item>, OIB 87374719356</item>
      <item>, OIB 02121583320</item>
      <item>, OIB 21916262266</item>
      <item>, OIB 21926537911</item>
      <item>, OIB 21951063172</item>
      <item>, OIB 21954934621</item>
      <item>, OIB 22256071366</item>
      <item>, OIB 22261027337</item>
      <item>, OIB 22385132326</item>
      <item>, OIB 22466177278</item>
      <item>, OIB 22630594457</item>
      <item>, OIB 22777493217</item>
      <item>, OIB 22787426230</item>
      <item>, OIB 22884399530</item>
      <item>, OIB 22933364920</item>
      <item>, OIB 23073483942</item>
      <item>, OIB 23187130043</item>
      <item>, OIB 23268155358</item>
      <item>, OIB 23302786159</item>
      <item>, OIB 23321134873</item>
      <item>, OIB 23348905311</item>
      <item>, OIB 23567979698</item>
      <item>, OIB 23638284992</item>
      <item>, OIB 23860239071</item>
      <item>, OIB 23901066951</item>
      <item>, OIB 24107197220</item>
      <item>, OIB 24231536342</item>
      <item>, OIB 24265010911</item>
      <item>, OIB 24265569115</item>
      <item>, OIB 24345294814</item>
      <item>, OIB 24396129486</item>
      <item>, OIB 24442634031</item>
      <item>, OIB 24600136140</item>
      <item>, OIB 24694582370</item>
      <item>, OIB 24704459512</item>
      <item>, OIB 24892575863</item>
      <item>, OIB 24905953241</item>
      <item>, OIB 25069857732</item>
      <item>, OIB 25091536758</item>
      <item>, OIB 25185986029</item>
      <item>, OIB 25229835841</item>
      <item>, OIB 25229970572</item>
      <item>, OIB 25256115930</item>
      <item>, OIB 25536824393</item>
      <item>, OIB 25545666665</item>
      <item>, OIB 25588128854</item>
      <item>, OIB 25943421017</item>
      <item>, OIB 26012691330</item>
      <item>, OIB 26017349047</item>
      <item>, OIB 26204394900</item>
      <item>, OIB 26256457137</item>
      <item>, OIB 26273143005</item>
      <item>, OIB 26337763592</item>
      <item>, OIB 26358954800</item>
      <item>, OIB 26383533109</item>
      <item>, OIB 26768782135</item>
      <item>, OIB 26824699557</item>
      <item>, OIB 26877410862</item>
      <item>, OIB 26919209412</item>
      <item>, OIB 27066149936</item>
      <item>, OIB 27112285021</item>
      <item>, OIB 27135664719</item>
      <item>, OIB 27304529341</item>
      <item>, OIB 27308570809</item>
      <item>, OIB 27393929250</item>
      <item>, OIB 27471842487</item>
      <item>, OIB 27544547315</item>
      <item>, OIB 27653935452</item>
      <item>, OIB 27703839272</item>
      <item>, OIB 27805714821</item>
      <item>, OIB 27823129294</item>
      <item>, OIB 27902042943</item>
      <item>, OIB 28188489967</item>
      <item>, OIB 28520122239</item>
      <item>, OIB 28590773896</item>
      <item>, OIB 28691771439</item>
      <item>, OIB 28754597893</item>
      <item>, OIB 28988462488</item>
      <item>, OIB 29095904993</item>
      <item>, OIB 29139821100</item>
      <item>, OIB 29175374636</item>
      <item>, OIB 29373277147</item>
      <item>, OIB 29547514898</item>
      <item>, OIB 29585749171</item>
      <item>, OIB 29769716618</item>
      <item>, OIB 30016313468</item>
      <item>, OIB 30114915130</item>
      <item>, OIB 30401361379</item>
      <item>, OIB 30457761556</item>
      <item>, OIB 30502501799</item>
      <item>, OIB 30666022818</item>
      <item>, OIB 30801654346</item>
      <item>, OIB 30923354945</item>
      <item>, OIB 31115755682</item>
      <item>, OIB 31192684693</item>
      <item>, OIB 31499667371</item>
      <item>, OIB 31636984340</item>
      <item>, OIB 31658817122</item>
      <item>, OIB 31866455550</item>
      <item>, OIB 31911536544</item>
      <item>, OIB 32098148511</item>
      <item>, OIB 32173515446</item>
      <item>, OIB 32299241377</item>
      <item>, OIB 32449446849</item>
      <item>, OIB 32534217053</item>
      <item>, OIB 32755784308</item>
      <item>, OIB 32795379549</item>
      <item>, OIB 32847370032</item>
      <item>, OIB 32894692455</item>
      <item>, OIB 32946572428</item>
      <item>, OIB 32962088787</item>
      <item>, OIB 33057573126</item>
      <item>, OIB 33146451257</item>
      <item>, OIB 33262652334</item>
      <item>, OIB 33331340683</item>
      <item>, OIB 33475912455</item>
      <item>, OIB 33532981923</item>
      <item>, OIB 33565911249</item>
      <item>, OIB 33577491943</item>
      <item>, OIB 33587551592</item>
      <item>, OIB 33728878406</item>
      <item>, OIB 33744572718</item>
      <item>, OIB 33820976383</item>
      <item>, OIB 33821668302</item>
      <item>, OIB 33913508891</item>
      <item>, OIB 33925461850</item>
      <item>, OIB 33968354972</item>
      <item>, OIB 33974633889</item>
      <item>, OIB 34268928006</item>
      <item>, OIB 34534493459</item>
      <item>, OIB 34536656642</item>
      <item>, OIB 34744831329</item>
      <item>, OIB 34951320298</item>
      <item>, OIB 35234292573</item>
      <item>, OIB 35353414582</item>
      <item>, OIB 35660976846</item>
      <item>, OIB 36015796787</item>
      <item>, OIB 36200128119</item>
      <item>, OIB 36582057638</item>
      <item>, OIB 36691101554</item>
      <item>, OIB 36771677727</item>
      <item>, OIB 36840841914</item>
      <item>, OIB 37065363375</item>
      <item>, OIB 37177504460</item>
      <item>, OIB 37263209962</item>
      <item>, OIB 37629713219</item>
      <item>, OIB 37649812970</item>
      <item>, OIB 37854709781</item>
      <item>, OIB 37959218373</item>
      <item>, OIB 37982772814</item>
      <item>, OIB 38032697141</item>
      <item>, OIB 38174429645</item>
      <item>, OIB 38190578831</item>
      <item>, OIB 38469805736</item>
      <item>, OIB 38802460714</item>
      <item>, OIB 38886261531</item>
      <item>, OIB 38937951309</item>
      <item>, OIB 38977763789</item>
      <item>, OIB 39037282197</item>
      <item>, OIB 39116935485</item>
      <item>, OIB 39369207665</item>
      <item>, OIB 39376418177</item>
      <item>, OIB 39544873502</item>
      <item>, OIB 39680812529</item>
      <item>, OIB 39863614377</item>
      <item>, OIB 40148939206</item>
      <item>, OIB 40163702766</item>
      <item>, OIB 40177785001</item>
      <item>, OIB 40190808180</item>
      <item>, OIB 40591744505</item>
      <item>, OIB 40740226122</item>
      <item>, OIB 40764723117</item>
      <item>, OIB 40777486772</item>
      <item>, OIB 40780401747</item>
      <item>, OIB 40986525947</item>
      <item>, OIB 41086151696</item>
      <item>, OIB 41152968558</item>
      <item>, OIB 41220216035</item>
      <item>, OIB 41272582228</item>
      <item>, OIB 41423762377</item>
      <item>, OIB 41894497576</item>
      <item>, OIB 41936325791</item>
      <item>, OIB 41977295655</item>
      <item>, OIB 42208486452</item>
      <item>, OIB 42420556371</item>
      <item>, OIB 42555293728</item>
      <item>, OIB 42648220045</item>
      <item>, OIB 42673859960</item>
      <item>, OIB 42709704761</item>
      <item>, OIB 42726141950</item>
      <item>, OIB 42857666402</item>
      <item>, OIB 42896901409</item>
      <item>, OIB 42937256091</item>
      <item>, OIB 43071290800</item>
      <item>, OIB 43080921038</item>
      <item>, OIB 43112832163</item>
      <item>, OIB 43141906435</item>
      <item>, OIB 43165639929</item>
      <item>, OIB 43263726783</item>
      <item>, OIB 43295113171</item>
      <item>, OIB 43321500925</item>
      <item>, OIB 43359772250</item>
      <item>, OIB 43642135016</item>
      <item>, OIB 43659369804</item>
      <item>, OIB 43826183311</item>
      <item>, OIB 43843827544</item>
      <item>, OIB 44090163651</item>
      <item>, OIB 44161928210</item>
      <item>, OIB 44229011598</item>
      <item>, OIB 44412207464</item>
      <item>, OIB 44525047572</item>
      <item>, OIB 44592892300</item>
      <item>, OIB 44659144711</item>
      <item>, OIB 44671602835</item>
      <item>, OIB 44710450686</item>
      <item>, OIB 44756988359</item>
      <item>, OIB 44869993785</item>
      <item>, OIB 45036732922</item>
      <item>, OIB 45150395107</item>
      <item>, OIB 45165769399</item>
      <item>, OIB 45369672147</item>
      <item>, OIB 45656882523</item>
      <item>, OIB 45789346613</item>
      <item>, OIB 46475134259</item>
      <item>, OIB 46835468795</item>
      <item>, OIB 46927352156</item>
      <item>, OIB 47101797302</item>
      <item>, OIB 47140959557</item>
      <item>, OIB 47278985757</item>
      <item>, OIB 47893055313</item>
      <item>, OIB 48041700614</item>
      <item>, OIB 48108211655</item>
      <item>, OIB 48108988020</item>
      <item>, OIB 48238957790</item>
      <item>, OIB 48315391367</item>
      <item>, OIB 48405360965</item>
      <item>, OIB 48441698289</item>
      <item>, OIB 48477118681</item>
      <item>, OIB 48571579446</item>
      <item>, OIB 48584399267</item>
      <item>, OIB 48595161528</item>
      <item>, OIB 49331092187</item>
      <item>, OIB 49342594519</item>
      <item>, OIB 49344587502</item>
      <item>, OIB 49427901440</item>
      <item>, OIB 49464911632</item>
      <item>, OIB 49535477092</item>
      <item>, OIB 49544354760</item>
      <item>, OIB 49572661449</item>
      <item>, OIB 49580598761</item>
      <item>, OIB 49769960041</item>
      <item>, OIB 49850221833</item>
      <item>, OIB 50296389096</item>
      <item>, OIB 50493621918</item>
      <item>, OIB 51068690999</item>
      <item>, OIB 51113609692</item>
      <item>, OIB 51131565852</item>
      <item>, OIB 51329097460</item>
      <item>, OIB 51350032564</item>
      <item>, OIB 51494497250</item>
      <item>, OIB 51600637189</item>
      <item>, OIB 51901609610</item>
      <item>, OIB 52164093035</item>
      <item>, OIB 52184457792</item>
      <item>, OIB 52464184674</item>
      <item>, OIB 52491423644</item>
      <item>, OIB 52542592661</item>
      <item>, OIB 52855313167</item>
      <item>, OIB 52914071227</item>
      <item>, OIB 53031543336</item>
      <item>, OIB 53133123571</item>
      <item>, OIB 53242032791</item>
      <item>, OIB 53302458420</item>
      <item>, OIB 53431326441</item>
      <item>, OIB 53479857900</item>
      <item>, OIB 53619202107</item>
      <item>, OIB 53731640492</item>
      <item>, OIB 53880324490</item>
      <item>, OIB 54104210063</item>
      <item>, OIB 54293960553</item>
      <item>, OIB 54486510815</item>
      <item>, OIB 54989280409</item>
      <item>, OIB 55517593909</item>
      <item>, OIB 55703908563</item>
      <item>, OIB 55916988946</item>
      <item>, OIB 55975104889</item>
      <item>, OIB 56149116685</item>
      <item>, OIB 56153993191</item>
      <item>, OIB 56198878293</item>
      <item>, OIB 56243545198</item>
      <item>, OIB 56524573566</item>
      <item>, OIB 56728258655</item>
      <item>, OIB 56735648099</item>
      <item>, OIB 56820781001</item>
      <item>, OIB 56997679207</item>
      <item>, OIB 57066784118</item>
      <item>, OIB 57086995562</item>
      <item>, OIB 57221690520</item>
      <item>, OIB 57525883255</item>
      <item>, OIB 57834784802</item>
      <item>, OIB 57870195117</item>
      <item>, OIB 58395735250</item>
      <item>, OIB 58457213651</item>
      <item>, OIB 58492982368</item>
      <item>, OIB 58539989044</item>
      <item>, OIB 58565840456</item>
      <item>, OIB 58585425799</item>
      <item>, OIB 58597261036</item>
      <item>, OIB 58836938446</item>
      <item>, OIB 59172089561</item>
      <item>, OIB 59327411624</item>
      <item>, OIB 59393221191</item>
      <item>, OIB 59437642157</item>
      <item>, OIB 59470310622</item>
      <item>, OIB 59596780909</item>
      <item>, OIB 59881231310</item>
      <item>, OIB 60161012191</item>
      <item>, OIB 60379899174</item>
      <item>, OIB 60403435219</item>
      <item>, OIB 60473905145</item>
      <item>, OIB 60636259519</item>
      <item>, OIB 60653511785</item>
      <item>, OIB 60746236501</item>
      <item>, OIB 60857770232</item>
      <item>, OIB 61023405391</item>
      <item>, OIB 61042330723</item>
      <item>, OIB 61273315648</item>
      <item>, OIB 61425367072</item>
      <item>, OIB 61432878391</item>
      <item>, OIB 61535237589</item>
      <item>, OIB 61786397198</item>
      <item>, OIB 61895172623</item>
      <item>, OIB 62042992330</item>
      <item>, OIB 62200575471</item>
      <item>, OIB 62201578649</item>
      <item>, OIB 62228570941</item>
      <item>, OIB 62365591535</item>
      <item>, OIB 62390390665</item>
      <item>, OIB 62392173047</item>
      <item>, OIB 62431680528</item>
      <item>, OIB 62555862832</item>
      <item>, OIB 62577560575</item>
      <item>, OIB 62819905469</item>
      <item>, OIB 62905561406</item>
      <item>, OIB 63133929454</item>
      <item>, OIB 63198737722</item>
      <item>, OIB 63229908975</item>
      <item>, OIB 63389912281</item>
      <item>, OIB 63409355120</item>
      <item>, OIB 63467493547</item>
      <item>, OIB 63560552972</item>
      <item>, OIB 63588746437</item>
      <item>, OIB 63924523473</item>
      <item>, OIB 64131088151</item>
      <item>, OIB 64136932443</item>
      <item>, OIB 64260595716</item>
      <item>, OIB 64538199008</item>
      <item>, OIB 64573330209</item>
      <item>, OIB 64603230445</item>
      <item>, OIB 64608039248</item>
      <item>, OIB 64969769507</item>
      <item>, OIB 65097234898</item>
      <item>, OIB 65099738649</item>
      <item>, OIB 65102696373</item>
      <item>, OIB 65102696373</item>
      <item>, OIB 65156970759</item>
      <item>, OIB 65265058620</item>
      <item>, OIB 65271986709</item>
      <item>, OIB 65754560220</item>
      <item>, OIB 65900287926</item>
      <item>, OIB 65965360655</item>
      <item>, OIB 66001772110</item>
      <item>, OIB 66092235814</item>
      <item>, OIB 66099810959</item>
      <item>, OIB 66562652150</item>
      <item>, OIB 66976153331</item>
      <item>, OIB 67188007751</item>
      <item>, OIB 67266124036</item>
      <item>, OIB 67288155113</item>
      <item>, OIB 67368916954</item>
      <item>, OIB 67453810672</item>
      <item>, OIB 67500068410</item>
      <item>, OIB 67579076500</item>
      <item>, OIB 67663373729</item>
      <item>, OIB 67834552761</item>
      <item>, OIB 67922284650</item>
      <item>, OIB 68088824850</item>
      <item>, OIB 68204088509</item>
      <item>, OIB 68303880846</item>
      <item>, OIB 68400622861</item>
      <item>, OIB 68417482037</item>
      <item>, OIB 68683312892</item>
      <item>, OIB 69041521618</item>
      <item>, OIB 69080967466</item>
      <item>, OIB 69156353200</item>
      <item>, OIB 69297335706</item>
      <item>, OIB 69455774326</item>
      <item>, OIB 69551236493</item>
      <item>, OIB 69597642153</item>
      <item>, OIB 69856565661</item>
      <item>, OIB 70034361529</item>
      <item>, OIB 70058422459</item>
      <item>, OIB 70360010187</item>
      <item>, OIB 70755857354</item>
      <item>, OIB 70836512394</item>
      <item>, OIB 70860927486</item>
      <item>, OIB 71048286057</item>
      <item>, OIB 71168552868</item>
      <item>, OIB 71523756197</item>
      <item>, OIB 71549578843</item>
      <item>, OIB 71598301167</item>
      <item>, OIB 71745119899</item>
      <item>, OIB 72054303843</item>
      <item>, OIB 72577278447</item>
      <item>, OIB 72607943599</item>
      <item>, OIB 72693391502</item>
      <item>, OIB 73103305743</item>
      <item>, OIB 73145527988</item>
      <item>, OIB 73221853392</item>
      <item>, OIB 73300640952</item>
      <item>, OIB 73334542225</item>
      <item>, OIB 73573070316</item>
      <item>, OIB 73608905206</item>
      <item>, OIB 73638648067</item>
      <item>, OIB 73749863407</item>
      <item>, OIB 73781053932</item>
      <item>, OIB 74039193257</item>
      <item>, OIB 74224803698</item>
      <item>, OIB 74282338697</item>
      <item>, OIB 74370595942</item>
      <item>, OIB 74430756362</item>
      <item>, OIB 74466312501</item>
      <item>, OIB 74735426948</item>
      <item>, OIB 74931817652</item>
      <item>, OIB 75031985739</item>
      <item>, OIB 75096063195</item>
      <item>, OIB 75222794226</item>
      <item>, OIB 75273710785</item>
      <item>, OIB 75364825080</item>
      <item>, OIB 75404857346</item>
      <item>, OIB 75418006588</item>
      <item>, OIB 75597368633</item>
      <item>, OIB 75697032775</item>
      <item>, OIB 75725703130</item>
      <item>, OIB 75742861937</item>
      <item>, OIB 75961944052</item>
      <item>, OIB 76206311910</item>
      <item>, OIB 76283008619</item>
      <item>, OIB 76384921715</item>
      <item>, OIB 76475765024</item>
      <item>, OIB 76649572574</item>
      <item>, OIB 76901415567</item>
      <item>, OIB 76963566249</item>
      <item>, OIB 77132244822</item>
      <item>, OIB 77213421755</item>
      <item>, OIB 77248467590</item>
      <item>, OIB 77429544611</item>
      <item>, OIB 77492259993</item>
      <item>, OIB 77516006289</item>
      <item>, OIB 77852027143</item>
      <item>, OIB 77986246550</item>
      <item>, OIB 78024365415</item>
      <item>, OIB 78136402361</item>
      <item>, OIB 78230547714</item>
      <item>, OIB 78340971907</item>
      <item>, OIB 78348008071</item>
      <item>, OIB 78563607099</item>
      <item>, OIB 78653674096</item>
      <item>, OIB 78876024193</item>
      <item>, OIB 79048254480</item>
      <item>, OIB 79076857046</item>
      <item>, OIB 79094844535</item>
      <item>, OIB 79141555934</item>
      <item>, OIB 79182446370</item>
      <item>, OIB 79196762769</item>
      <item>, OIB 79614560578</item>
      <item>, OIB 79673285682</item>
      <item>, OIB 79793868240</item>
      <item>, OIB 80118955057</item>
      <item>, OIB 80148104913</item>
      <item>, OIB 80393187329</item>
      <item>, OIB 80417277561</item>
      <item>, OIB 80676293576</item>
      <item>, OIB 80913963222</item>
      <item>, OIB 81078385919</item>
      <item>, OIB 81124495738</item>
      <item>, OIB 81176982324</item>
      <item>, OIB 81220995621</item>
      <item>, OIB 81236804056</item>
      <item>, OIB 81294886721</item>
      <item>, OIB 81453008016</item>
      <item>, OIB 81585884481</item>
      <item>, OIB 81643856571</item>
      <item>, OIB 81758684809</item>
      <item>, OIB 82145540535</item>
      <item>, OIB 82323426964</item>
      <item>, OIB 82342340646</item>
      <item>, OIB 82456704569</item>
      <item>, OIB 82502093451</item>
      <item>, OIB 82551408345</item>
      <item>, OIB 82667797544</item>
      <item>, OIB 82719762394</item>
      <item>, OIB 82722469682</item>
      <item>, OIB 83125670340</item>
      <item>, OIB 83235736870</item>
      <item>, OIB 83237607804</item>
      <item>, OIB 83446090528</item>
      <item>, OIB 83490224552</item>
      <item>, OIB 83493840602</item>
      <item>, OIB 83499953696</item>
      <item>, OIB 83680597574</item>
      <item>, OIB 83838769701</item>
      <item>, OIB 83888528093</item>
      <item>, OIB 84060801434</item>
      <item>, OIB 84128230670</item>
      <item>, OIB 84220392079</item>
      <item>, OIB 84257009026</item>
      <item>, OIB 84278200263</item>
      <item>, OIB 84352773002</item>
      <item>, OIB 84425882373</item>
      <item>, OIB 84430545232</item>
      <item>, OIB 84496142758</item>
      <item>, OIB 84553823523</item>
      <item>, OIB 84638714926</item>
      <item>, OIB 84863546115</item>
      <item>, OIB 84918194716</item>
      <item>, OIB 84947668124</item>
      <item>, OIB 85439409939</item>
      <item>, OIB 85550576749</item>
      <item>, OIB 85692888453</item>
      <item>, OIB 85754944486</item>
      <item>, OIB 85799511678</item>
      <item>, OIB 86216519295</item>
      <item>, OIB 86247584226</item>
      <item>, OIB 86479941132</item>
      <item>, OIB 86819762378</item>
      <item>, OIB 86931967715</item>
      <item>, OIB 87074245652</item>
      <item>, OIB 87086359024</item>
      <item>, OIB 87183137748</item>
      <item>, OIB 87450258284</item>
      <item>, OIB 87745586839</item>
      <item>, OIB 87903209138</item>
      <item>, OIB 87926719972</item>
      <item>, OIB 88062147891</item>
      <item>, OIB 88111870679</item>
      <item>, OIB 88196323930</item>
      <item>, OIB 88234952252</item>
      <item>, OIB 88716827214</item>
      <item>, OIB 88725914844</item>
      <item>, OIB 88745143916</item>
      <item>, OIB 88805696156</item>
      <item>, OIB 88856573095</item>
      <item>, OIB 89010816650</item>
      <item>, OIB 89119011186</item>
      <item>, OIB 89157221813</item>
      <item>, OIB 89323133274</item>
      <item>, OIB 89377589294</item>
      <item>, OIB 89521589849</item>
      <item>, OIB 89593403145</item>
      <item>, OIB 89621218655</item>
      <item>, OIB 89634246448</item>
      <item>, OIB 89643124197</item>
      <item>, OIB 89653550616</item>
      <item>, OIB 89722866436</item>
      <item>, OIB 89835630084</item>
      <item>, OIB 89872663683</item>
      <item>, OIB 89890802118</item>
      <item>, OIB 90020264919</item>
      <item>, OIB 90036209281</item>
      <item>, OIB 90087548179</item>
      <item>, OIB 90090665793</item>
      <item>, OIB 90113947833</item>
      <item>, OIB 90143132190</item>
      <item>, OIB 90232041843</item>
      <item>, OIB 90552121865</item>
      <item>, OIB 90598815901</item>
      <item>, OIB 90826947848</item>
      <item>, OIB 91169127118</item>
      <item>, OIB 91249935820</item>
      <item>, OIB 91519673170</item>
      <item>, OIB 91546412898</item>
      <item>, OIB 91636558407</item>
      <item>, OIB 91654199862</item>
      <item>, OIB 91819313597</item>
      <item>, OIB 91950818148</item>
      <item>, OIB 92075497025</item>
      <item>, OIB 92199546041</item>
      <item>, OIB 92261816975</item>
      <item>, OIB 92269448838</item>
      <item>, OIB 92304321238</item>
      <item>, OIB 92345302812</item>
      <item>, OIB 92403898266</item>
      <item>, OIB 92975176577</item>
      <item>, OIB 93067865935</item>
      <item>, OIB 93193907444</item>
      <item>, OIB 93259582186</item>
      <item>, OIB 93264150407</item>
      <item>, OIB 93314323548</item>
      <item>, OIB 93335045935</item>
      <item>, OIB 93406862954</item>
      <item>, OIB 93694012444</item>
      <item>, OIB 93776799619</item>
      <item>, OIB 93858988390</item>
      <item>, OIB 93871071056</item>
      <item>, OIB 93877432545</item>
      <item>, OIB 93896949996</item>
      <item>, OIB 94236437865</item>
      <item>, OIB 94360543427</item>
      <item>, OIB 94473090657</item>
      <item>, OIB 94756065183</item>
      <item>, OIB 94792389193</item>
      <item>, OIB 94912887885</item>
      <item>, OIB 95466468181</item>
      <item>, OIB 95512173540</item>
      <item>, OIB 95564979252</item>
      <item>, OIB 95596558858</item>
      <item>, OIB 95655510904</item>
      <item>, OIB 95745403508</item>
      <item>, OIB 95770471792</item>
      <item>, OIB 95994842233</item>
      <item>, OIB 96307208645</item>
      <item>, OIB 96460193060</item>
      <item>, OIB 96487383761</item>
      <item>, OIB 96490654877</item>
      <item>, OIB 96708146986</item>
      <item>, OIB 96715849078</item>
      <item>, OIB 96782834560</item>
      <item>, OIB 96915401911</item>
      <item>, OIB 97207122185</item>
      <item>, OIB 97217475352</item>
      <item>, OIB 97359314983</item>
      <item>, OIB 97385821114</item>
      <item>, OIB 97560983246</item>
      <item>, OIB 97754469615</item>
      <item>, OIB 97877404727</item>
      <item>, OIB 97944624790</item>
      <item>, OIB 98017124981</item>
      <item>, OIB 98079407658</item>
      <item>, OIB 98084213498</item>
      <item>, OIB 98196826417</item>
      <item>, OIB 98234037948</item>
      <item>, OIB 98451456636</item>
      <item>, OIB 98468047168</item>
      <item>, OIB 98506751360</item>
      <item>, OIB 98779642956</item>
      <item>, OIB 98878198692</item>
      <item>, OIB 98897856107</item>
      <item>, OIB 98960600912</item>
      <item>, OIB 99380238563</item>
      <item>, OIB 99582535529</item>
      <item>, OIB 99825713224</item>
      <item>, OIB 99867011981</item>
      <item>, OIB 99947749328</item>
      <item>, OIB 99962528730</item>
      <item>, OIB 99975468208</item>
      <item>, OIB 19417047039</item>
      <item>, OIB 57464837685</item>
      <item>, OIB null</item>
      <item>, OIB null</item>
      <item>, OIB 31275069338</item>
      <item>, OIB 18683136487</item>
      <item>, OIB 18683136487</item>
      <item>, OIB 18683136487</item>
      <item>, OIB 04323472109</item>
      <item>, OIB 52634238587</item>
      <item>, OIB 66078036556</item>
      <item>, OIB 15191211491</item>
      <item>, OIB 71394193474</item>
      <item>, OIB 45613787772</item>
      <item>, OIB 75836772939</item>
      <item>, OIB 60419782274</item>
      <item>, OIB 79926813469</item>
      <item>, OIB 29072112819</item>
      <item>, OIB 71246956955</item>
      <item>, OIB 81237622100</item>
      <item>, OIB 42255248046</item>
      <item>, OIB 64406809162</item>
      <item>, OIB 14998834808</item>
      <item>, OIB 60667234687</item>
      <item>, OIB 23359164583</item>
      <item>, OIB 02025583821</item>
      <item>, OIB 16538002788</item>
      <item>, OIB 56668956985</item>
      <item>, OIB 69300817215</item>
      <item>, OIB 23687332776</item>
      <item>, OIB 75666130770</item>
      <item>, OIB 89958947498</item>
      <item>, OIB 49703381463</item>
      <item>, OIB 83937636863</item>
      <item>, OIB 69693144506</item>
      <item>, OIB 61363004712</item>
      <item>, OIB 03088788819</item>
      <item>, OIB 68902357395</item>
      <item>, OIB 82266510597</item>
      <item>, OIB 19940638488</item>
      <item>, OIB 24609583524</item>
      <item>, OIB 23082342219</item>
      <item>, OIB 90487555284</item>
      <item>, OIB 09520995772</item>
      <item>, OIB 00228269289</item>
      <item>, OIB 27202871867</item>
      <item>, OIB 81793146560</item>
      <item>, OIB 44138062462</item>
      <item>, OIB 26187994862</item>
      <item>, OIB 22233911854</item>
      <item>, OIB 38725092435</item>
      <item>, OIB 19712232615</item>
      <item>, OIB 54752098255</item>
      <item>, OIB 29955634590</item>
      <item>, OIB 14087596414</item>
      <item>, OIB 65622780659</item>
      <item>, OIB 98596646677</item>
      <item>, OIB 02407532885</item>
      <item>, OIB 18928523252</item>
      <item>, OIB 05050436541</item>
      <item>, OIB 56996921177</item>
      <item>, OIB 50056415529</item>
      <item>, OIB 77778384108</item>
      <item>, OIB 34588947552</item>
      <item>, OIB 27759560625</item>
      <item>, OIB 63073332379</item>
      <item>, OIB 40174736344</item>
      <item>, OIB 59744512982</item>
      <item>, OIB 07181416806</item>
      <item>, OIB 03426057080</item>
      <item>, OIB 46830600751</item>
      <item>, OIB 98426608580</item>
      <item>, OIB 36938469624</item>
      <item>, OIB 31697259786</item>
      <item>, OIB 11330648753</item>
      <item>, OIB 46094474369</item>
      <item>, OIB 36612651354</item>
      <item>, OIB 45729524925</item>
      <item>, OIB 79176245106</item>
      <item>, OIB 28921383001</item>
      <item>, OIB 68419124305</item>
      <item>, OIB 98906487074</item>
      <item>, OIB 21210174789</item>
      <item>, OIB 01525339458</item>
      <item>, OIB 38650647081</item>
      <item>, OIB 11869822073</item>
      <item>, OIB 03254435180</item>
      <item>, OIB 22248533094</item>
      <item>, OIB 58250321533</item>
      <item>, OIB 48603691548</item>
      <item>, OIB 78748346087</item>
      <item>, OIB 29999345835</item>
      <item>, OIB 15364543303</item>
      <item>, OIB 13456343486</item>
      <item>, OIB 39248075627</item>
      <item>, OIB 26680017138</item>
      <item>, OIB 31213125160</item>
      <item>, OIB 62996782776</item>
      <item>, OIB 31174439006</item>
      <item>, OIB 10152255355</item>
      <item>, OIB 53596535064</item>
      <item>, OIB 33477840475</item>
      <item>, OIB 48437572337</item>
      <item>, OIB 77443062936</item>
      <item>, OIB 39483071342</item>
      <item>, OIB 41163047839</item>
      <item>, OIB 61948367231</item>
      <item>, OIB 09214936285</item>
      <item>, OIB 68992713424</item>
      <item>, OIB 28769799621</item>
      <item>, OIB 79936963157</item>
      <item>, OIB 23867788624</item>
      <item>, OIB 99513368126</item>
      <item>, OIB 10278490211</item>
      <item>, OIB 29064689722</item>
      <item>, OIB 41687485744</item>
      <item>, OIB 84821149311</item>
      <item>, OIB 76023856410</item>
      <item>, OIB 91024294834</item>
      <item>, OIB 47660451579</item>
      <item>, OIB null</item>
      <item>, OIB 24323637230</item>
      <item>, OIB 13814878186</item>
      <item>, OIB 10136293410</item>
      <item>, OIB 88158795676</item>
      <item>, OIB 97803559992</item>
      <item>, OIB 88274525632</item>
      <item>, OIB 21068790568</item>
      <item>, OIB 26949040669</item>
      <item>, OIB 00437414209</item>
      <item>, OIB 11291730612</item>
      <item>, OIB 83285416778</item>
      <item>, OIB 99658703913</item>
      <item>, OIB 82203870324</item>
      <item>, OIB 06277502311</item>
      <item>, OIB 85546289133</item>
      <item>, OIB 10125305225</item>
      <item>, OIB 35722547469</item>
      <item>, OIB 85850074375</item>
      <item>, OIB 23057039320</item>
      <item>, OIB 04323472109</item>
      <item>, OIB 23057039320</item>
      <item>, OIB null</item>
    </izvorni_sadrzaj>
    <derivirana_varijabla naziv="DomainObject.Predmet.SudioniciListNazivOIB_1">
      <item>, OIB null</item>
      <item>, OIB null</item>
      <item>, OIB null</item>
      <item>, OIB null</item>
      <item>, OIB null</item>
      <item>, OIB null</item>
      <item>, OIB null</item>
      <item>, OIB null</item>
      <item>, OIB null</item>
      <item>, OIB null</item>
      <item>, OIB null</item>
      <item>, OIB 56994999963</item>
      <item>, OIB null</item>
      <item>, OIB null</item>
      <item>, OIB null</item>
      <item>, OIB null</item>
      <item>, OIB null</item>
      <item>, OIB null</item>
      <item>, OIB null</item>
      <item>, OIB null</item>
      <item>, OIB null</item>
      <item>, OIB 72695335756</item>
      <item>, OIB null</item>
      <item>, OIB null</item>
      <item>, OIB null</item>
      <item>, OIB null</item>
      <item>, OIB null</item>
      <item>, OIB null</item>
      <item>, OIB 33879979692</item>
      <item>, OIB null</item>
      <item>, OIB null</item>
      <item>, OIB null</item>
      <item>, OIB 33220340137</item>
      <item>, OIB 00031704980</item>
      <item>, OIB 00183476943</item>
      <item>, OIB 00331924450</item>
      <item>, OIB 00352864378</item>
      <item>, OIB 00482430416</item>
      <item>, OIB 00580030300</item>
      <item>, OIB 00729213652</item>
      <item>, OIB 00895738043</item>
      <item>, OIB 00959950290</item>
      <item>, OIB 01015328878</item>
      <item>, OIB 01204783737</item>
      <item>, OIB 01230979461</item>
      <item>, OIB 01321144022</item>
      <item>, OIB 01334333837</item>
      <item>, OIB 1382290072</item>
      <item>, OIB 01461097532</item>
      <item>, OIB 01519840098</item>
      <item>, OIB 01566564883</item>
      <item>, OIB 01717803725</item>
      <item>, OIB 01752138257</item>
      <item>, OIB 01794197982</item>
      <item>, OIB 02095845812</item>
      <item>, OIB 03064743997</item>
      <item>, OIB 03068512259</item>
      <item>, OIB 3286342207</item>
      <item>, OIB 03395995403</item>
      <item>, OIB 03478840844</item>
      <item>, OIB 03734929265</item>
      <item>, OIB 03776915180</item>
      <item>, OIB 03853630154</item>
      <item>, OIB 03927686370</item>
      <item>, OIB 03982764294</item>
      <item>, OIB 04067291507</item>
      <item>, OIB 04071157989</item>
      <item>, OIB 04075244810</item>
      <item>, OIB 04091317840</item>
      <item>, OIB 4288294403</item>
      <item>, OIB 04323695410</item>
      <item>, OIB 04398554804</item>
      <item>, OIB 04443685381</item>
      <item>, OIB 4486325366</item>
      <item>, OIB 04569032796</item>
      <item>, OIB 04808475283</item>
      <item>, OIB 04910038153</item>
      <item>, OIB 04935145760</item>
      <item>, OIB 05248040278</item>
      <item>, OIB 05255286918</item>
      <item>, OIB 05307477063</item>
      <item>, OIB 05764602358</item>
      <item>, OIB 05819326882</item>
      <item>, OIB 05823430320</item>
      <item>, OIB 6002696762</item>
      <item>, OIB 06006728566</item>
      <item>, OIB 06059705313</item>
      <item>, OIB 06156663392</item>
      <item>, OIB 06266229856</item>
      <item>, OIB 06530138206</item>
      <item>, OIB 06573700602</item>
      <item>, OIB 06618473251</item>
      <item>, OIB 06671368015</item>
      <item>, OIB 07157247978</item>
      <item>, OIB 07308498700</item>
      <item>, OIB 07309091595</item>
      <item>, OIB 07660786675</item>
      <item>, OIB 7836003467</item>
      <item>, OIB 07853618269</item>
      <item>, OIB 07925926350</item>
      <item>, OIB 08180109073</item>
      <item>, OIB 08615260916</item>
      <item>, OIB 08627284309</item>
      <item>, OIB 8743319910</item>
      <item>, OIB 08935679283</item>
      <item>, OIB 08997311267</item>
      <item>, OIB 09286407311</item>
      <item>, OIB 9327291136</item>
      <item>, OIB 09527418010</item>
      <item>, OIB 09671716234</item>
      <item>, OIB 09705258294</item>
      <item>, OIB 09840270221</item>
      <item>, OIB 09843513117</item>
      <item>, OIB 09998566041</item>
      <item>, OIB 10031574360</item>
      <item>, OIB 10125305225</item>
      <item>, OIB 10144805902</item>
      <item>, OIB 10321384747</item>
      <item>, OIB 10715089092</item>
      <item>, OIB 10818451713</item>
      <item>, OIB 10960235878</item>
      <item>, OIB 11112529596</item>
      <item>, OIB 11222359011</item>
      <item>, OIB 11334263797</item>
      <item>, OIB 11436254624</item>
      <item>, OIB 11877698144</item>
      <item>, OIB 11946180073</item>
      <item>, OIB 11970305027</item>
      <item>, OIB 12057981809</item>
      <item>, OIB 12078388303</item>
      <item>, OIB 12113567585</item>
      <item>, OIB 12137905305</item>
      <item>, OIB 12147098055</item>
      <item>, OIB 12412409030</item>
      <item>, OIB 12503418002</item>
      <item>, OIB 12519027744</item>
      <item>, OIB 12705818080</item>
      <item>, OIB 12778826682</item>
      <item>, OIB 12780447351</item>
      <item>, OIB 12818595728</item>
      <item>, OIB 12889114850</item>
      <item>, OIB 13017258635</item>
      <item>, OIB 13045077755</item>
      <item>, OIB 13053732239</item>
      <item>, OIB 13070255255</item>
      <item>, OIB 13078127547</item>
      <item>, OIB 13098373896</item>
      <item>, OIB 13343882953</item>
      <item>, OIB 13456293846</item>
      <item>, OIB 13720287865</item>
      <item>, OIB 13822690072</item>
      <item>, OIB 13969415397</item>
      <item>, OIB 13995158115</item>
      <item>, OIB 14062358396</item>
      <item>, OIB 14426121076</item>
      <item>, OIB 14517071316</item>
      <item>, OIB 14702607487</item>
      <item>, OIB 14836158450</item>
      <item>, OIB 14906364627</item>
      <item>, OIB 15057461824</item>
      <item>, OIB 15254711783</item>
      <item>, OIB 15454783727</item>
      <item>, OIB 15461762781</item>
      <item>, OIB 15488859116</item>
      <item>, OIB 15520868988</item>
      <item>, OIB 15696142082</item>
      <item>, OIB 15743547330</item>
      <item>, OIB 15928003101</item>
      <item>, OIB 15999620533</item>
      <item>, OIB 16064853764</item>
      <item>, OIB 16095727300</item>
      <item>, OIB 16106136964</item>
      <item>, OIB 16172635315</item>
      <item>, OIB 16320919247</item>
      <item>, OIB 16615801682</item>
      <item>, OIB 16748734804</item>
      <item>, OIB 16750760821</item>
      <item>, OIB 16835766564</item>
      <item>, OIB 16909932700</item>
      <item>, OIB 17403078567</item>
      <item>, OIB 17451328275</item>
      <item>, OIB 17507210678</item>
      <item>, OIB 17524367829</item>
      <item>, OIB 17639177396</item>
      <item>, OIB 17735908074</item>
      <item>, OIB 17778836164</item>
      <item>, OIB 17901246902</item>
      <item>, OIB 17973310644</item>
      <item>, OIB 17987163851</item>
      <item>, OIB 18219589575</item>
      <item>, OIB 18341658603</item>
      <item>, OIB 18626516130</item>
      <item>, OIB 18840500591</item>
      <item>, OIB 18985328209</item>
      <item>, OIB 19033799042</item>
      <item>, OIB 19236656835</item>
      <item>, OIB 19530490642</item>
      <item>, OIB 19625290825</item>
      <item>, OIB 20363960955</item>
      <item>, OIB 20605444121</item>
      <item>, OIB 20608432664</item>
      <item>, OIB 20875100180</item>
      <item>, OIB 20922977986</item>
      <item>, OIB 21097831622</item>
      <item>, OIB 21211769391</item>
      <item>, OIB 21217198521</item>
      <item>, OIB 21731397003</item>
      <item>, OIB 21791194752</item>
      <item>, OIB 21798392060</item>
      <item>, OIB 21804881537</item>
      <item>, OIB 87374719356</item>
      <item>, OIB 02121583320</item>
      <item>, OIB 21916262266</item>
      <item>, OIB 21926537911</item>
      <item>, OIB 21951063172</item>
      <item>, OIB 21954934621</item>
      <item>, OIB 22256071366</item>
      <item>, OIB 22261027337</item>
      <item>, OIB 22385132326</item>
      <item>, OIB 22466177278</item>
      <item>, OIB 22630594457</item>
      <item>, OIB 22777493217</item>
      <item>, OIB 22787426230</item>
      <item>, OIB 22884399530</item>
      <item>, OIB 22933364920</item>
      <item>, OIB 23073483942</item>
      <item>, OIB 23187130043</item>
      <item>, OIB 23268155358</item>
      <item>, OIB 23302786159</item>
      <item>, OIB 23321134873</item>
      <item>, OIB 23348905311</item>
      <item>, OIB 23567979698</item>
      <item>, OIB 23638284992</item>
      <item>, OIB 23860239071</item>
      <item>, OIB 23901066951</item>
      <item>, OIB 24107197220</item>
      <item>, OIB 24231536342</item>
      <item>, OIB 24265010911</item>
      <item>, OIB 24265569115</item>
      <item>, OIB 24345294814</item>
      <item>, OIB 24396129486</item>
      <item>, OIB 24442634031</item>
      <item>, OIB 24600136140</item>
      <item>, OIB 24694582370</item>
      <item>, OIB 24704459512</item>
      <item>, OIB 24892575863</item>
      <item>, OIB 24905953241</item>
      <item>, OIB 25069857732</item>
      <item>, OIB 25091536758</item>
      <item>, OIB 25185986029</item>
      <item>, OIB 25229835841</item>
      <item>, OIB 25229970572</item>
      <item>, OIB 25256115930</item>
      <item>, OIB 25536824393</item>
      <item>, OIB 25545666665</item>
      <item>, OIB 25588128854</item>
      <item>, OIB 25943421017</item>
      <item>, OIB 26012691330</item>
      <item>, OIB 26017349047</item>
      <item>, OIB 26204394900</item>
      <item>, OIB 26256457137</item>
      <item>, OIB 26273143005</item>
      <item>, OIB 26337763592</item>
      <item>, OIB 26358954800</item>
      <item>, OIB 26383533109</item>
      <item>, OIB 26768782135</item>
      <item>, OIB 26824699557</item>
      <item>, OIB 26877410862</item>
      <item>, OIB 26919209412</item>
      <item>, OIB 27066149936</item>
      <item>, OIB 27112285021</item>
      <item>, OIB 27135664719</item>
      <item>, OIB 27304529341</item>
      <item>, OIB 27308570809</item>
      <item>, OIB 27393929250</item>
      <item>, OIB 27471842487</item>
      <item>, OIB 27544547315</item>
      <item>, OIB 27653935452</item>
      <item>, OIB 27703839272</item>
      <item>, OIB 27805714821</item>
      <item>, OIB 27823129294</item>
      <item>, OIB 27902042943</item>
      <item>, OIB 28188489967</item>
      <item>, OIB 28520122239</item>
      <item>, OIB 28590773896</item>
      <item>, OIB 28691771439</item>
      <item>, OIB 28754597893</item>
      <item>, OIB 28988462488</item>
      <item>, OIB 29095904993</item>
      <item>, OIB 29139821100</item>
      <item>, OIB 29175374636</item>
      <item>, OIB 29373277147</item>
      <item>, OIB 29547514898</item>
      <item>, OIB 29585749171</item>
      <item>, OIB 29769716618</item>
      <item>, OIB 30016313468</item>
      <item>, OIB 30114915130</item>
      <item>, OIB 30401361379</item>
      <item>, OIB 30457761556</item>
      <item>, OIB 30502501799</item>
      <item>, OIB 30666022818</item>
      <item>, OIB 30801654346</item>
      <item>, OIB 30923354945</item>
      <item>, OIB 31115755682</item>
      <item>, OIB 31192684693</item>
      <item>, OIB 31499667371</item>
      <item>, OIB 31636984340</item>
      <item>, OIB 31658817122</item>
      <item>, OIB 31866455550</item>
      <item>, OIB 31911536544</item>
      <item>, OIB 32098148511</item>
      <item>, OIB 32173515446</item>
      <item>, OIB 32299241377</item>
      <item>, OIB 32449446849</item>
      <item>, OIB 32534217053</item>
      <item>, OIB 32755784308</item>
      <item>, OIB 32795379549</item>
      <item>, OIB 32847370032</item>
      <item>, OIB 32894692455</item>
      <item>, OIB 32946572428</item>
      <item>, OIB 32962088787</item>
      <item>, OIB 33057573126</item>
      <item>, OIB 33146451257</item>
      <item>, OIB 33262652334</item>
      <item>, OIB 33331340683</item>
      <item>, OIB 33475912455</item>
      <item>, OIB 33532981923</item>
      <item>, OIB 33565911249</item>
      <item>, OIB 33577491943</item>
      <item>, OIB 33587551592</item>
      <item>, OIB 33728878406</item>
      <item>, OIB 33744572718</item>
      <item>, OIB 33820976383</item>
      <item>, OIB 33821668302</item>
      <item>, OIB 33913508891</item>
      <item>, OIB 33925461850</item>
      <item>, OIB 33968354972</item>
      <item>, OIB 33974633889</item>
      <item>, OIB 34268928006</item>
      <item>, OIB 34534493459</item>
      <item>, OIB 34536656642</item>
      <item>, OIB 34744831329</item>
      <item>, OIB 34951320298</item>
      <item>, OIB 35234292573</item>
      <item>, OIB 35353414582</item>
      <item>, OIB 35660976846</item>
      <item>, OIB 36015796787</item>
      <item>, OIB 36200128119</item>
      <item>, OIB 36582057638</item>
      <item>, OIB 36691101554</item>
      <item>, OIB 36771677727</item>
      <item>, OIB 36840841914</item>
      <item>, OIB 37065363375</item>
      <item>, OIB 37177504460</item>
      <item>, OIB 37263209962</item>
      <item>, OIB 37629713219</item>
      <item>, OIB 37649812970</item>
      <item>, OIB 37854709781</item>
      <item>, OIB 37959218373</item>
      <item>, OIB 37982772814</item>
      <item>, OIB 38032697141</item>
      <item>, OIB 38174429645</item>
      <item>, OIB 38190578831</item>
      <item>, OIB 38469805736</item>
      <item>, OIB 38802460714</item>
      <item>, OIB 38886261531</item>
      <item>, OIB 38937951309</item>
      <item>, OIB 38977763789</item>
      <item>, OIB 39037282197</item>
      <item>, OIB 39116935485</item>
      <item>, OIB 39369207665</item>
      <item>, OIB 39376418177</item>
      <item>, OIB 39544873502</item>
      <item>, OIB 39680812529</item>
      <item>, OIB 39863614377</item>
      <item>, OIB 40148939206</item>
      <item>, OIB 40163702766</item>
      <item>, OIB 40177785001</item>
      <item>, OIB 40190808180</item>
      <item>, OIB 40591744505</item>
      <item>, OIB 40740226122</item>
      <item>, OIB 40764723117</item>
      <item>, OIB 40777486772</item>
      <item>, OIB 40780401747</item>
      <item>, OIB 40986525947</item>
      <item>, OIB 41086151696</item>
      <item>, OIB 41152968558</item>
      <item>, OIB 41220216035</item>
      <item>, OIB 41272582228</item>
      <item>, OIB 41423762377</item>
      <item>, OIB 41894497576</item>
      <item>, OIB 41936325791</item>
      <item>, OIB 41977295655</item>
      <item>, OIB 42208486452</item>
      <item>, OIB 42420556371</item>
      <item>, OIB 42555293728</item>
      <item>, OIB 42648220045</item>
      <item>, OIB 42673859960</item>
      <item>, OIB 42709704761</item>
      <item>, OIB 42726141950</item>
      <item>, OIB 42857666402</item>
      <item>, OIB 42896901409</item>
      <item>, OIB 42937256091</item>
      <item>, OIB 43071290800</item>
      <item>, OIB 43080921038</item>
      <item>, OIB 43112832163</item>
      <item>, OIB 43141906435</item>
      <item>, OIB 43165639929</item>
      <item>, OIB 43263726783</item>
      <item>, OIB 43295113171</item>
      <item>, OIB 43321500925</item>
      <item>, OIB 43359772250</item>
      <item>, OIB 43642135016</item>
      <item>, OIB 43659369804</item>
      <item>, OIB 43826183311</item>
      <item>, OIB 43843827544</item>
      <item>, OIB 44090163651</item>
      <item>, OIB 44161928210</item>
      <item>, OIB 44229011598</item>
      <item>, OIB 44412207464</item>
      <item>, OIB 44525047572</item>
      <item>, OIB 44592892300</item>
      <item>, OIB 44659144711</item>
      <item>, OIB 44671602835</item>
      <item>, OIB 44710450686</item>
      <item>, OIB 44756988359</item>
      <item>, OIB 44869993785</item>
      <item>, OIB 45036732922</item>
      <item>, OIB 45150395107</item>
      <item>, OIB 45165769399</item>
      <item>, OIB 45369672147</item>
      <item>, OIB 45656882523</item>
      <item>, OIB 45789346613</item>
      <item>, OIB 46475134259</item>
      <item>, OIB 46835468795</item>
      <item>, OIB 46927352156</item>
      <item>, OIB 47101797302</item>
      <item>, OIB 47140959557</item>
      <item>, OIB 47278985757</item>
      <item>, OIB 47893055313</item>
      <item>, OIB 48041700614</item>
      <item>, OIB 48108211655</item>
      <item>, OIB 48108988020</item>
      <item>, OIB 48238957790</item>
      <item>, OIB 48315391367</item>
      <item>, OIB 48405360965</item>
      <item>, OIB 48441698289</item>
      <item>, OIB 48477118681</item>
      <item>, OIB 48571579446</item>
      <item>, OIB 48584399267</item>
      <item>, OIB 48595161528</item>
      <item>, OIB 49331092187</item>
      <item>, OIB 49342594519</item>
      <item>, OIB 49344587502</item>
      <item>, OIB 49427901440</item>
      <item>, OIB 49464911632</item>
      <item>, OIB 49535477092</item>
      <item>, OIB 49544354760</item>
      <item>, OIB 49572661449</item>
      <item>, OIB 49580598761</item>
      <item>, OIB 49769960041</item>
      <item>, OIB 49850221833</item>
      <item>, OIB 50296389096</item>
      <item>, OIB 50493621918</item>
      <item>, OIB 51068690999</item>
      <item>, OIB 51113609692</item>
      <item>, OIB 51131565852</item>
      <item>, OIB 51329097460</item>
      <item>, OIB 51350032564</item>
      <item>, OIB 51494497250</item>
      <item>, OIB 51600637189</item>
      <item>, OIB 51901609610</item>
      <item>, OIB 52164093035</item>
      <item>, OIB 52184457792</item>
      <item>, OIB 52464184674</item>
      <item>, OIB 52491423644</item>
      <item>, OIB 52542592661</item>
      <item>, OIB 52855313167</item>
      <item>, OIB 52914071227</item>
      <item>, OIB 53031543336</item>
      <item>, OIB 53133123571</item>
      <item>, OIB 53242032791</item>
      <item>, OIB 53302458420</item>
      <item>, OIB 53431326441</item>
      <item>, OIB 53479857900</item>
      <item>, OIB 53619202107</item>
      <item>, OIB 53731640492</item>
      <item>, OIB 53880324490</item>
      <item>, OIB 54104210063</item>
      <item>, OIB 54293960553</item>
      <item>, OIB 54486510815</item>
      <item>, OIB 54989280409</item>
      <item>, OIB 55517593909</item>
      <item>, OIB 55703908563</item>
      <item>, OIB 55916988946</item>
      <item>, OIB 55975104889</item>
      <item>, OIB 56149116685</item>
      <item>, OIB 56153993191</item>
      <item>, OIB 56198878293</item>
      <item>, OIB 56243545198</item>
      <item>, OIB 56524573566</item>
      <item>, OIB 56728258655</item>
      <item>, OIB 56735648099</item>
      <item>, OIB 56820781001</item>
      <item>, OIB 56997679207</item>
      <item>, OIB 57066784118</item>
      <item>, OIB 57086995562</item>
      <item>, OIB 57221690520</item>
      <item>, OIB 57525883255</item>
      <item>, OIB 57834784802</item>
      <item>, OIB 57870195117</item>
      <item>, OIB 58395735250</item>
      <item>, OIB 58457213651</item>
      <item>, OIB 58492982368</item>
      <item>, OIB 58539989044</item>
      <item>, OIB 58565840456</item>
      <item>, OIB 58585425799</item>
      <item>, OIB 58597261036</item>
      <item>, OIB 58836938446</item>
      <item>, OIB 59172089561</item>
      <item>, OIB 59327411624</item>
      <item>, OIB 59393221191</item>
      <item>, OIB 59437642157</item>
      <item>, OIB 59470310622</item>
      <item>, OIB 59596780909</item>
      <item>, OIB 59881231310</item>
      <item>, OIB 60161012191</item>
      <item>, OIB 60379899174</item>
      <item>, OIB 60403435219</item>
      <item>, OIB 60473905145</item>
      <item>, OIB 60636259519</item>
      <item>, OIB 60653511785</item>
      <item>, OIB 60746236501</item>
      <item>, OIB 60857770232</item>
      <item>, OIB 61023405391</item>
      <item>, OIB 61042330723</item>
      <item>, OIB 61273315648</item>
      <item>, OIB 61425367072</item>
      <item>, OIB 61432878391</item>
      <item>, OIB 61535237589</item>
      <item>, OIB 61786397198</item>
      <item>, OIB 61895172623</item>
      <item>, OIB 62042992330</item>
      <item>, OIB 62200575471</item>
      <item>, OIB 62201578649</item>
      <item>, OIB 62228570941</item>
      <item>, OIB 62365591535</item>
      <item>, OIB 62390390665</item>
      <item>, OIB 62392173047</item>
      <item>, OIB 62431680528</item>
      <item>, OIB 62555862832</item>
      <item>, OIB 62577560575</item>
      <item>, OIB 62819905469</item>
      <item>, OIB 62905561406</item>
      <item>, OIB 63133929454</item>
      <item>, OIB 63198737722</item>
      <item>, OIB 63229908975</item>
      <item>, OIB 63389912281</item>
      <item>, OIB 63409355120</item>
      <item>, OIB 63467493547</item>
      <item>, OIB 63560552972</item>
      <item>, OIB 63588746437</item>
      <item>, OIB 63924523473</item>
      <item>, OIB 64131088151</item>
      <item>, OIB 64136932443</item>
      <item>, OIB 64260595716</item>
      <item>, OIB 64538199008</item>
      <item>, OIB 64573330209</item>
      <item>, OIB 64603230445</item>
      <item>, OIB 64608039248</item>
      <item>, OIB 64969769507</item>
      <item>, OIB 65097234898</item>
      <item>, OIB 65099738649</item>
      <item>, OIB 65102696373</item>
      <item>, OIB 65102696373</item>
      <item>, OIB 65156970759</item>
      <item>, OIB 65265058620</item>
      <item>, OIB 65271986709</item>
      <item>, OIB 65754560220</item>
      <item>, OIB 65900287926</item>
      <item>, OIB 65965360655</item>
      <item>, OIB 66001772110</item>
      <item>, OIB 66092235814</item>
      <item>, OIB 66099810959</item>
      <item>, OIB 66562652150</item>
      <item>, OIB 66976153331</item>
      <item>, OIB 67188007751</item>
      <item>, OIB 67266124036</item>
      <item>, OIB 67288155113</item>
      <item>, OIB 67368916954</item>
      <item>, OIB 67453810672</item>
      <item>, OIB 67500068410</item>
      <item>, OIB 67579076500</item>
      <item>, OIB 67663373729</item>
      <item>, OIB 67834552761</item>
      <item>, OIB 67922284650</item>
      <item>, OIB 68088824850</item>
      <item>, OIB 68204088509</item>
      <item>, OIB 68303880846</item>
      <item>, OIB 68400622861</item>
      <item>, OIB 68417482037</item>
      <item>, OIB 68683312892</item>
      <item>, OIB 69041521618</item>
      <item>, OIB 69080967466</item>
      <item>, OIB 69156353200</item>
      <item>, OIB 69297335706</item>
      <item>, OIB 69455774326</item>
      <item>, OIB 69551236493</item>
      <item>, OIB 69597642153</item>
      <item>, OIB 69856565661</item>
      <item>, OIB 70034361529</item>
      <item>, OIB 70058422459</item>
      <item>, OIB 70360010187</item>
      <item>, OIB 70755857354</item>
      <item>, OIB 70836512394</item>
      <item>, OIB 70860927486</item>
      <item>, OIB 71048286057</item>
      <item>, OIB 71168552868</item>
      <item>, OIB 71523756197</item>
      <item>, OIB 71549578843</item>
      <item>, OIB 71598301167</item>
      <item>, OIB 71745119899</item>
      <item>, OIB 72054303843</item>
      <item>, OIB 72577278447</item>
      <item>, OIB 72607943599</item>
      <item>, OIB 72693391502</item>
      <item>, OIB 73103305743</item>
      <item>, OIB 73145527988</item>
      <item>, OIB 73221853392</item>
      <item>, OIB 73300640952</item>
      <item>, OIB 73334542225</item>
      <item>, OIB 73573070316</item>
      <item>, OIB 73608905206</item>
      <item>, OIB 73638648067</item>
      <item>, OIB 73749863407</item>
      <item>, OIB 73781053932</item>
      <item>, OIB 74039193257</item>
      <item>, OIB 74224803698</item>
      <item>, OIB 74282338697</item>
      <item>, OIB 74370595942</item>
      <item>, OIB 74430756362</item>
      <item>, OIB 74466312501</item>
      <item>, OIB 74735426948</item>
      <item>, OIB 74931817652</item>
      <item>, OIB 75031985739</item>
      <item>, OIB 75096063195</item>
      <item>, OIB 75222794226</item>
      <item>, OIB 75273710785</item>
      <item>, OIB 75364825080</item>
      <item>, OIB 75404857346</item>
      <item>, OIB 75418006588</item>
      <item>, OIB 75597368633</item>
      <item>, OIB 75697032775</item>
      <item>, OIB 75725703130</item>
      <item>, OIB 75742861937</item>
      <item>, OIB 75961944052</item>
      <item>, OIB 76206311910</item>
      <item>, OIB 76283008619</item>
      <item>, OIB 76384921715</item>
      <item>, OIB 76475765024</item>
      <item>, OIB 76649572574</item>
      <item>, OIB 76901415567</item>
      <item>, OIB 76963566249</item>
      <item>, OIB 77132244822</item>
      <item>, OIB 77213421755</item>
      <item>, OIB 77248467590</item>
      <item>, OIB 77429544611</item>
      <item>, OIB 77492259993</item>
      <item>, OIB 77516006289</item>
      <item>, OIB 77852027143</item>
      <item>, OIB 77986246550</item>
      <item>, OIB 78024365415</item>
      <item>, OIB 78136402361</item>
      <item>, OIB 78230547714</item>
      <item>, OIB 78340971907</item>
      <item>, OIB 78348008071</item>
      <item>, OIB 78563607099</item>
      <item>, OIB 78653674096</item>
      <item>, OIB 78876024193</item>
      <item>, OIB 79048254480</item>
      <item>, OIB 79076857046</item>
      <item>, OIB 79094844535</item>
      <item>, OIB 79141555934</item>
      <item>, OIB 79182446370</item>
      <item>, OIB 79196762769</item>
      <item>, OIB 79614560578</item>
      <item>, OIB 79673285682</item>
      <item>, OIB 79793868240</item>
      <item>, OIB 80118955057</item>
      <item>, OIB 80148104913</item>
      <item>, OIB 80393187329</item>
      <item>, OIB 80417277561</item>
      <item>, OIB 80676293576</item>
      <item>, OIB 80913963222</item>
      <item>, OIB 81078385919</item>
      <item>, OIB 81124495738</item>
      <item>, OIB 81176982324</item>
      <item>, OIB 81220995621</item>
      <item>, OIB 81236804056</item>
      <item>, OIB 81294886721</item>
      <item>, OIB 81453008016</item>
      <item>, OIB 81585884481</item>
      <item>, OIB 81643856571</item>
      <item>, OIB 81758684809</item>
      <item>, OIB 82145540535</item>
      <item>, OIB 82323426964</item>
      <item>, OIB 82342340646</item>
      <item>, OIB 82456704569</item>
      <item>, OIB 82502093451</item>
      <item>, OIB 82551408345</item>
      <item>, OIB 82667797544</item>
      <item>, OIB 82719762394</item>
      <item>, OIB 82722469682</item>
      <item>, OIB 83125670340</item>
      <item>, OIB 83235736870</item>
      <item>, OIB 83237607804</item>
      <item>, OIB 83446090528</item>
      <item>, OIB 83490224552</item>
      <item>, OIB 83493840602</item>
      <item>, OIB 83499953696</item>
      <item>, OIB 83680597574</item>
      <item>, OIB 83838769701</item>
      <item>, OIB 83888528093</item>
      <item>, OIB 84060801434</item>
      <item>, OIB 84128230670</item>
      <item>, OIB 84220392079</item>
      <item>, OIB 84257009026</item>
      <item>, OIB 84278200263</item>
      <item>, OIB 84352773002</item>
      <item>, OIB 84425882373</item>
      <item>, OIB 84430545232</item>
      <item>, OIB 84496142758</item>
      <item>, OIB 84553823523</item>
      <item>, OIB 84638714926</item>
      <item>, OIB 84863546115</item>
      <item>, OIB 84918194716</item>
      <item>, OIB 84947668124</item>
      <item>, OIB 85439409939</item>
      <item>, OIB 85550576749</item>
      <item>, OIB 85692888453</item>
      <item>, OIB 85754944486</item>
      <item>, OIB 85799511678</item>
      <item>, OIB 86216519295</item>
      <item>, OIB 86247584226</item>
      <item>, OIB 86479941132</item>
      <item>, OIB 86819762378</item>
      <item>, OIB 86931967715</item>
      <item>, OIB 87074245652</item>
      <item>, OIB 87086359024</item>
      <item>, OIB 87183137748</item>
      <item>, OIB 87450258284</item>
      <item>, OIB 87745586839</item>
      <item>, OIB 87903209138</item>
      <item>, OIB 87926719972</item>
      <item>, OIB 88062147891</item>
      <item>, OIB 88111870679</item>
      <item>, OIB 88196323930</item>
      <item>, OIB 88234952252</item>
      <item>, OIB 88716827214</item>
      <item>, OIB 88725914844</item>
      <item>, OIB 88745143916</item>
      <item>, OIB 88805696156</item>
      <item>, OIB 88856573095</item>
      <item>, OIB 89010816650</item>
      <item>, OIB 89119011186</item>
      <item>, OIB 89157221813</item>
      <item>, OIB 89323133274</item>
      <item>, OIB 89377589294</item>
      <item>, OIB 89521589849</item>
      <item>, OIB 89593403145</item>
      <item>, OIB 89621218655</item>
      <item>, OIB 89634246448</item>
      <item>, OIB 89643124197</item>
      <item>, OIB 89653550616</item>
      <item>, OIB 89722866436</item>
      <item>, OIB 89835630084</item>
      <item>, OIB 89872663683</item>
      <item>, OIB 89890802118</item>
      <item>, OIB 90020264919</item>
      <item>, OIB 90036209281</item>
      <item>, OIB 90087548179</item>
      <item>, OIB 90090665793</item>
      <item>, OIB 90113947833</item>
      <item>, OIB 90143132190</item>
      <item>, OIB 90232041843</item>
      <item>, OIB 90552121865</item>
      <item>, OIB 90598815901</item>
      <item>, OIB 90826947848</item>
      <item>, OIB 91169127118</item>
      <item>, OIB 91249935820</item>
      <item>, OIB 91519673170</item>
      <item>, OIB 91546412898</item>
      <item>, OIB 91636558407</item>
      <item>, OIB 91654199862</item>
      <item>, OIB 91819313597</item>
      <item>, OIB 91950818148</item>
      <item>, OIB 92075497025</item>
      <item>, OIB 92199546041</item>
      <item>, OIB 92261816975</item>
      <item>, OIB 92269448838</item>
      <item>, OIB 92304321238</item>
      <item>, OIB 92345302812</item>
      <item>, OIB 92403898266</item>
      <item>, OIB 92975176577</item>
      <item>, OIB 93067865935</item>
      <item>, OIB 93193907444</item>
      <item>, OIB 93259582186</item>
      <item>, OIB 93264150407</item>
      <item>, OIB 93314323548</item>
      <item>, OIB 93335045935</item>
      <item>, OIB 93406862954</item>
      <item>, OIB 93694012444</item>
      <item>, OIB 93776799619</item>
      <item>, OIB 93858988390</item>
      <item>, OIB 93871071056</item>
      <item>, OIB 93877432545</item>
      <item>, OIB 93896949996</item>
      <item>, OIB 94236437865</item>
      <item>, OIB 94360543427</item>
      <item>, OIB 94473090657</item>
      <item>, OIB 94756065183</item>
      <item>, OIB 94792389193</item>
      <item>, OIB 94912887885</item>
      <item>, OIB 95466468181</item>
      <item>, OIB 95512173540</item>
      <item>, OIB 95564979252</item>
      <item>, OIB 95596558858</item>
      <item>, OIB 95655510904</item>
      <item>, OIB 95745403508</item>
      <item>, OIB 95770471792</item>
      <item>, OIB 95994842233</item>
      <item>, OIB 96307208645</item>
      <item>, OIB 96460193060</item>
      <item>, OIB 96487383761</item>
      <item>, OIB 96490654877</item>
      <item>, OIB 96708146986</item>
      <item>, OIB 96715849078</item>
      <item>, OIB 96782834560</item>
      <item>, OIB 96915401911</item>
      <item>, OIB 97207122185</item>
      <item>, OIB 97217475352</item>
      <item>, OIB 97359314983</item>
      <item>, OIB 97385821114</item>
      <item>, OIB 97560983246</item>
      <item>, OIB 97754469615</item>
      <item>, OIB 97877404727</item>
      <item>, OIB 97944624790</item>
      <item>, OIB 98017124981</item>
      <item>, OIB 98079407658</item>
      <item>, OIB 98084213498</item>
      <item>, OIB 98196826417</item>
      <item>, OIB 98234037948</item>
      <item>, OIB 98451456636</item>
      <item>, OIB 98468047168</item>
      <item>, OIB 98506751360</item>
      <item>, OIB 98779642956</item>
      <item>, OIB 98878198692</item>
      <item>, OIB 98897856107</item>
      <item>, OIB 98960600912</item>
      <item>, OIB 99380238563</item>
      <item>, OIB 99582535529</item>
      <item>, OIB 99825713224</item>
      <item>, OIB 99867011981</item>
      <item>, OIB 99947749328</item>
      <item>, OIB 99962528730</item>
      <item>, OIB 99975468208</item>
      <item>, OIB 19417047039</item>
      <item>, OIB 57464837685</item>
      <item>, OIB null</item>
      <item>, OIB null</item>
      <item>, OIB 31275069338</item>
      <item>, OIB 18683136487</item>
      <item>, OIB 18683136487</item>
      <item>, OIB 18683136487</item>
      <item>, OIB 04323472109</item>
      <item>, OIB 52634238587</item>
      <item>, OIB 66078036556</item>
      <item>, OIB 15191211491</item>
      <item>, OIB 71394193474</item>
      <item>, OIB 45613787772</item>
      <item>, OIB 75836772939</item>
      <item>, OIB 60419782274</item>
      <item>, OIB 79926813469</item>
      <item>, OIB 29072112819</item>
      <item>, OIB 71246956955</item>
      <item>, OIB 81237622100</item>
      <item>, OIB 42255248046</item>
      <item>, OIB 64406809162</item>
      <item>, OIB 14998834808</item>
      <item>, OIB 60667234687</item>
      <item>, OIB 23359164583</item>
      <item>, OIB 02025583821</item>
      <item>, OIB 16538002788</item>
      <item>, OIB 56668956985</item>
      <item>, OIB 69300817215</item>
      <item>, OIB 23687332776</item>
      <item>, OIB 75666130770</item>
      <item>, OIB 89958947498</item>
      <item>, OIB 49703381463</item>
      <item>, OIB 83937636863</item>
      <item>, OIB 69693144506</item>
      <item>, OIB 61363004712</item>
      <item>, OIB 03088788819</item>
      <item>, OIB 68902357395</item>
      <item>, OIB 82266510597</item>
      <item>, OIB 19940638488</item>
      <item>, OIB 24609583524</item>
      <item>, OIB 23082342219</item>
      <item>, OIB 90487555284</item>
      <item>, OIB 09520995772</item>
      <item>, OIB 00228269289</item>
      <item>, OIB 27202871867</item>
      <item>, OIB 81793146560</item>
      <item>, OIB 44138062462</item>
      <item>, OIB 26187994862</item>
      <item>, OIB 22233911854</item>
      <item>, OIB 38725092435</item>
      <item>, OIB 19712232615</item>
      <item>, OIB 54752098255</item>
      <item>, OIB 29955634590</item>
      <item>, OIB 14087596414</item>
      <item>, OIB 65622780659</item>
      <item>, OIB 98596646677</item>
      <item>, OIB 02407532885</item>
      <item>, OIB 18928523252</item>
      <item>, OIB 05050436541</item>
      <item>, OIB 56996921177</item>
      <item>, OIB 50056415529</item>
      <item>, OIB 77778384108</item>
      <item>, OIB 34588947552</item>
      <item>, OIB 27759560625</item>
      <item>, OIB 63073332379</item>
      <item>, OIB 40174736344</item>
      <item>, OIB 59744512982</item>
      <item>, OIB 07181416806</item>
      <item>, OIB 03426057080</item>
      <item>, OIB 46830600751</item>
      <item>, OIB 98426608580</item>
      <item>, OIB 36938469624</item>
      <item>, OIB 31697259786</item>
      <item>, OIB 11330648753</item>
      <item>, OIB 46094474369</item>
      <item>, OIB 36612651354</item>
      <item>, OIB 45729524925</item>
      <item>, OIB 79176245106</item>
      <item>, OIB 28921383001</item>
      <item>, OIB 68419124305</item>
      <item>, OIB 98906487074</item>
      <item>, OIB 21210174789</item>
      <item>, OIB 01525339458</item>
      <item>, OIB 38650647081</item>
      <item>, OIB 11869822073</item>
      <item>, OIB 03254435180</item>
      <item>, OIB 22248533094</item>
      <item>, OIB 58250321533</item>
      <item>, OIB 48603691548</item>
      <item>, OIB 78748346087</item>
      <item>, OIB 29999345835</item>
      <item>, OIB 15364543303</item>
      <item>, OIB 13456343486</item>
      <item>, OIB 39248075627</item>
      <item>, OIB 26680017138</item>
      <item>, OIB 31213125160</item>
      <item>, OIB 62996782776</item>
      <item>, OIB 31174439006</item>
      <item>, OIB 10152255355</item>
      <item>, OIB 53596535064</item>
      <item>, OIB 33477840475</item>
      <item>, OIB 48437572337</item>
      <item>, OIB 77443062936</item>
      <item>, OIB 39483071342</item>
      <item>, OIB 41163047839</item>
      <item>, OIB 61948367231</item>
      <item>, OIB 09214936285</item>
      <item>, OIB 68992713424</item>
      <item>, OIB 28769799621</item>
      <item>, OIB 79936963157</item>
      <item>, OIB 23867788624</item>
      <item>, OIB 99513368126</item>
      <item>, OIB 10278490211</item>
      <item>, OIB 29064689722</item>
      <item>, OIB 41687485744</item>
      <item>, OIB 84821149311</item>
      <item>, OIB 76023856410</item>
      <item>, OIB 91024294834</item>
      <item>, OIB 47660451579</item>
      <item>, OIB null</item>
      <item>, OIB 24323637230</item>
      <item>, OIB 13814878186</item>
      <item>, OIB 10136293410</item>
      <item>, OIB 88158795676</item>
      <item>, OIB 97803559992</item>
      <item>, OIB 88274525632</item>
      <item>, OIB 21068790568</item>
      <item>, OIB 26949040669</item>
      <item>, OIB 00437414209</item>
      <item>, OIB 11291730612</item>
      <item>, OIB 83285416778</item>
      <item>, OIB 99658703913</item>
      <item>, OIB 82203870324</item>
      <item>, OIB 06277502311</item>
      <item>, OIB 85546289133</item>
      <item>, OIB 10125305225</item>
      <item>, OIB 35722547469</item>
      <item>, OIB 85850074375</item>
      <item>, OIB 23057039320</item>
      <item>, OIB 04323472109</item>
      <item>, OIB 23057039320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560</properties:Words>
  <properties:Characters>3043</properties:Characters>
  <properties:Lines>114</properties:Lines>
  <properties:Paragraphs>31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 J E Š E N J E</vt:lpstr>
      <vt:lpstr>R J E Š E N J E</vt:lpstr>
    </vt:vector>
  </properties:TitlesOfParts>
  <properties:LinksUpToDate>false</properties:LinksUpToDate>
  <properties:CharactersWithSpaces>3869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2017-02-21T07:53:00Z</dcterms:created>
  <dc:creator>korlevicd</dc:creator>
  <cp:lastModifiedBy>Danijela Fumić</cp:lastModifiedBy>
  <cp:lastPrinted>2017-02-21T07:53:00Z</cp:lastPrinted>
  <dcterms:modified xmlns:xsi="http://www.w3.org/2001/XMLSchema-instance" xsi:type="dcterms:W3CDTF">2017-02-21T07:56:00Z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