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9ea4" w14:paraId="86a9ea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1907CA">
        <w:t>472</w:t>
      </w:r>
      <w:r w:rsidR="008319E5">
        <w:t>/</w:t>
      </w:r>
      <w:r w:rsidR="001907CA">
        <w:t>17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1907CA">
        <w:t>KARLOSON j.d.o.o. za ugostiteljstvo i trgovinu, Osijek, Vratnička 23, MBS: 030166565, OIB: 89358882439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1907CA">
        <w:t>31</w:t>
      </w:r>
      <w:r w:rsidR="00D41F24">
        <w:t>.</w:t>
      </w:r>
      <w:r w:rsidR="001907CA">
        <w:t>svibnja</w:t>
      </w:r>
      <w:r w:rsidR="00A8072F">
        <w:t xml:space="preserve"> 201</w:t>
      </w:r>
      <w:r w:rsidR="001907CA">
        <w:t>7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B03727" w:rsidR="009A7A81">
      <w:pPr>
        <w:numPr>
          <w:ilvl w:val="0"/>
          <w:numId w:val="9"/>
        </w:numPr>
        <w:jc w:val="both"/>
      </w:pPr>
      <w:r w:rsidRPr="00614B1C">
        <w:t xml:space="preserve">OTVARA SE </w:t>
      </w:r>
      <w:r w:rsidR="001907CA">
        <w:t xml:space="preserve">skraćeni </w:t>
      </w:r>
      <w:r w:rsidRPr="00614B1C">
        <w:t>stečajni postupak nad dužnikom</w:t>
      </w:r>
      <w:r>
        <w:t xml:space="preserve"> </w:t>
      </w:r>
      <w:r w:rsidR="00271B87" w:rsidRPr="00271B87">
        <w:t xml:space="preserve"> </w:t>
      </w:r>
      <w:r w:rsidR="001907CA">
        <w:t>KARLOSON j.d.o.o. za ugostiteljstvo i trgovinu, Osijek, Vratnička 23, MBS: 030166565, OIB: 89358882439</w:t>
      </w:r>
      <w:r w:rsidR="00FC38ED">
        <w:t>.</w:t>
      </w:r>
      <w:r w:rsidR="001907CA">
        <w:t xml:space="preserve"> 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B03727">
        <w:t>David Jakovljević, Kašinska 7, Sesvete OIB: 63014812654,</w:t>
      </w:r>
      <w:r w:rsidR="00CB1AC8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B03727" w:rsidR="009A7A81">
      <w:pPr>
        <w:numPr>
          <w:ilvl w:val="0"/>
          <w:numId w:val="9"/>
        </w:numPr>
        <w:jc w:val="both"/>
      </w:pPr>
      <w:r w:rsidRPr="00614B1C">
        <w:t xml:space="preserve"> ZAKLJUČUJE SE </w:t>
      </w:r>
      <w:r w:rsidR="001907CA">
        <w:t xml:space="preserve">skraćeni </w:t>
      </w:r>
      <w:r w:rsidRPr="00614B1C">
        <w:t xml:space="preserve">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1907CA">
        <w:t>KARLOSON j.d.o.o. za ugostiteljstvo i trgovinu, Osijek, Vratnička 23, MBS: 030166565, OIB: 89358882439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007724">
        <w:t>Zagreb</w:t>
      </w:r>
      <w:r>
        <w:t xml:space="preserve">, Podružnica </w:t>
      </w:r>
      <w:r w:rsidR="00007724">
        <w:t>Zagreb</w:t>
      </w:r>
      <w:r>
        <w:t xml:space="preserve"> podnijela je dana </w:t>
      </w:r>
      <w:r w:rsidR="001907CA">
        <w:t>05</w:t>
      </w:r>
      <w:r w:rsidR="009A7A81">
        <w:t xml:space="preserve">. </w:t>
      </w:r>
      <w:r w:rsidR="001907CA">
        <w:t>travnja</w:t>
      </w:r>
      <w:r w:rsidR="009A7A81">
        <w:t xml:space="preserve"> </w:t>
      </w:r>
      <w:r>
        <w:t>201</w:t>
      </w:r>
      <w:r w:rsidR="001907CA">
        <w:t>7</w:t>
      </w:r>
      <w:r>
        <w:t xml:space="preserve">. zahtjev ovom sudu za provedbu skraćenog </w:t>
      </w:r>
      <w:r w:rsidR="008319E5">
        <w:t xml:space="preserve">stečajnog postupka nad dužnikom </w:t>
      </w:r>
      <w:r w:rsidR="001907CA">
        <w:t>KARLOSON j.d.o.o. za ugostiteljstvo i trgovinu, Osijek, Vratnička 23, MBS: 030166565, OIB: 89358882439</w:t>
      </w:r>
      <w:r w:rsidR="00D41F24" w:rsidRPr="00D41F24">
        <w:t>.</w:t>
      </w:r>
      <w:r w:rsidR="001907CA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1907CA">
        <w:t>7</w:t>
      </w:r>
      <w:r w:rsidR="008319E5">
        <w:t xml:space="preserve">. </w:t>
      </w:r>
      <w:r w:rsidR="001907CA">
        <w:t>travnja</w:t>
      </w:r>
      <w:r w:rsidR="008319E5">
        <w:t xml:space="preserve"> </w:t>
      </w:r>
      <w:r>
        <w:t>201</w:t>
      </w:r>
      <w:r w:rsidR="001907CA">
        <w:t>7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1907CA">
        <w:t>472</w:t>
      </w:r>
      <w:r w:rsidR="008319E5">
        <w:t>/</w:t>
      </w:r>
      <w:r>
        <w:t>/</w:t>
      </w:r>
      <w:r w:rsidR="001907CA">
        <w:t>17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1907CA">
        <w:t>472</w:t>
      </w:r>
      <w:r>
        <w:t>/</w:t>
      </w:r>
      <w:r w:rsidR="001907CA">
        <w:t>17</w:t>
      </w:r>
      <w:r>
        <w:t xml:space="preserve">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1907CA">
        <w:t>31</w:t>
      </w:r>
      <w:r w:rsidR="00606F8E">
        <w:t>.</w:t>
      </w:r>
      <w:r w:rsidR="00D41F24">
        <w:t xml:space="preserve"> </w:t>
      </w:r>
      <w:r w:rsidR="001907CA">
        <w:t>svibnja</w:t>
      </w:r>
      <w:r w:rsidR="00606F8E">
        <w:t xml:space="preserve"> 201</w:t>
      </w:r>
      <w:r w:rsidR="001907CA">
        <w:t>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1907CA">
        <w:t>20</w:t>
      </w:r>
      <w:r>
        <w:t>/</w:t>
      </w:r>
      <w:r w:rsidR="001907CA">
        <w:t>7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724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07CA"/>
    <w:rsid w:val="00196E1F"/>
    <w:rsid w:val="001D5FE4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12DB"/>
    <w:rsid w:val="003F6A60"/>
    <w:rsid w:val="0040522B"/>
    <w:rsid w:val="00423822"/>
    <w:rsid w:val="00437C48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0372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2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C12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12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2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2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12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C12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12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2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2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KARLOSON j.d.o.o. za ugostiteljstvo i trgovinu</izvorni_sadrzaj>
    <derivirana_varijabla naziv="DomainObject.Predmet.ProtustrankaFormated_1">  KARLOSON j.d.o.o. za ugostiteljstvo i trgovinu</derivirana_varijabla>
  </DomainObject.Predmet.ProtustrankaFormated>
  <DomainObject.Predmet.ProtustrankaFormatedOIB>
    <izvorni_sadrzaj>  KARLOSON j.d.o.o. za ugostiteljstvo i trgovinu, OIB 89358882439</izvorni_sadrzaj>
    <derivirana_varijabla naziv="DomainObject.Predmet.ProtustrankaFormatedOIB_1">  KARLOSON j.d.o.o. za ugostiteljstvo i trgovinu, OIB 89358882439</derivirana_varijabla>
  </DomainObject.Predmet.ProtustrankaFormatedOIB>
  <DomainObject.Predmet.ProtustrankaFormatedWithAdress>
    <izvorni_sadrzaj> KARLOSON j.d.o.o. za ugostiteljstvo i trgovinu, Vratnička 23, 31000 Osijek</izvorni_sadrzaj>
    <derivirana_varijabla naziv="DomainObject.Predmet.ProtustrankaFormatedWithAdress_1"> KARLOSON j.d.o.o. za ugostiteljstvo i trgovinu, Vratnička 23, 31000 Osijek</derivirana_varijabla>
  </DomainObject.Predmet.ProtustrankaFormatedWithAdress>
  <DomainObject.Predmet.ProtustrankaFormatedWithAdressOIB>
    <izvorni_sadrzaj> KARLOSON j.d.o.o. za ugostiteljstvo i trgovinu, OIB 89358882439, Vratnička 23, 31000 Osijek</izvorni_sadrzaj>
    <derivirana_varijabla naziv="DomainObject.Predmet.ProtustrankaFormatedWithAdressOIB_1"> KARLOSON j.d.o.o. za ugostiteljstvo i trgovinu, OIB 89358882439, Vratnička 23, 31000 Osijek</derivirana_varijabla>
  </DomainObject.Predmet.ProtustrankaFormatedWithAdressOIB>
  <DomainObject.Predmet.ProtustrankaWithAdress>
    <izvorni_sadrzaj>KARLOSON j.d.o.o. za ugostiteljstvo i trgovinu Vratnička 23, 31000 Osijek</izvorni_sadrzaj>
    <derivirana_varijabla naziv="DomainObject.Predmet.ProtustrankaWithAdress_1">KARLOSON j.d.o.o. za ugostiteljstvo i trgovinu Vratnička 23, 31000 Osijek</derivirana_varijabla>
  </DomainObject.Predmet.ProtustrankaWithAdress>
  <DomainObject.Predmet.ProtustrankaWithAdressOIB>
    <izvorni_sadrzaj>KARLOSON j.d.o.o. za ugostiteljstvo i trgovinu, OIB 89358882439, Vratnička 23, 31000 Osijek</izvorni_sadrzaj>
    <derivirana_varijabla naziv="DomainObject.Predmet.ProtustrankaWithAdressOIB_1">KARLOSON j.d.o.o. za ugostiteljstvo i trgovinu, OIB 89358882439, Vratnička 23, 31000 Osijek</derivirana_varijabla>
  </DomainObject.Predmet.ProtustrankaWithAdressOIB>
  <DomainObject.Predmet.ProtustrankaNazivFormated>
    <izvorni_sadrzaj>KARLOSON j.d.o.o. za ugostiteljstvo i trgovinu</izvorni_sadrzaj>
    <derivirana_varijabla naziv="DomainObject.Predmet.ProtustrankaNazivFormated_1">KARLOSON j.d.o.o. za ugostiteljstvo i trgovinu</derivirana_varijabla>
  </DomainObject.Predmet.ProtustrankaNazivFormated>
  <DomainObject.Predmet.ProtustrankaNazivFormatedOIB>
    <izvorni_sadrzaj>KARLOSON j.d.o.o. za ugostiteljstvo i trgovinu, OIB 89358882439</izvorni_sadrzaj>
    <derivirana_varijabla naziv="DomainObject.Predmet.ProtustrankaNazivFormatedOIB_1">KARLOSON j.d.o.o. za ugostiteljstvo i trgovinu, OIB 89358882439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KARLOSON j.d.o.o. za ugostiteljstvo i trgovinu</item>
    </izvorni_sadrzaj>
    <derivirana_varijabla naziv="DomainObject.Predmet.ProtuStrankaListFormated_1">
      <item>KARLOSON j.d.o.o. za ugostiteljstvo i trgovinu</item>
    </derivirana_varijabla>
  </DomainObject.Predmet.ProtuStrankaListFormated>
  <DomainObject.Predmet.ProtuStrankaListFormatedOIB>
    <izvorni_sadrzaj>
      <item>KARLOSON j.d.o.o. za ugostiteljstvo i trgovinu, OIB 89358882439</item>
    </izvorni_sadrzaj>
    <derivirana_varijabla naziv="DomainObject.Predmet.ProtuStrankaListFormatedOIB_1">
      <item>KARLOSON j.d.o.o. za ugostiteljstvo i trgovinu, OIB 89358882439</item>
    </derivirana_varijabla>
  </DomainObject.Predmet.ProtuStrankaListFormatedOIB>
  <DomainObject.Predmet.ProtuStrankaListFormatedWithAdress>
    <izvorni_sadrzaj>
      <item>KARLOSON j.d.o.o. za ugostiteljstvo i trgovinu, Vratnička 23, 31000 Osijek</item>
    </izvorni_sadrzaj>
    <derivirana_varijabla naziv="DomainObject.Predmet.ProtuStrankaListFormatedWithAdress_1">
      <item>KARLOSON j.d.o.o. za ugostiteljstvo i trgovinu, Vratnička 23, 31000 Osijek</item>
    </derivirana_varijabla>
  </DomainObject.Predmet.ProtuStrankaListFormatedWithAdress>
  <DomainObject.Predmet.ProtuStrankaListFormatedWithAdressOIB>
    <izvorni_sadrzaj>
      <item>KARLOSON j.d.o.o. za ugostiteljstvo i trgovinu, OIB 89358882439, Vratnička 23, 31000 Osijek</item>
    </izvorni_sadrzaj>
    <derivirana_varijabla naziv="DomainObject.Predmet.ProtuStrankaListFormatedWithAdressOIB_1">
      <item>KARLOSON j.d.o.o. za ugostiteljstvo i trgovinu, OIB 89358882439, Vratnička 23, 31000 Osijek</item>
    </derivirana_varijabla>
  </DomainObject.Predmet.ProtuStrankaListFormatedWithAdressOIB>
  <DomainObject.Predmet.ProtuStrankaListNazivFormated>
    <izvorni_sadrzaj>
      <item>KARLOSON j.d.o.o. za ugostiteljstvo i trgovinu</item>
    </izvorni_sadrzaj>
    <derivirana_varijabla naziv="DomainObject.Predmet.ProtuStrankaListNazivFormated_1">
      <item>KARLOSON j.d.o.o. za ugostiteljstvo i trgovinu</item>
    </derivirana_varijabla>
  </DomainObject.Predmet.ProtuStrankaListNazivFormated>
  <DomainObject.Predmet.ProtuStrankaListNazivFormatedOIB>
    <izvorni_sadrzaj>
      <item>KARLOSON j.d.o.o. za ugostiteljstvo i trgovinu, OIB 89358882439</item>
    </izvorni_sadrzaj>
    <derivirana_varijabla naziv="DomainObject.Predmet.ProtuStrankaListNazivFormatedOIB_1">
      <item>KARLOSON j.d.o.o. za ugostiteljstvo i trgovinu, OIB 89358882439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KARLOSON j.d.o.o. za ugostiteljstvo i trgovinu</izvorni_sadrzaj>
    <derivirana_varijabla naziv="DomainObject.Predmet.ProtustrankaIDrugi_1">KARLOSON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KARLOSON j.d.o.o. za ugostiteljstvo i trgovinu, OIB 89358882439, Vratnička 23, 31000 Osijek</izvorni_sadrzaj>
    <derivirana_varijabla naziv="DomainObject.Predmet.ProtustrankaIDrugiAdressOIB_1">KARLOSON j.d.o.o. za ugostiteljstvo i trgovinu, OIB 89358882439, Vratnička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KARLOSON j.d.o.o. za ugostiteljstvo i trgovinu</item>
    </izvorni_sadrzaj>
    <derivirana_varijabla naziv="DomainObject.Predmet.SudioniciListNaziv_1">
      <item>FINA RC OSIJEK</item>
      <item>KARLOSON j.d.o.o. za ugostiteljstvo i trgovinu</item>
    </derivirana_varijabla>
  </DomainObject.Predmet.SudioniciListNaziv>
  <DomainObject.Predmet.SudioniciListAdressOIB>
    <izvorni_sadrzaj>
      <item>FINA RC OSIJEK, OIB 85821130368</item>
      <item>KARLOSON j.d.o.o. za ugostiteljstvo i trgovinu, OIB 89358882439, Vratnička 23,31000 Osijek</item>
    </izvorni_sadrzaj>
    <derivirana_varijabla naziv="DomainObject.Predmet.SudioniciListAdressOIB_1">
      <item>FINA RC OSIJEK, OIB 85821130368</item>
      <item>KARLOSON j.d.o.o. za ugostiteljstvo i trgovinu, OIB 89358882439, Vratnička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89358882439</item>
    </izvorni_sadrzaj>
    <derivirana_varijabla naziv="DomainObject.Predmet.SudioniciListNazivOIB_1">
      <item>, OIB 85821130368</item>
      <item>, OIB 89358882439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2314</properties:Characters>
  <properties:Lines>87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2017-05-31T08:39:00Z</dcterms:created>
  <dc:creator>korisnik</dc:creator>
  <cp:lastModifiedBy>Snježana Markotić Jurić</cp:lastModifiedBy>
  <cp:lastPrinted>2017-05-31T08:38:00Z</cp:lastPrinted>
  <dcterms:modified xmlns:xsi="http://www.w3.org/2001/XMLSchema-instance" xsi:type="dcterms:W3CDTF">2017-05-31T08:41:00Z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