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227f" w14:paraId="ead227f" w:rsidRDefault="002B774D" w:rsidP="002B774D" w:rsidR="002B77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74D" w:rsidP="002B774D" w:rsidR="002B77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B774D" w:rsidP="002B774D" w:rsidR="002B77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B774D" w:rsidP="002B774D" w:rsidR="002B77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B774D" w:rsidP="002B774D" w:rsidR="002B77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B774D" w:rsidP="002B774D" w:rsidR="002B77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B774D" w:rsidP="002B774D" w:rsidR="002B774D" w:rsidRPr="005D578C">
      <w:pPr>
        <w:jc w:val="center"/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B774D" w:rsidP="002B774D" w:rsidR="002B774D" w:rsidRPr="005D578C">
      <w:pPr>
        <w:rPr>
          <w:rFonts w:cs="Times New Roman" w:eastAsia="Times New Roman"/>
          <w:szCs w:val="24"/>
        </w:rPr>
      </w:pPr>
    </w:p>
    <w:p w:rsidRDefault="002B774D" w:rsidP="002B774D" w:rsidR="002B77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LOCUS ADRIA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Riva 2</w:t>
      </w:r>
      <w:r w:rsidRPr="002C2F41">
        <w:rPr>
          <w:rFonts w:cs="Times New Roman" w:eastAsia="Times New Roman"/>
        </w:rPr>
        <w:t xml:space="preserve">, OIB </w:t>
      </w:r>
      <w:r w:rsidRPr="002B774D">
        <w:rPr>
          <w:rFonts w:cs="Times New Roman" w:eastAsia="Times New Roman"/>
        </w:rPr>
        <w:t>94196748414</w:t>
      </w:r>
      <w:r w:rsidRPr="002C2F41">
        <w:rPr>
          <w:rFonts w:cs="Times New Roman" w:eastAsia="Times New Roman"/>
        </w:rPr>
        <w:t xml:space="preserve">, MBS </w:t>
      </w:r>
      <w:r w:rsidRPr="002B774D">
        <w:rPr>
          <w:rFonts w:cs="Times New Roman" w:eastAsia="Times New Roman"/>
        </w:rPr>
        <w:t>040229735</w:t>
      </w:r>
      <w:r>
        <w:rPr>
          <w:rFonts w:cs="Times New Roman" w:eastAsia="Times New Roman"/>
          <w:szCs w:val="24"/>
        </w:rPr>
        <w:t>, 3. svibnja 2017.</w:t>
      </w:r>
    </w:p>
    <w:p w:rsidRDefault="002B774D" w:rsidP="002B774D" w:rsidR="002B774D" w:rsidRPr="005D578C">
      <w:pPr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B774D" w:rsidP="002B774D" w:rsidR="002B774D" w:rsidRPr="005D578C">
      <w:pPr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LOCUS ADRIA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Riva 2</w:t>
      </w:r>
      <w:r w:rsidRPr="002C2F41">
        <w:rPr>
          <w:rFonts w:cs="Times New Roman" w:eastAsia="Times New Roman"/>
        </w:rPr>
        <w:t xml:space="preserve">, OIB </w:t>
      </w:r>
      <w:r w:rsidRPr="002B774D">
        <w:rPr>
          <w:rFonts w:cs="Times New Roman" w:eastAsia="Times New Roman"/>
        </w:rPr>
        <w:t>94196748414</w:t>
      </w:r>
      <w:r w:rsidRPr="002C2F41">
        <w:rPr>
          <w:rFonts w:cs="Times New Roman" w:eastAsia="Times New Roman"/>
        </w:rPr>
        <w:t xml:space="preserve">, MBS </w:t>
      </w:r>
      <w:r w:rsidRPr="002B774D">
        <w:rPr>
          <w:rFonts w:cs="Times New Roman" w:eastAsia="Times New Roman"/>
        </w:rPr>
        <w:t>040229735</w:t>
      </w:r>
      <w:r>
        <w:rPr>
          <w:rFonts w:cs="Times New Roman" w:eastAsia="Times New Roman"/>
          <w:szCs w:val="24"/>
        </w:rPr>
        <w:t>.</w:t>
      </w:r>
    </w:p>
    <w:p w:rsidRDefault="002B774D" w:rsidP="002B774D" w:rsidR="002B774D" w:rsidRPr="005D578C">
      <w:pPr>
        <w:rPr>
          <w:rFonts w:cs="Times New Roman" w:eastAsia="Times New Roman"/>
          <w:szCs w:val="24"/>
        </w:rPr>
      </w:pPr>
    </w:p>
    <w:p w:rsidRDefault="002B774D" w:rsidP="002B774D" w:rsidR="002B774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Maroje Raguž iz Zagreba,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2B774D" w:rsidP="002B774D" w:rsidR="002B774D">
      <w:pPr>
        <w:rPr>
          <w:rFonts w:cs="Times New Roman" w:eastAsia="Times New Roman"/>
          <w:szCs w:val="20"/>
        </w:rPr>
      </w:pPr>
    </w:p>
    <w:p w:rsidRDefault="002B774D" w:rsidP="002B774D" w:rsidR="002B77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LOCUS ADRIA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Riva 2</w:t>
      </w:r>
      <w:r w:rsidRPr="002C2F41">
        <w:rPr>
          <w:rFonts w:cs="Times New Roman" w:eastAsia="Times New Roman"/>
        </w:rPr>
        <w:t xml:space="preserve">, OIB </w:t>
      </w:r>
      <w:r w:rsidRPr="002B774D">
        <w:rPr>
          <w:rFonts w:cs="Times New Roman" w:eastAsia="Times New Roman"/>
        </w:rPr>
        <w:t>94196748414</w:t>
      </w:r>
      <w:r w:rsidRPr="002C2F41">
        <w:rPr>
          <w:rFonts w:cs="Times New Roman" w:eastAsia="Times New Roman"/>
        </w:rPr>
        <w:t xml:space="preserve">, MBS </w:t>
      </w:r>
      <w:r w:rsidRPr="002B774D">
        <w:rPr>
          <w:rFonts w:cs="Times New Roman" w:eastAsia="Times New Roman"/>
        </w:rPr>
        <w:t>040229735</w:t>
      </w:r>
      <w:r>
        <w:rPr>
          <w:rFonts w:cs="Times New Roman" w:eastAsia="Times New Roman"/>
          <w:szCs w:val="24"/>
        </w:rPr>
        <w:t>.</w:t>
      </w:r>
    </w:p>
    <w:p w:rsidRDefault="002B774D" w:rsidP="002B774D" w:rsidR="002B774D">
      <w:pPr>
        <w:ind w:firstLine="709"/>
        <w:rPr>
          <w:rFonts w:cs="Times New Roman" w:eastAsia="Times New Roman"/>
          <w:szCs w:val="24"/>
        </w:rPr>
      </w:pPr>
    </w:p>
    <w:p w:rsidRDefault="002B774D" w:rsidP="002B774D" w:rsidR="002B77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LOCUS ADRIA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Riva 2</w:t>
      </w:r>
      <w:r w:rsidRPr="002C2F41">
        <w:rPr>
          <w:rFonts w:cs="Times New Roman" w:eastAsia="Times New Roman"/>
        </w:rPr>
        <w:t xml:space="preserve">, OIB </w:t>
      </w:r>
      <w:r w:rsidRPr="002B774D">
        <w:rPr>
          <w:rFonts w:cs="Times New Roman" w:eastAsia="Times New Roman"/>
        </w:rPr>
        <w:t>94196748414</w:t>
      </w:r>
      <w:r w:rsidRPr="002C2F41">
        <w:rPr>
          <w:rFonts w:cs="Times New Roman" w:eastAsia="Times New Roman"/>
        </w:rPr>
        <w:t xml:space="preserve">, MBS </w:t>
      </w:r>
      <w:r w:rsidRPr="002B774D">
        <w:rPr>
          <w:rFonts w:cs="Times New Roman" w:eastAsia="Times New Roman"/>
        </w:rPr>
        <w:t>040229735</w:t>
      </w:r>
      <w:r>
        <w:rPr>
          <w:rFonts w:cs="Times New Roman" w:eastAsia="Times New Roman"/>
          <w:szCs w:val="24"/>
        </w:rPr>
        <w:t>.</w:t>
      </w:r>
    </w:p>
    <w:p w:rsidRDefault="002B774D" w:rsidP="002B774D" w:rsidR="002B774D">
      <w:pPr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B774D" w:rsidP="002B774D" w:rsidR="002B774D">
      <w:pPr>
        <w:ind w:firstLine="708"/>
        <w:rPr>
          <w:rFonts w:cs="Times New Roman" w:eastAsia="Times New Roman"/>
          <w:szCs w:val="24"/>
        </w:rPr>
      </w:pPr>
    </w:p>
    <w:p w:rsidRDefault="002B774D" w:rsidP="002B774D" w:rsidR="002B77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LOCUS ADRIA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2B774D" w:rsidP="002B774D" w:rsidR="002B774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veljače 2017. imao neizvršene osnove za plaćanje u neprekinutom razdoblju od 120 dana u ukupnom iznosu 6.823,20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23.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St-90/2017-3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B774D" w:rsidP="002B774D" w:rsidR="002B77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B774D" w:rsidP="002B774D" w:rsidR="002B77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B774D" w:rsidP="002B774D" w:rsidR="002B774D" w:rsidRPr="005D578C">
      <w:pPr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B774D" w:rsidP="002B774D" w:rsidR="002B774D">
      <w:pPr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B774D" w:rsidP="002B774D" w:rsidR="002B77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F388F">
        <w:rPr>
          <w:rFonts w:cs="Times New Roman" w:eastAsia="Times New Roman"/>
          <w:szCs w:val="24"/>
        </w:rPr>
        <w:t xml:space="preserve">, v. r. </w:t>
      </w:r>
    </w:p>
    <w:p w:rsidRDefault="002B774D" w:rsidP="002B774D" w:rsidR="002B774D">
      <w:pPr>
        <w:jc w:val="left"/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jc w:val="left"/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B774D" w:rsidP="002B774D" w:rsidR="002B774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B774D" w:rsidP="002B774D" w:rsidR="002B7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B774D" w:rsidP="002B774D" w:rsidR="002B774D">
      <w:pPr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rPr>
          <w:rFonts w:cs="Times New Roman" w:eastAsia="Times New Roman"/>
          <w:szCs w:val="24"/>
        </w:rPr>
      </w:pPr>
    </w:p>
    <w:p w:rsidRDefault="002B774D" w:rsidP="002B774D" w:rsidR="002B77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B774D" w:rsidP="002B774D" w:rsidR="002B7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B774D" w:rsidP="002B774D" w:rsidR="002B7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LOCUS ADRIA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Pula, Riva 2, </w:t>
      </w:r>
    </w:p>
    <w:p w:rsidRDefault="002B774D" w:rsidP="002B774D" w:rsidR="002B77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B774D" w:rsidP="002B774D" w:rsidR="002B7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B774D" w:rsidP="002B774D" w:rsidR="002B774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Maroje Raguž, Zagreb, Badalićeva 21,</w:t>
      </w:r>
    </w:p>
    <w:p w:rsidRDefault="002B774D" w:rsidP="002B774D" w:rsidR="002B77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B774D" w:rsidP="002B774D" w:rsidR="002B7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B774D" w:rsidP="002B774D" w:rsidR="002B7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B774D" w:rsidP="002B774D" w:rsidR="002B774D"/>
    <w:p w:rsidRDefault="002B774D" w:rsidP="002B774D" w:rsidR="002B774D"/>
    <w:p w:rsidRDefault="002B774D" w:rsidP="002B774D" w:rsidR="002B774D"/>
    <w:p w:rsidRDefault="002B774D" w:rsidP="002B774D" w:rsidR="002B774D"/>
    <w:p w:rsidRDefault="00807976" w:rsidR="00807976"/>
    <w:sectPr w:rsidSect="002B774D" w:rsidR="008079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74D" w:rsidP="002B774D" w:rsidR="002B774D">
      <w:r>
        <w:separator/>
      </w:r>
    </w:p>
  </w:endnote>
  <w:endnote w:id="0" w:type="continuationSeparator">
    <w:p w:rsidRDefault="002B774D" w:rsidP="002B774D" w:rsidR="002B7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74D" w:rsidP="002B774D" w:rsidR="002B774D">
      <w:r>
        <w:separator/>
      </w:r>
    </w:p>
  </w:footnote>
  <w:footnote w:id="0" w:type="continuationSeparator">
    <w:p w:rsidRDefault="002B774D" w:rsidP="002B774D" w:rsidR="002B77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74D" w:rsidP="002B774D" w:rsidR="002B774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F388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74D" w:rsidP="002B774D" w:rsidR="002B774D" w:rsidRPr="00970AE0">
    <w:pPr>
      <w:pStyle w:val="Zaglavlje"/>
      <w:jc w:val="right"/>
    </w:pPr>
    <w:r>
      <w:rPr>
        <w:szCs w:val="24"/>
      </w:rPr>
      <w:t>11 St-90/2017-4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256"/>
    <w:rsid w:val="000F388F"/>
    <w:rsid w:val="002B774D"/>
    <w:rsid w:val="005450D3"/>
    <w:rsid w:val="00807976"/>
    <w:rsid w:val="009D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77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77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B77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77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7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77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77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8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388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38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38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77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77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B77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77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7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77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77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8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388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38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38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LOCUS ADRIA d.o.o. PULA</izvorni_sadrzaj>
    <derivirana_varijabla naziv="DomainObject.Predmet.ProtustrankaFormated_1">  LOCUS ADRIA d.o.o. PULA</derivirana_varijabla>
  </DomainObject.Predmet.ProtustrankaFormated>
  <DomainObject.Predmet.ProtustrankaFormatedOIB>
    <izvorni_sadrzaj>  LOCUS ADRIA d.o.o. PULA, OIB 94196748414</izvorni_sadrzaj>
    <derivirana_varijabla naziv="DomainObject.Predmet.ProtustrankaFormatedOIB_1">  LOCUS ADRIA d.o.o. PULA, OIB 94196748414</derivirana_varijabla>
  </DomainObject.Predmet.ProtustrankaFormatedOIB>
  <DomainObject.Predmet.ProtustrankaFormatedWithAdress>
    <izvorni_sadrzaj> LOCUS ADRIA d.o.o. PULA, Riva 2, 52100 Pula</izvorni_sadrzaj>
    <derivirana_varijabla naziv="DomainObject.Predmet.ProtustrankaFormatedWithAdress_1"> LOCUS ADRIA d.o.o. PULA, Riva 2, 52100 Pula</derivirana_varijabla>
  </DomainObject.Predmet.ProtustrankaFormatedWithAdress>
  <DomainObject.Predmet.ProtustrankaFormatedWithAdressOIB>
    <izvorni_sadrzaj> LOCUS ADRIA d.o.o. PULA, OIB 94196748414, Riva 2, 52100 Pula</izvorni_sadrzaj>
    <derivirana_varijabla naziv="DomainObject.Predmet.ProtustrankaFormatedWithAdressOIB_1"> LOCUS ADRIA d.o.o. PULA, OIB 94196748414, Riva 2, 52100 Pula</derivirana_varijabla>
  </DomainObject.Predmet.ProtustrankaFormatedWithAdressOIB>
  <DomainObject.Predmet.ProtustrankaWithAdress>
    <izvorni_sadrzaj>LOCUS ADRIA d.o.o. PULA Riva 2, 52100 Pula</izvorni_sadrzaj>
    <derivirana_varijabla naziv="DomainObject.Predmet.ProtustrankaWithAdress_1">LOCUS ADRIA d.o.o. PULA Riva 2, 52100 Pula</derivirana_varijabla>
  </DomainObject.Predmet.ProtustrankaWithAdress>
  <DomainObject.Predmet.ProtustrankaWithAdressOIB>
    <izvorni_sadrzaj>LOCUS ADRIA d.o.o. PULA, OIB 94196748414, Riva 2, 52100 Pula</izvorni_sadrzaj>
    <derivirana_varijabla naziv="DomainObject.Predmet.ProtustrankaWithAdressOIB_1">LOCUS ADRIA d.o.o. PULA, OIB 94196748414, Riva 2, 52100 Pula</derivirana_varijabla>
  </DomainObject.Predmet.ProtustrankaWithAdressOIB>
  <DomainObject.Predmet.ProtustrankaNazivFormated>
    <izvorni_sadrzaj>LOCUS ADRIA d.o.o. PULA</izvorni_sadrzaj>
    <derivirana_varijabla naziv="DomainObject.Predmet.ProtustrankaNazivFormated_1">LOCUS ADRIA d.o.o. PULA</derivirana_varijabla>
  </DomainObject.Predmet.ProtustrankaNazivFormated>
  <DomainObject.Predmet.ProtustrankaNazivFormatedOIB>
    <izvorni_sadrzaj>LOCUS ADRIA d.o.o. PULA, OIB 94196748414</izvorni_sadrzaj>
    <derivirana_varijabla naziv="DomainObject.Predmet.ProtustrankaNazivFormatedOIB_1">LOCUS ADRIA d.o.o. PULA, OIB 94196748414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6823.20</izvorni_sadrzaj>
    <derivirana_varijabla naziv="DomainObject.Predmet.TrenutnaVrijednost_1">6823.20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LOCUS ADRIA d.o.o. PULA</item>
    </izvorni_sadrzaj>
    <derivirana_varijabla naziv="DomainObject.Predmet.ProtuStrankaListFormated_1">
      <item>LOCUS ADRIA d.o.o. PULA</item>
    </derivirana_varijabla>
  </DomainObject.Predmet.ProtuStrankaListFormated>
  <DomainObject.Predmet.ProtuStrankaListFormatedOIB>
    <izvorni_sadrzaj>
      <item>LOCUS ADRIA d.o.o. PULA, OIB 94196748414</item>
    </izvorni_sadrzaj>
    <derivirana_varijabla naziv="DomainObject.Predmet.ProtuStrankaListFormatedOIB_1">
      <item>LOCUS ADRIA d.o.o. PULA, OIB 94196748414</item>
    </derivirana_varijabla>
  </DomainObject.Predmet.ProtuStrankaListFormatedOIB>
  <DomainObject.Predmet.ProtuStrankaListFormatedWithAdress>
    <izvorni_sadrzaj>
      <item>LOCUS ADRIA d.o.o. PULA, Riva 2, 52100 Pula</item>
    </izvorni_sadrzaj>
    <derivirana_varijabla naziv="DomainObject.Predmet.ProtuStrankaListFormatedWithAdress_1">
      <item>LOCUS ADRIA d.o.o. PULA, Riva 2, 52100 Pula</item>
    </derivirana_varijabla>
  </DomainObject.Predmet.ProtuStrankaListFormatedWithAdress>
  <DomainObject.Predmet.ProtuStrankaListFormatedWithAdressOIB>
    <izvorni_sadrzaj>
      <item>LOCUS ADRIA d.o.o. PULA, OIB 94196748414, Riva 2, 52100 Pula</item>
    </izvorni_sadrzaj>
    <derivirana_varijabla naziv="DomainObject.Predmet.ProtuStrankaListFormatedWithAdressOIB_1">
      <item>LOCUS ADRIA d.o.o. PULA, OIB 94196748414, Riva 2, 52100 Pula</item>
    </derivirana_varijabla>
  </DomainObject.Predmet.ProtuStrankaListFormatedWithAdressOIB>
  <DomainObject.Predmet.ProtuStrankaListNazivFormated>
    <izvorni_sadrzaj>
      <item>LOCUS ADRIA d.o.o. PULA</item>
    </izvorni_sadrzaj>
    <derivirana_varijabla naziv="DomainObject.Predmet.ProtuStrankaListNazivFormated_1">
      <item>LOCUS ADRIA d.o.o. PULA</item>
    </derivirana_varijabla>
  </DomainObject.Predmet.ProtuStrankaListNazivFormated>
  <DomainObject.Predmet.ProtuStrankaListNazivFormatedOIB>
    <izvorni_sadrzaj>
      <item>LOCUS ADRIA d.o.o. PULA, OIB 94196748414</item>
    </izvorni_sadrzaj>
    <derivirana_varijabla naziv="DomainObject.Predmet.ProtuStrankaListNazivFormatedOIB_1">
      <item>LOCUS ADRIA d.o.o. PULA, OIB 94196748414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LOCUS ADRIA d.o.o. PULA</izvorni_sadrzaj>
    <derivirana_varijabla naziv="DomainObject.Predmet.ProtustrankaIDrugi_1">LOCUS ADRIA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LOCUS ADRIA d.o.o. PULA, OIB 94196748414, Riva 2, 52100 Pula</izvorni_sadrzaj>
    <derivirana_varijabla naziv="DomainObject.Predmet.ProtustrankaIDrugiAdressOIB_1">LOCUS ADRIA d.o.o. PULA, OIB 94196748414, Riva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LOCUS ADRIA d.o.o. PULA</item>
    </izvorni_sadrzaj>
    <derivirana_varijabla naziv="DomainObject.Predmet.SudioniciListNaziv_1">
      <item>FINANCIJSKA AGENCIJA, RC RIJEKA, PODRUŽNICA PULA, PULA</item>
      <item>LOCUS ADRIA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LOCUS ADRIA d.o.o. PULA, OIB 94196748414, Riva 2,52100 Pula</item>
    </izvorni_sadrzaj>
    <derivirana_varijabla naziv="DomainObject.Predmet.SudioniciListAdressOIB_1">
      <item>FINANCIJSKA AGENCIJA, RC RIJEKA, PODRUŽNICA PULA, PULA, OIB 85821130368, Giardini 5,52100 Pula</item>
      <item>LOCUS ADRIA d.o.o. PULA, OIB 94196748414, Riva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94196748414</item>
    </izvorni_sadrzaj>
    <derivirana_varijabla naziv="DomainObject.Predmet.SudioniciListNazivOIB_1">
      <item>, OIB 85821130368</item>
      <item>, OIB 94196748414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3577</properties:Characters>
  <properties:Lines>89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2017-04-26T11:55:00Z</dcterms:created>
  <dc:creator>Morena Brajuha</dc:creator>
  <dc:description/>
  <cp:keywords/>
  <cp:lastModifiedBy>Morena Brajuha</cp:lastModifiedBy>
  <cp:lastPrinted>2017-05-03T10:09:00Z</cp:lastPrinted>
  <dcterms:modified xmlns:xsi="http://www.w3.org/2001/XMLSchema-instance" xsi:type="dcterms:W3CDTF">2017-05-03T10:09:00Z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