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9953" w14:paraId="c769953" w:rsidRDefault="006C416E" w:rsidP="004B741D" w:rsidR="004B741D">
      <w:pPr>
        <w:jc w:val="right"/>
        <w15:collapsed w:val="false"/>
      </w:pPr>
      <w:r>
        <w:t>4</w:t>
      </w:r>
      <w:r w:rsidR="00CB6CD7">
        <w:t xml:space="preserve"> St-</w:t>
      </w:r>
      <w:r>
        <w:t>12</w:t>
      </w:r>
      <w:r w:rsidR="005F699F">
        <w:t>66</w:t>
      </w:r>
      <w:r w:rsidR="00855FD3">
        <w:t>/17-</w:t>
      </w:r>
      <w:r w:rsidR="005F699F">
        <w:t>10</w:t>
      </w:r>
      <w:r>
        <w:t xml:space="preserve"> </w:t>
      </w:r>
    </w:p>
    <w:p w:rsidRDefault="005C6A7D" w:rsidP="005C6A7D" w:rsidR="005C6A7D">
      <w:r>
        <w:rPr>
          <w:rStyle w:val="Naglaeno"/>
        </w:rPr>
        <w:t xml:space="preserve">             </w:t>
      </w:r>
      <w:r w:rsidR="00D84DB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7D6C" w:rsidP="004B741D" w:rsidR="00767D6C"/>
    <w:p w:rsidRDefault="00132A1D" w:rsidP="006F202F" w:rsidR="00B2754A">
      <w:pPr>
        <w:jc w:val="center"/>
      </w:pPr>
      <w:r>
        <w:t>U   I M E   R E P U B L I K E   H R V A T S K E</w:t>
      </w:r>
    </w:p>
    <w:p w:rsidRDefault="00855FD3" w:rsidP="006F202F" w:rsidR="00855FD3">
      <w:pPr>
        <w:jc w:val="center"/>
      </w:pP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604FDB" w:rsidP="00604FDB" w:rsidR="00BF3596">
      <w:pPr>
        <w:ind w:firstLine="708"/>
        <w:jc w:val="both"/>
      </w:pPr>
      <w:r w:rsidRPr="00604FDB">
        <w:t xml:space="preserve">Trgovački sud u Osijeku, po sucu </w:t>
      </w:r>
      <w:r w:rsidR="006C416E">
        <w:t>Dubravki Kuveždić</w:t>
      </w:r>
      <w:r w:rsidRPr="00604FDB">
        <w:t xml:space="preserve">, u stečajnom predmetu povodom </w:t>
      </w:r>
      <w:r w:rsidR="006C416E">
        <w:t>prijedloga F</w:t>
      </w:r>
      <w:r w:rsidRPr="00604FDB">
        <w:t xml:space="preserve">inancijske agencije Regionalni centar </w:t>
      </w:r>
      <w:r w:rsidR="006C416E">
        <w:t>Zagreb,</w:t>
      </w:r>
      <w:r w:rsidRPr="00604FDB">
        <w:t xml:space="preserve"> </w:t>
      </w:r>
      <w:r w:rsidR="006C416E">
        <w:t xml:space="preserve">Trg svibanjskih žrtava 1995. br. 1 za otvaranje </w:t>
      </w:r>
      <w:r w:rsidRPr="00604FDB">
        <w:t xml:space="preserve">stečajnog postupka nad dužnikom </w:t>
      </w:r>
      <w:r w:rsidR="005F699F">
        <w:t xml:space="preserve">BIJELI VAL iz Zagreba, Baruna </w:t>
      </w:r>
      <w:proofErr w:type="spellStart"/>
      <w:r w:rsidR="005F699F">
        <w:t>Trenka</w:t>
      </w:r>
      <w:proofErr w:type="spellEnd"/>
      <w:r w:rsidR="005F699F">
        <w:t xml:space="preserve"> 7/I, OIB 84193976847</w:t>
      </w:r>
      <w:r w:rsidR="00855FD3">
        <w:t xml:space="preserve">, </w:t>
      </w:r>
      <w:r w:rsidR="004E713D">
        <w:t xml:space="preserve">dana </w:t>
      </w:r>
      <w:r w:rsidR="00855FD3">
        <w:t>6. lipnja 2018.,</w:t>
      </w:r>
      <w:r w:rsidRPr="00604FDB">
        <w:t xml:space="preserve">    </w:t>
      </w:r>
    </w:p>
    <w:p w:rsidRDefault="00604FDB" w:rsidP="00604FDB" w:rsidR="00084E8E" w:rsidRPr="006F202F">
      <w:pPr>
        <w:ind w:firstLine="708"/>
        <w:jc w:val="both"/>
      </w:pPr>
      <w:r w:rsidRPr="00604FDB">
        <w:t xml:space="preserve">              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855FD3" w:rsidP="00855FD3" w:rsidR="00366021">
      <w:pPr>
        <w:pStyle w:val="Tijeloteksta"/>
        <w:jc w:val="center"/>
      </w:pPr>
      <w:r>
        <w:t>Postupak se obustavlja.</w:t>
      </w:r>
    </w:p>
    <w:p w:rsidRDefault="00F10273" w:rsidP="00F10273" w:rsidR="00F10273" w:rsidRPr="00F10273">
      <w:pPr>
        <w:pStyle w:val="Tijeloteksta"/>
        <w:ind w:left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672BB2" w:rsidP="009E22D1" w:rsidR="009E22D1">
      <w:pPr>
        <w:ind w:firstLine="720"/>
        <w:jc w:val="both"/>
      </w:pPr>
      <w:r>
        <w:t xml:space="preserve"> </w:t>
      </w:r>
      <w:r w:rsidR="004E713D">
        <w:t>FIN</w:t>
      </w:r>
      <w:r>
        <w:t>A</w:t>
      </w:r>
      <w:r w:rsidR="004E713D">
        <w:t xml:space="preserve"> RC ZAGREB </w:t>
      </w:r>
      <w:r>
        <w:t xml:space="preserve">je </w:t>
      </w:r>
      <w:r w:rsidR="005F699F">
        <w:t>3. travnja</w:t>
      </w:r>
      <w:r>
        <w:t xml:space="preserve"> 2017. podnijela prijedlog za otvaranje stečajnog postupka na</w:t>
      </w:r>
      <w:r w:rsidR="009E22D1">
        <w:t>d dužnikom</w:t>
      </w:r>
      <w:r w:rsidR="001E24DA" w:rsidRPr="001E24DA">
        <w:t xml:space="preserve"> </w:t>
      </w:r>
      <w:r w:rsidR="005F699F">
        <w:t xml:space="preserve">BIJELI VAL iz Zagreba, Baruna </w:t>
      </w:r>
      <w:proofErr w:type="spellStart"/>
      <w:r w:rsidR="005F699F">
        <w:t>Trenka</w:t>
      </w:r>
      <w:proofErr w:type="spellEnd"/>
      <w:r w:rsidR="005F699F">
        <w:t xml:space="preserve"> 7/I, OIB 84193976847</w:t>
      </w:r>
      <w:r w:rsidR="001460A7">
        <w:t xml:space="preserve">, jer isti na dan </w:t>
      </w:r>
      <w:r w:rsidR="005F699F">
        <w:t xml:space="preserve">30. ožujka </w:t>
      </w:r>
      <w:r w:rsidR="001460A7">
        <w:t xml:space="preserve">2017. u Očevidniku redoslijeda osnova za plaćanje ima evidentirane neizvršene osnove za plaćanje u neprekinutom razdoblju od 120 dana u ukupnom iznosu od </w:t>
      </w:r>
      <w:r w:rsidR="005F699F">
        <w:t>51.411,35</w:t>
      </w:r>
      <w:r>
        <w:t xml:space="preserve"> </w:t>
      </w:r>
      <w:r w:rsidR="001460A7">
        <w:t>kn, te da prema podacima Hrvatskog zavoda za mirovinsko osiguranje dužnik ima</w:t>
      </w:r>
      <w:r>
        <w:t xml:space="preserve"> </w:t>
      </w:r>
      <w:r w:rsidR="005F699F">
        <w:t>jednog za</w:t>
      </w:r>
      <w:r>
        <w:t xml:space="preserve">poslenika. </w:t>
      </w:r>
      <w:r w:rsidR="001460A7">
        <w:t xml:space="preserve"> </w:t>
      </w:r>
    </w:p>
    <w:p w:rsidRDefault="001460A7" w:rsidP="009E22D1" w:rsidR="001460A7">
      <w:pPr>
        <w:ind w:firstLine="720"/>
        <w:jc w:val="both"/>
      </w:pPr>
    </w:p>
    <w:p w:rsidRDefault="00FB0BDF" w:rsidP="00FB0BDF" w:rsidR="00FB0BDF">
      <w:pPr>
        <w:pStyle w:val="Tijeloteksta"/>
        <w:ind w:firstLine="708"/>
      </w:pPr>
      <w:r>
        <w:t xml:space="preserve">Visoki Trgovački suda RH u Zagrebu je rješenjem broj 31-Su-525/17-10 od 26. lipnja 2017. odredio Trgovački sud u Osijeku kao drugi stvarno nadležni sud za postupanje u stečajnim predmetima Trgovačkog suda u Zagrebu. </w:t>
      </w:r>
    </w:p>
    <w:p w:rsidRDefault="001460A7" w:rsidP="009E22D1" w:rsidR="001460A7">
      <w:pPr>
        <w:ind w:firstLine="720"/>
        <w:jc w:val="both"/>
        <w:rPr>
          <w:bCs/>
        </w:rPr>
      </w:pPr>
    </w:p>
    <w:p w:rsidRDefault="00672BB2" w:rsidP="009E22D1" w:rsidR="009E22D1">
      <w:pPr>
        <w:ind w:firstLine="720"/>
        <w:jc w:val="both"/>
      </w:pPr>
      <w:r>
        <w:t>Rješenjem ovoga suda S</w:t>
      </w:r>
      <w:r w:rsidR="005F699F">
        <w:t>t</w:t>
      </w:r>
      <w:r>
        <w:t>-12</w:t>
      </w:r>
      <w:r w:rsidR="005F699F">
        <w:t>66</w:t>
      </w:r>
      <w:r>
        <w:t xml:space="preserve">/17 od </w:t>
      </w:r>
      <w:r w:rsidR="001F01D4">
        <w:t>2</w:t>
      </w:r>
      <w:bookmarkStart w:name="_GoBack" w:id="0"/>
      <w:bookmarkEnd w:id="0"/>
      <w:r>
        <w:t xml:space="preserve">0. travnja 2018. pokrenut je prethodni postupak radi utvrđivanja uvjeta za otvaranje stečajnog postupka nad dužnikom, zakazano </w:t>
      </w:r>
      <w:r w:rsidR="0034386D">
        <w:t xml:space="preserve">je </w:t>
      </w:r>
      <w:r>
        <w:t>ročište radi izjašnjenja o p</w:t>
      </w:r>
      <w:r w:rsidR="0034386D">
        <w:t>rijedlog za dan 6. lipnja 2018., te je imenovana privremena stečajna upraviteljica S</w:t>
      </w:r>
      <w:r w:rsidR="005F699F">
        <w:t>abina Lalić</w:t>
      </w:r>
      <w:r w:rsidR="0034386D">
        <w:t xml:space="preserve">.   </w:t>
      </w:r>
    </w:p>
    <w:p w:rsidRDefault="005F7DC7" w:rsidP="009E22D1" w:rsidR="005F7DC7">
      <w:pPr>
        <w:ind w:firstLine="720"/>
        <w:jc w:val="both"/>
      </w:pPr>
    </w:p>
    <w:p w:rsidRDefault="0034386D" w:rsidP="009E22D1" w:rsidR="005F7DC7">
      <w:pPr>
        <w:ind w:firstLine="720"/>
        <w:jc w:val="both"/>
      </w:pPr>
      <w:r>
        <w:t xml:space="preserve"> </w:t>
      </w:r>
      <w:r w:rsidR="005F7DC7">
        <w:t>FIN</w:t>
      </w:r>
      <w:r>
        <w:t xml:space="preserve">A je podneskom od 30. travnja 2018. obavijestila sud da dužnik na dan </w:t>
      </w:r>
      <w:r w:rsidR="005E5205">
        <w:t>30</w:t>
      </w:r>
      <w:r>
        <w:t xml:space="preserve">. travnja 2018. </w:t>
      </w:r>
      <w:r w:rsidR="005F7DC7">
        <w:t xml:space="preserve"> </w:t>
      </w:r>
      <w:r>
        <w:t>u Očevidniku redoslijeda osnova za plaćanje nema evidentirane neizvršene osnove za plaćanje.</w:t>
      </w:r>
    </w:p>
    <w:p w:rsidRDefault="0034386D" w:rsidP="009E22D1" w:rsidR="0034386D">
      <w:pPr>
        <w:ind w:firstLine="720"/>
        <w:jc w:val="both"/>
      </w:pPr>
    </w:p>
    <w:p w:rsidRDefault="005E5205" w:rsidP="009E22D1" w:rsidR="0034386D">
      <w:pPr>
        <w:ind w:firstLine="720"/>
        <w:jc w:val="both"/>
      </w:pPr>
      <w:r>
        <w:t>Pr</w:t>
      </w:r>
      <w:r w:rsidR="0034386D">
        <w:t>ivremena stečajna upraviteljica u izviješću od 2. svibnja 2018. navodi</w:t>
      </w:r>
      <w:r w:rsidR="00CE28CD">
        <w:t xml:space="preserve"> da</w:t>
      </w:r>
      <w:r>
        <w:t xml:space="preserve"> </w:t>
      </w:r>
      <w:r w:rsidR="002C5DFC">
        <w:t xml:space="preserve">udruga </w:t>
      </w:r>
      <w:r>
        <w:t>u proteklih 12 mjeseci nije bil</w:t>
      </w:r>
      <w:r w:rsidR="002C5DFC">
        <w:t>a</w:t>
      </w:r>
      <w:r>
        <w:t xml:space="preserve"> blokiran</w:t>
      </w:r>
      <w:r w:rsidR="002C5DFC">
        <w:t>a</w:t>
      </w:r>
      <w:r w:rsidR="009C26BB">
        <w:t>, a</w:t>
      </w:r>
      <w:r>
        <w:t xml:space="preserve"> na dan </w:t>
      </w:r>
      <w:r w:rsidR="009C26BB">
        <w:t xml:space="preserve">25. travnja 2018. nepodmirene obveze udruge iznose 0,00 kn. Također navodi da udruga </w:t>
      </w:r>
      <w:r>
        <w:t xml:space="preserve">nema nepodmirenih obveza evidentiran u </w:t>
      </w:r>
      <w:r>
        <w:lastRenderedPageBreak/>
        <w:t>Očevidniku neizvršenih osnova za plaćanje FINA-e</w:t>
      </w:r>
      <w:r w:rsidR="009C26BB">
        <w:t xml:space="preserve"> i</w:t>
      </w:r>
      <w:r>
        <w:t xml:space="preserve"> nije nesposobno za plaćanje</w:t>
      </w:r>
      <w:r w:rsidR="009C26BB">
        <w:t xml:space="preserve">, te zbog naprijed navedenog predlaže </w:t>
      </w:r>
      <w:r w:rsidR="008E687D">
        <w:t xml:space="preserve"> obustavu postupka.</w:t>
      </w:r>
    </w:p>
    <w:p w:rsidRDefault="008E687D" w:rsidP="009E22D1" w:rsidR="008E687D">
      <w:pPr>
        <w:ind w:firstLine="720"/>
        <w:jc w:val="both"/>
      </w:pPr>
    </w:p>
    <w:p w:rsidRDefault="008E687D" w:rsidP="009E22D1" w:rsidR="008E687D">
      <w:pPr>
        <w:ind w:firstLine="720"/>
        <w:jc w:val="both"/>
      </w:pPr>
      <w:r>
        <w:t>Prema članku 128. stav 9. Stečajnog zakona (Narodne novine 71/15 i 104/17, dalje SZ-a) ako dužnik do završetka prethodnog postupka postane sposoban za plaćanje sud će postupak obustaviti.</w:t>
      </w:r>
    </w:p>
    <w:p w:rsidRDefault="00584944" w:rsidP="009E22D1" w:rsidR="00584944">
      <w:pPr>
        <w:ind w:firstLine="720"/>
        <w:jc w:val="both"/>
      </w:pPr>
    </w:p>
    <w:p w:rsidRDefault="006C49DE" w:rsidP="009E22D1" w:rsidR="00584944">
      <w:pPr>
        <w:ind w:firstLine="720"/>
        <w:jc w:val="both"/>
        <w:rPr>
          <w:bCs/>
        </w:rPr>
      </w:pPr>
      <w:r>
        <w:t>Kako je iz provedenih dokaza</w:t>
      </w:r>
      <w:r w:rsidR="008E687D">
        <w:t xml:space="preserve"> i to potvrde FINE i izviješća privremene stečajne upraviteljice vidljivo da je stečajni dužnik do završetka prethodnog postupka postao sposoban za plaćanje, </w:t>
      </w:r>
      <w:r>
        <w:t xml:space="preserve">sud je </w:t>
      </w:r>
      <w:r w:rsidR="00DD7BF1">
        <w:t xml:space="preserve">u skladu s odredbom članka 128. stav 9. SZ-a, obustavio postupak i  </w:t>
      </w:r>
      <w:r>
        <w:rPr>
          <w:bCs/>
        </w:rPr>
        <w:t xml:space="preserve"> riješio kao u izreci.    </w:t>
      </w:r>
    </w:p>
    <w:p w:rsidRDefault="006C49DE" w:rsidP="009E22D1" w:rsidR="007D78C8">
      <w:pPr>
        <w:ind w:firstLine="720"/>
        <w:jc w:val="both"/>
        <w:rPr>
          <w:bCs/>
        </w:rPr>
      </w:pPr>
      <w:r>
        <w:rPr>
          <w:bCs/>
        </w:rPr>
        <w:t xml:space="preserve">          </w:t>
      </w:r>
    </w:p>
    <w:p w:rsidRDefault="009E22D1" w:rsidP="009E22D1" w:rsidR="009E22D1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>                                             </w:t>
      </w:r>
      <w:r w:rsidR="00DD7BF1">
        <w:t xml:space="preserve"> </w:t>
      </w:r>
      <w:r w:rsidRPr="00CC5FC7">
        <w:t xml:space="preserve"> </w:t>
      </w:r>
      <w:r w:rsidR="00BD3554">
        <w:rPr>
          <w:bCs/>
        </w:rPr>
        <w:t>U Osijeku</w:t>
      </w:r>
      <w:r w:rsidR="00584944">
        <w:rPr>
          <w:bCs/>
        </w:rPr>
        <w:t xml:space="preserve"> </w:t>
      </w:r>
      <w:r w:rsidR="00DD7BF1">
        <w:rPr>
          <w:bCs/>
        </w:rPr>
        <w:t xml:space="preserve">6. lipnja 2018.                    </w:t>
      </w:r>
    </w:p>
    <w:p w:rsidRDefault="00084E8E" w:rsidP="009E22D1" w:rsidR="00084E8E" w:rsidRPr="00CC5FC7">
      <w:pPr>
        <w:jc w:val="both"/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DE599E" w:rsidR="00DE599E" w:rsidRPr="00DE599E">
      <w:pPr>
        <w:ind w:firstLine="708" w:left="5664"/>
        <w:jc w:val="both"/>
        <w:rPr>
          <w:bCs/>
        </w:rPr>
      </w:pPr>
      <w:r>
        <w:rPr>
          <w:bCs/>
        </w:rPr>
        <w:t xml:space="preserve">    </w:t>
      </w:r>
      <w:r w:rsidRPr="00DE599E">
        <w:rPr>
          <w:bCs/>
        </w:rPr>
        <w:t>S U D A C :</w:t>
      </w:r>
    </w:p>
    <w:p w:rsidRDefault="00DE599E" w:rsidP="00DE599E" w:rsidR="00DE599E" w:rsidRPr="00DE599E">
      <w:pPr>
        <w:ind w:firstLine="708" w:left="4956"/>
        <w:jc w:val="both"/>
        <w:rPr>
          <w:bCs/>
        </w:rPr>
      </w:pPr>
      <w:r>
        <w:rPr>
          <w:bCs/>
        </w:rPr>
        <w:t xml:space="preserve">        </w:t>
      </w:r>
      <w:r w:rsidRPr="00DE599E">
        <w:rPr>
          <w:bCs/>
        </w:rPr>
        <w:t>Dubravka Kuveždić</w:t>
      </w:r>
      <w:r>
        <w:rPr>
          <w:bCs/>
        </w:rPr>
        <w:t xml:space="preserve">, v.r. </w:t>
      </w:r>
    </w:p>
    <w:p w:rsidRDefault="00DE599E" w:rsidP="00DE599E" w:rsidR="00DE599E" w:rsidRPr="00DE599E">
      <w:pPr>
        <w:ind w:firstLine="708" w:left="1416"/>
        <w:jc w:val="both"/>
        <w:rPr>
          <w:bCs/>
        </w:rPr>
      </w:pPr>
    </w:p>
    <w:p w:rsidRDefault="00DE599E" w:rsidP="00DE599E" w:rsidR="00DE599E" w:rsidRPr="00DE599E">
      <w:pPr>
        <w:ind w:firstLine="708" w:left="1416"/>
        <w:jc w:val="both"/>
        <w:rPr>
          <w:bCs/>
        </w:rPr>
      </w:pPr>
    </w:p>
    <w:p w:rsidRDefault="00DE599E" w:rsidP="00DE599E" w:rsidR="00DE599E">
      <w:pPr>
        <w:jc w:val="both"/>
        <w:rPr>
          <w:b/>
          <w:bCs/>
        </w:rPr>
      </w:pPr>
    </w:p>
    <w:p w:rsidRDefault="00DE599E" w:rsidP="00DE599E" w:rsidR="00DE599E">
      <w:pPr>
        <w:pStyle w:val="Tijeloteksta"/>
      </w:pPr>
      <w:r>
        <w:t>POUKA O PRAVNOM LIJEKU:</w:t>
      </w:r>
    </w:p>
    <w:p w:rsidRDefault="00DE599E" w:rsidP="00DE599E" w:rsidR="00DE599E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DE599E" w:rsidP="00DE599E" w:rsidR="00DE599E">
      <w:pPr>
        <w:pStyle w:val="Tijeloteksta"/>
      </w:pPr>
      <w:r w:rsidRPr="00CC5FC7">
        <w:t>           </w:t>
      </w:r>
    </w:p>
    <w:p w:rsidRDefault="00DE599E" w:rsidP="00DE599E" w:rsidR="00DE599E">
      <w:pPr>
        <w:pStyle w:val="Tijeloteksta"/>
      </w:pPr>
    </w:p>
    <w:p w:rsidRDefault="00DE599E" w:rsidP="00DE599E" w:rsidR="00DE599E" w:rsidRPr="00DE599E">
      <w:pPr>
        <w:ind w:firstLine="708" w:left="5664"/>
        <w:jc w:val="both"/>
        <w:rPr>
          <w:bCs/>
        </w:rPr>
      </w:pPr>
      <w:r w:rsidRPr="00DE599E">
        <w:rPr>
          <w:bCs/>
        </w:rPr>
        <w:t xml:space="preserve">Za točnost </w:t>
      </w:r>
      <w:proofErr w:type="spellStart"/>
      <w:r w:rsidRPr="00DE599E">
        <w:rPr>
          <w:bCs/>
        </w:rPr>
        <w:t>otpravka</w:t>
      </w:r>
      <w:proofErr w:type="spellEnd"/>
    </w:p>
    <w:p w:rsidRDefault="00DE599E" w:rsidP="00DE599E" w:rsidR="00DE599E" w:rsidRPr="00DE599E">
      <w:pPr>
        <w:ind w:firstLine="708" w:left="5664"/>
        <w:jc w:val="both"/>
        <w:rPr>
          <w:bCs/>
        </w:rPr>
      </w:pPr>
      <w:r w:rsidRPr="00DE599E">
        <w:rPr>
          <w:bCs/>
        </w:rPr>
        <w:t>ovlašteni službenik:</w:t>
      </w:r>
    </w:p>
    <w:p w:rsidRDefault="00DE599E" w:rsidP="00DE599E" w:rsidR="00DE599E" w:rsidRPr="00DE599E">
      <w:pPr>
        <w:ind w:firstLine="708" w:left="5664"/>
        <w:jc w:val="both"/>
        <w:rPr>
          <w:bCs/>
        </w:rPr>
      </w:pPr>
      <w:r>
        <w:rPr>
          <w:bCs/>
        </w:rPr>
        <w:t xml:space="preserve">   Dar</w:t>
      </w:r>
      <w:r w:rsidRPr="00DE599E">
        <w:rPr>
          <w:bCs/>
        </w:rPr>
        <w:t xml:space="preserve">ija Miličević   </w:t>
      </w:r>
    </w:p>
    <w:p w:rsidRDefault="00DE599E" w:rsidP="009E22D1" w:rsidR="00DE599E" w:rsidRPr="00DE599E">
      <w:pPr>
        <w:ind w:firstLine="708" w:left="1416"/>
        <w:jc w:val="both"/>
        <w:rPr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DE599E" w:rsidP="009E22D1" w:rsidR="00DE599E">
      <w:pPr>
        <w:ind w:firstLine="708" w:left="1416"/>
        <w:jc w:val="both"/>
        <w:rPr>
          <w:b/>
          <w:bCs/>
        </w:rPr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sectPr w:rsidSect="00256AD8" w:rsidR="009E22D1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36FB" w:rsidR="002836FB">
      <w:r>
        <w:separator/>
      </w:r>
    </w:p>
  </w:endnote>
  <w:endnote w:id="0" w:type="continuationSeparator">
    <w:p w:rsidRDefault="002836FB" w:rsidR="00283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36FB" w:rsidR="002836FB">
      <w:r>
        <w:separator/>
      </w:r>
    </w:p>
  </w:footnote>
  <w:footnote w:id="0" w:type="continuationSeparator">
    <w:p w:rsidRDefault="002836FB" w:rsidR="002836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015" w:rsidP="00086232" w:rsidR="00086232">
    <w:pPr>
      <w:pStyle w:val="Zaglavlje"/>
      <w:jc w:val="right"/>
    </w:pPr>
    <w:r>
      <w:t>4 St-1266/17-10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4E8E"/>
    <w:rsid w:val="00086232"/>
    <w:rsid w:val="00091158"/>
    <w:rsid w:val="000A480B"/>
    <w:rsid w:val="000C20F1"/>
    <w:rsid w:val="000E414B"/>
    <w:rsid w:val="000F0279"/>
    <w:rsid w:val="000F281B"/>
    <w:rsid w:val="00132A1D"/>
    <w:rsid w:val="00145AC1"/>
    <w:rsid w:val="001460A7"/>
    <w:rsid w:val="00150C53"/>
    <w:rsid w:val="0016016C"/>
    <w:rsid w:val="00162216"/>
    <w:rsid w:val="00163019"/>
    <w:rsid w:val="00165932"/>
    <w:rsid w:val="00171514"/>
    <w:rsid w:val="00191015"/>
    <w:rsid w:val="00191536"/>
    <w:rsid w:val="0019752C"/>
    <w:rsid w:val="001A0170"/>
    <w:rsid w:val="001A6201"/>
    <w:rsid w:val="001C0C1A"/>
    <w:rsid w:val="001E24DA"/>
    <w:rsid w:val="001E75FC"/>
    <w:rsid w:val="001F01D4"/>
    <w:rsid w:val="001F525B"/>
    <w:rsid w:val="002020D6"/>
    <w:rsid w:val="002142C7"/>
    <w:rsid w:val="00223C8E"/>
    <w:rsid w:val="00241B38"/>
    <w:rsid w:val="00251D48"/>
    <w:rsid w:val="00256AD8"/>
    <w:rsid w:val="00261A0A"/>
    <w:rsid w:val="002836FB"/>
    <w:rsid w:val="00291B9C"/>
    <w:rsid w:val="002A6BA9"/>
    <w:rsid w:val="002B7ED8"/>
    <w:rsid w:val="002C11B9"/>
    <w:rsid w:val="002C1C79"/>
    <w:rsid w:val="002C5DFC"/>
    <w:rsid w:val="002D0B19"/>
    <w:rsid w:val="002D6CCC"/>
    <w:rsid w:val="00302880"/>
    <w:rsid w:val="00305243"/>
    <w:rsid w:val="00313F98"/>
    <w:rsid w:val="00316CAA"/>
    <w:rsid w:val="00327B99"/>
    <w:rsid w:val="00330C4A"/>
    <w:rsid w:val="0034386D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806AD"/>
    <w:rsid w:val="00491FE3"/>
    <w:rsid w:val="00497410"/>
    <w:rsid w:val="004B741D"/>
    <w:rsid w:val="004D55B0"/>
    <w:rsid w:val="004E5065"/>
    <w:rsid w:val="004E713D"/>
    <w:rsid w:val="00500BBD"/>
    <w:rsid w:val="00503ADF"/>
    <w:rsid w:val="00515D89"/>
    <w:rsid w:val="00530D29"/>
    <w:rsid w:val="005520C4"/>
    <w:rsid w:val="0055624C"/>
    <w:rsid w:val="00584944"/>
    <w:rsid w:val="005919D1"/>
    <w:rsid w:val="00594138"/>
    <w:rsid w:val="005A43B2"/>
    <w:rsid w:val="005B403D"/>
    <w:rsid w:val="005C6A7D"/>
    <w:rsid w:val="005D085C"/>
    <w:rsid w:val="005D097C"/>
    <w:rsid w:val="005E0ADC"/>
    <w:rsid w:val="005E5205"/>
    <w:rsid w:val="005F4DA2"/>
    <w:rsid w:val="005F6804"/>
    <w:rsid w:val="005F699F"/>
    <w:rsid w:val="005F7DC7"/>
    <w:rsid w:val="00604FDB"/>
    <w:rsid w:val="00607E75"/>
    <w:rsid w:val="006235FB"/>
    <w:rsid w:val="00630062"/>
    <w:rsid w:val="00672BB2"/>
    <w:rsid w:val="00674982"/>
    <w:rsid w:val="00680601"/>
    <w:rsid w:val="00684480"/>
    <w:rsid w:val="0068526F"/>
    <w:rsid w:val="00693CCD"/>
    <w:rsid w:val="006A56C2"/>
    <w:rsid w:val="006C416E"/>
    <w:rsid w:val="006C49DE"/>
    <w:rsid w:val="006D4283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0F6A"/>
    <w:rsid w:val="00817A0D"/>
    <w:rsid w:val="00827B26"/>
    <w:rsid w:val="00845777"/>
    <w:rsid w:val="00855FD3"/>
    <w:rsid w:val="00857D02"/>
    <w:rsid w:val="008737C5"/>
    <w:rsid w:val="0088689D"/>
    <w:rsid w:val="008977A5"/>
    <w:rsid w:val="008E687D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C24"/>
    <w:rsid w:val="009C13EB"/>
    <w:rsid w:val="009C26BB"/>
    <w:rsid w:val="009E1E79"/>
    <w:rsid w:val="009E22D1"/>
    <w:rsid w:val="009E363E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B03ECC"/>
    <w:rsid w:val="00B2754A"/>
    <w:rsid w:val="00B30AB7"/>
    <w:rsid w:val="00B336FC"/>
    <w:rsid w:val="00B41F79"/>
    <w:rsid w:val="00B830D8"/>
    <w:rsid w:val="00BC33DE"/>
    <w:rsid w:val="00BD19B1"/>
    <w:rsid w:val="00BD3554"/>
    <w:rsid w:val="00BE1D31"/>
    <w:rsid w:val="00BE278C"/>
    <w:rsid w:val="00BF034B"/>
    <w:rsid w:val="00BF08D2"/>
    <w:rsid w:val="00BF1081"/>
    <w:rsid w:val="00BF3596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E28CD"/>
    <w:rsid w:val="00CF4431"/>
    <w:rsid w:val="00D04A04"/>
    <w:rsid w:val="00D178DC"/>
    <w:rsid w:val="00D217E4"/>
    <w:rsid w:val="00D46D73"/>
    <w:rsid w:val="00D64559"/>
    <w:rsid w:val="00D74802"/>
    <w:rsid w:val="00D84DB3"/>
    <w:rsid w:val="00D85A5F"/>
    <w:rsid w:val="00D86163"/>
    <w:rsid w:val="00DB7572"/>
    <w:rsid w:val="00DC1AD9"/>
    <w:rsid w:val="00DC512B"/>
    <w:rsid w:val="00DC7346"/>
    <w:rsid w:val="00DC7BF5"/>
    <w:rsid w:val="00DD7BF1"/>
    <w:rsid w:val="00DE179A"/>
    <w:rsid w:val="00DE58F9"/>
    <w:rsid w:val="00DE599E"/>
    <w:rsid w:val="00E07DD9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14DEA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0BDF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D7B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9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69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9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9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9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DD7B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9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69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9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9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9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St-1266/2017-10</izvorni_sadrzaj>
    <derivirana_varijabla naziv="DomainObject.Oznaka_1">St-1266/2017-10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St-1266/2017</izvorni_sadrzaj>
    <derivirana_varijabla naziv="DomainObject.Predmet.OznakaBroj_1">St-1266/2017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bijeli val</izvorni_sadrzaj>
    <derivirana_varijabla naziv="DomainObject.Predmet.ProtustrankaFormated_1">  bijeli val</derivirana_varijabla>
  </DomainObject.Predmet.ProtustrankaFormated>
  <DomainObject.Predmet.ProtustrankaFormatedOIB>
    <izvorni_sadrzaj>  bijeli val, OIB 84193976847</izvorni_sadrzaj>
    <derivirana_varijabla naziv="DomainObject.Predmet.ProtustrankaFormatedOIB_1">  bijeli val, OIB 84193976847</derivirana_varijabla>
  </DomainObject.Predmet.ProtustrankaFormatedOIB>
  <DomainObject.Predmet.ProtustrankaFormatedWithAdress>
    <izvorni_sadrzaj> bijeli val, baruna trenka 7, 10000 Zagreb</izvorni_sadrzaj>
    <derivirana_varijabla naziv="DomainObject.Predmet.ProtustrankaFormatedWithAdress_1"> bijeli val, baruna trenka 7, 10000 Zagreb</derivirana_varijabla>
  </DomainObject.Predmet.ProtustrankaFormatedWithAdress>
  <DomainObject.Predmet.ProtustrankaFormatedWithAdressOIB>
    <izvorni_sadrzaj> bijeli val, OIB 84193976847, baruna trenka 7, 10000 Zagreb</izvorni_sadrzaj>
    <derivirana_varijabla naziv="DomainObject.Predmet.ProtustrankaFormatedWithAdressOIB_1"> bijeli val, OIB 84193976847, baruna trenka 7, 10000 Zagreb</derivirana_varijabla>
  </DomainObject.Predmet.ProtustrankaFormatedWithAdressOIB>
  <DomainObject.Predmet.ProtustrankaWithAdress>
    <izvorni_sadrzaj>bijeli val baruna trenka 7, 10000 Zagreb</izvorni_sadrzaj>
    <derivirana_varijabla naziv="DomainObject.Predmet.ProtustrankaWithAdress_1">bijeli val baruna trenka 7, 10000 Zagreb</derivirana_varijabla>
  </DomainObject.Predmet.ProtustrankaWithAdress>
  <DomainObject.Predmet.ProtustrankaWithAdressOIB>
    <izvorni_sadrzaj>bijeli val, OIB 84193976847, baruna trenka 7, 10000 Zagreb</izvorni_sadrzaj>
    <derivirana_varijabla naziv="DomainObject.Predmet.ProtustrankaWithAdressOIB_1">bijeli val, OIB 84193976847, baruna trenka 7, 10000 Zagreb</derivirana_varijabla>
  </DomainObject.Predmet.ProtustrankaWithAdressOIB>
  <DomainObject.Predmet.ProtustrankaNazivFormated>
    <izvorni_sadrzaj>bijeli val</izvorni_sadrzaj>
    <derivirana_varijabla naziv="DomainObject.Predmet.ProtustrankaNazivFormated_1">bijeli val</derivirana_varijabla>
  </DomainObject.Predmet.ProtustrankaNazivFormated>
  <DomainObject.Predmet.ProtustrankaNazivFormatedOIB>
    <izvorni_sadrzaj>bijeli val, OIB 84193976847</izvorni_sadrzaj>
    <derivirana_varijabla naziv="DomainObject.Predmet.ProtustrankaNazivFormatedOIB_1">bijeli val, OIB 84193976847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bijeli val</item>
    </izvorni_sadrzaj>
    <derivirana_varijabla naziv="DomainObject.Predmet.ProtuStrankaListFormated_1">
      <item>bijeli val</item>
    </derivirana_varijabla>
  </DomainObject.Predmet.ProtuStrankaListFormated>
  <DomainObject.Predmet.ProtuStrankaListFormatedOIB>
    <izvorni_sadrzaj>
      <item>bijeli val, OIB 84193976847</item>
    </izvorni_sadrzaj>
    <derivirana_varijabla naziv="DomainObject.Predmet.ProtuStrankaListFormatedOIB_1">
      <item>bijeli val, OIB 84193976847</item>
    </derivirana_varijabla>
  </DomainObject.Predmet.ProtuStrankaListFormatedOIB>
  <DomainObject.Predmet.ProtuStrankaListFormatedWithAdress>
    <izvorni_sadrzaj>
      <item>bijeli val, baruna trenka 7, 10000 Zagreb</item>
    </izvorni_sadrzaj>
    <derivirana_varijabla naziv="DomainObject.Predmet.ProtuStrankaListFormatedWithAdress_1">
      <item>bijeli val, baruna trenka 7, 10000 Zagreb</item>
    </derivirana_varijabla>
  </DomainObject.Predmet.ProtuStrankaListFormatedWithAdress>
  <DomainObject.Predmet.ProtuStrankaListFormatedWithAdressOIB>
    <izvorni_sadrzaj>
      <item>bijeli val, OIB 84193976847, baruna trenka 7, 10000 Zagreb</item>
    </izvorni_sadrzaj>
    <derivirana_varijabla naziv="DomainObject.Predmet.ProtuStrankaListFormatedWithAdressOIB_1">
      <item>bijeli val, OIB 84193976847, baruna trenka 7, 10000 Zagreb</item>
    </derivirana_varijabla>
  </DomainObject.Predmet.ProtuStrankaListFormatedWithAdressOIB>
  <DomainObject.Predmet.ProtuStrankaListNazivFormated>
    <izvorni_sadrzaj>
      <item>bijeli val</item>
    </izvorni_sadrzaj>
    <derivirana_varijabla naziv="DomainObject.Predmet.ProtuStrankaListNazivFormated_1">
      <item>bijeli val</item>
    </derivirana_varijabla>
  </DomainObject.Predmet.ProtuStrankaListNazivFormated>
  <DomainObject.Predmet.ProtuStrankaListNazivFormatedOIB>
    <izvorni_sadrzaj>
      <item>bijeli val, OIB 84193976847</item>
    </izvorni_sadrzaj>
    <derivirana_varijabla naziv="DomainObject.Predmet.ProtuStrankaListNazivFormatedOIB_1">
      <item>bijeli val, OIB 84193976847</item>
    </derivirana_varijabla>
  </DomainObject.Predmet.ProtuStrankaListNazivFormatedOIB>
  <DomainObject.Predmet.OstaliListFormated>
    <izvorni_sadrzaj>
      <item>Nikola Devčić</item>
    </izvorni_sadrzaj>
    <derivirana_varijabla naziv="DomainObject.Predmet.OstaliListFormated_1">
      <item>Nikola Devčić</item>
    </derivirana_varijabla>
  </DomainObject.Predmet.OstaliListFormated>
  <DomainObject.Predmet.OstaliListFormatedOIB>
    <izvorni_sadrzaj>
      <item>Nikola Devčić</item>
    </izvorni_sadrzaj>
    <derivirana_varijabla naziv="DomainObject.Predmet.OstaliListFormatedOIB_1">
      <item>Nikola Devčić</item>
    </derivirana_varijabla>
  </DomainObject.Predmet.OstaliListFormatedOIB>
  <DomainObject.Predmet.OstaliListFormatedWithAdress>
    <izvorni_sadrzaj>
      <item>Nikola Devčić</item>
    </izvorni_sadrzaj>
    <derivirana_varijabla naziv="DomainObject.Predmet.OstaliListFormatedWithAdress_1">
      <item>Nikola Devčić</item>
    </derivirana_varijabla>
  </DomainObject.Predmet.OstaliListFormatedWithAdress>
  <DomainObject.Predmet.OstaliListFormatedWithAdressOIB>
    <izvorni_sadrzaj>
      <item>Nikola Devčić</item>
    </izvorni_sadrzaj>
    <derivirana_varijabla naziv="DomainObject.Predmet.OstaliListFormatedWithAdressOIB_1">
      <item>Nikola Devčić</item>
    </derivirana_varijabla>
  </DomainObject.Predmet.OstaliListFormatedWithAdressOIB>
  <DomainObject.Predmet.OstaliListNazivFormated>
    <izvorni_sadrzaj>
      <item>Nikola Devčić</item>
    </izvorni_sadrzaj>
    <derivirana_varijabla naziv="DomainObject.Predmet.OstaliListNazivFormated_1">
      <item>Nikola Devčić</item>
    </derivirana_varijabla>
  </DomainObject.Predmet.OstaliListNazivFormated>
  <DomainObject.Predmet.OstaliListNazivFormatedOIB>
    <izvorni_sadrzaj>
      <item>Nikola Devčić</item>
    </izvorni_sadrzaj>
    <derivirana_varijabla naziv="DomainObject.Predmet.OstaliListNazivFormatedOIB_1">
      <item>Nikola Devčić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St-1266/2017-10</izvorni_sadrzaj>
    <derivirana_varijabla naziv="DomainObject.PoslovniBrojDokumenta_1">St-1266/2017-10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bijeli val</izvorni_sadrzaj>
    <derivirana_varijabla naziv="DomainObject.Predmet.ProtustrankaIDrugi_1">bijeli val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bijeli val, OIB 84193976847, baruna trenka 7, 10000 Zagreb</izvorni_sadrzaj>
    <derivirana_varijabla naziv="DomainObject.Predmet.ProtustrankaIDrugiAdressOIB_1">bijeli val, OIB 84193976847, baruna trenka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bijeli val</item>
      <item>FINA Regionalni centar Zagreb</item>
      <item>Nikola Devčić</item>
    </izvorni_sadrzaj>
    <derivirana_varijabla naziv="DomainObject.Predmet.SudioniciListNaziv_1">
      <item>bijeli val</item>
      <item>FINA Regionalni centar Zagreb</item>
      <item>Nikola Devčić</item>
    </derivirana_varijabla>
  </DomainObject.Predmet.SudioniciListNaziv>
  <DomainObject.Predmet.SudioniciListAdressOIB>
    <izvorni_sadrzaj>
      <item>bijeli val, OIB 84193976847, baruna trenka 7,10000 Zagreb</item>
      <item>FINA Regionalni centar Zagreb, OIB 85821130368, Trg svibanjskih žrtava 1995. br. 1,10000 Zagreb</item>
      <item>Nikola Devčić</item>
    </izvorni_sadrzaj>
    <derivirana_varijabla naziv="DomainObject.Predmet.SudioniciListAdressOIB_1">
      <item>bijeli val, OIB 84193976847, baruna trenka 7,10000 Zagreb</item>
      <item>FINA Regionalni centar Zagreb, OIB 85821130368, Trg svibanjskih žrtava 1995. br. 1,10000 Zagreb</item>
      <item>Nikola Devčić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84193976847</item>
      <item>, OIB 85821130368</item>
      <item>, OIB null</item>
    </izvorni_sadrzaj>
    <derivirana_varijabla naziv="DomainObject.Predmet.SudioniciListNazivOIB_1">
      <item>, OIB 84193976847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78EA6E-DB95-4832-B3B3-9321DD624F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2344</properties:Characters>
  <properties:Lines>99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2018-06-06T09:04:00Z</dcterms:created>
  <dc:creator>hermanj</dc:creator>
  <cp:lastModifiedBy>Darija Miličević</cp:lastModifiedBy>
  <cp:lastPrinted>2018-06-06T09:30:00Z</cp:lastPrinted>
  <dcterms:modified xmlns:xsi="http://www.w3.org/2001/XMLSchema-instance" xsi:type="dcterms:W3CDTF">2018-06-06T09:43:00Z</dcterms:modified>
  <cp:revision>10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St-1266/2017-10 / Odluka - Rješenje - obustava postupka (St-1266-17_obustava.docx)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