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b4b8" w14:paraId="386b4b8" w:rsidRDefault="004C440F" w:rsidP="0058087B" w:rsidR="004C440F">
      <w:pPr>
        <w15:collapsed w:val="false"/>
      </w:pPr>
      <w:bookmarkStart w:name="_GoBack" w:id="0"/>
      <w:bookmarkEnd w:id="0"/>
    </w:p>
    <w:p w:rsidRDefault="004A3325" w:rsidP="0058087B" w:rsidR="0058087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87B" w:rsidP="0058087B" w:rsidR="0058087B" w:rsidRPr="00D21A2C"/>
    <w:p w:rsidRDefault="0058087B" w:rsidP="0058087B" w:rsidR="0058087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8087B" w:rsidP="0058087B" w:rsidR="0058087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A44FD" w:rsidP="008A44FD" w:rsidR="001623E1" w:rsidRPr="008A44F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B942C6" w:rsidP="00E95DCE" w:rsidR="004C440F" w:rsidRPr="00E95DCE">
      <w:pPr>
        <w:jc w:val="center"/>
      </w:pPr>
      <w:r w:rsidRPr="00E95DCE">
        <w:t>R E P U B L I K A    H R V A T S K A</w:t>
      </w:r>
    </w:p>
    <w:p w:rsidRDefault="00636E08" w:rsidP="00636E08" w:rsidR="00636E08" w:rsidRPr="00E95DCE">
      <w:pPr>
        <w:pStyle w:val="Naslov1"/>
        <w:rPr>
          <w:b w:val="false"/>
          <w:sz w:val="24"/>
        </w:rPr>
      </w:pPr>
      <w:r w:rsidRPr="00E95DCE">
        <w:rPr>
          <w:b w:val="false"/>
          <w:sz w:val="24"/>
        </w:rPr>
        <w:t>R J E Š E N J E</w:t>
      </w:r>
    </w:p>
    <w:p w:rsidRDefault="00636E08" w:rsidP="00636E08" w:rsidR="00636E08">
      <w:pPr>
        <w:jc w:val="center"/>
      </w:pPr>
    </w:p>
    <w:p w:rsidRDefault="00636E08" w:rsidP="00E95DCE" w:rsidR="00636E08" w:rsidRPr="003D63C7"/>
    <w:p w:rsidRDefault="001623E1" w:rsidP="00636E08" w:rsidR="00636E08">
      <w:pPr>
        <w:ind w:firstLine="708"/>
        <w:jc w:val="both"/>
      </w:pPr>
      <w:r>
        <w:t>Trgovački sud u Osijeku, po sucu pojedincu Jadranki Herman kao stečajnom sucu, u stečajnom postupku nad dužnikom</w:t>
      </w:r>
      <w:r w:rsidR="00E95DCE">
        <w:t xml:space="preserve">  </w:t>
      </w:r>
      <w:r w:rsidR="00626414" w:rsidRPr="001663D7">
        <w:t>FILIP TRUCKS j.d.o.o. za trgovinu i usluge,</w:t>
      </w:r>
      <w:r w:rsidR="00626414">
        <w:t xml:space="preserve"> u stečaju,</w:t>
      </w:r>
      <w:r w:rsidR="00626414" w:rsidRPr="001663D7">
        <w:t xml:space="preserve"> Jelisavac, Ivana Brnjika Slovaka 4/a, MBS: 030</w:t>
      </w:r>
      <w:r w:rsidR="00626414">
        <w:t>137697, OIB: 65189708976</w:t>
      </w:r>
      <w:r>
        <w:t xml:space="preserve">, </w:t>
      </w:r>
      <w:r w:rsidR="00DF24E6">
        <w:t xml:space="preserve">nakon održanog ispitnog ročišta dana </w:t>
      </w:r>
      <w:r w:rsidR="001B0011">
        <w:t>2</w:t>
      </w:r>
      <w:r w:rsidR="00626414">
        <w:t xml:space="preserve">8. </w:t>
      </w:r>
      <w:r w:rsidR="001B0011">
        <w:t xml:space="preserve">rujna 2016.              </w:t>
      </w:r>
    </w:p>
    <w:p w:rsidRDefault="00AC19B3" w:rsidP="00AC19B3" w:rsidR="00AC19B3" w:rsidRPr="003D63C7">
      <w:pPr>
        <w:jc w:val="both"/>
      </w:pPr>
    </w:p>
    <w:p w:rsidRDefault="00636E08" w:rsidP="008A44FD" w:rsidR="00636E08" w:rsidRPr="008A44FD">
      <w:pPr>
        <w:jc w:val="center"/>
        <w:rPr>
          <w:bCs/>
        </w:rPr>
      </w:pPr>
      <w:r w:rsidRPr="001B0011">
        <w:rPr>
          <w:bCs/>
        </w:rPr>
        <w:t>r i j e š i o   j e</w:t>
      </w:r>
    </w:p>
    <w:p w:rsidRDefault="00BA2157" w:rsidP="00636E08" w:rsidR="00BA2157" w:rsidRPr="003D63C7">
      <w:pPr>
        <w:ind w:left="360"/>
        <w:jc w:val="both"/>
      </w:pPr>
    </w:p>
    <w:p w:rsidRDefault="00636E08" w:rsidP="00636E08" w:rsidR="00636E08" w:rsidRPr="003D63C7">
      <w:pPr>
        <w:numPr>
          <w:ilvl w:val="0"/>
          <w:numId w:val="1"/>
        </w:numPr>
        <w:jc w:val="both"/>
      </w:pPr>
      <w:r w:rsidRPr="003D63C7">
        <w:t>Utvrđuju se slijedeće tražbine viših isplatnih redova:</w:t>
      </w:r>
    </w:p>
    <w:p w:rsidRDefault="005A4E4D" w:rsidP="00CC04C4" w:rsidR="005A4E4D" w:rsidRPr="003D63C7">
      <w:pPr>
        <w:rPr>
          <w:b/>
        </w:rPr>
      </w:pPr>
    </w:p>
    <w:p w:rsidRDefault="001B0011" w:rsidP="00474ED5" w:rsidR="00474ED5" w:rsidRPr="001B0011">
      <w:pPr>
        <w:jc w:val="center"/>
      </w:pPr>
      <w:r>
        <w:t xml:space="preserve">I </w:t>
      </w:r>
      <w:r w:rsidR="00B3064E" w:rsidRPr="001B0011">
        <w:t xml:space="preserve"> VIŠI  ISPLATNI  RED</w:t>
      </w:r>
    </w:p>
    <w:p w:rsidRDefault="00B3064E" w:rsidP="00474ED5" w:rsidR="00B3064E">
      <w:pPr>
        <w:jc w:val="center"/>
        <w:rPr>
          <w:b/>
        </w:rPr>
      </w:pPr>
    </w:p>
    <w:p w:rsidRDefault="00BD2C96" w:rsidP="00BD2C96" w:rsidR="00BD2C96">
      <w:pPr>
        <w:ind w:firstLine="708"/>
        <w:jc w:val="both"/>
      </w:pPr>
    </w:p>
    <w:tbl>
      <w:tblPr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756"/>
        <w:gridCol w:w="3356"/>
        <w:gridCol w:w="1984"/>
        <w:gridCol w:w="1843"/>
        <w:gridCol w:w="1843"/>
      </w:tblGrid>
      <w:tr w:rsidTr="00D050FF" w:rsidR="00D050FF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50FF" w:rsidP="00FC495E" w:rsidR="00D050FF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RED.</w:t>
            </w:r>
          </w:p>
          <w:p w:rsidRDefault="00D050FF" w:rsidP="00FC495E" w:rsidR="00D050FF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BR.</w:t>
            </w:r>
          </w:p>
        </w:tc>
        <w:tc>
          <w:tcPr>
            <w:tcW w:type="dxa" w:w="3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50FF" w:rsidP="00FC495E" w:rsidR="00D050FF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STEČAJNI VJEROVNIK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50FF" w:rsidP="00FC495E" w:rsidR="00D050FF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PRIJAVLJENE TRAŽBINE </w:t>
            </w:r>
          </w:p>
          <w:p w:rsidRDefault="00D050FF" w:rsidP="00FC495E" w:rsidR="00D050FF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50FF" w:rsidP="00FC495E" w:rsidR="00D050FF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PRIZNATE TRAŽBINE</w:t>
            </w:r>
          </w:p>
          <w:p w:rsidRDefault="00D050FF" w:rsidP="00FC495E" w:rsidR="00D050FF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50FF" w:rsidP="00FC495E" w:rsidR="00D050FF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OSPORENE TRAŽBINE </w:t>
            </w:r>
          </w:p>
          <w:p w:rsidRDefault="00D050FF" w:rsidP="00FC495E" w:rsidR="00D050FF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</w:tr>
      <w:tr w:rsidTr="00D050FF" w:rsidR="00D050FF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50FF" w:rsidP="00FC495E" w:rsidR="00D050FF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3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50FF" w:rsidP="00FC495E" w:rsidR="00D050FF">
            <w:pPr>
              <w:rPr>
                <w:color w:val="000000"/>
              </w:rPr>
            </w:pPr>
            <w:r>
              <w:rPr>
                <w:color w:val="000000"/>
              </w:rPr>
              <w:t>Bošnjaković Filip</w:t>
            </w:r>
          </w:p>
          <w:p w:rsidRDefault="00D050FF" w:rsidP="00FC495E" w:rsidR="00D050FF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58766370146 </w:t>
            </w:r>
          </w:p>
          <w:p w:rsidRDefault="00D050FF" w:rsidP="00FC495E" w:rsidR="00D050FF" w:rsidRPr="00FD4676">
            <w:pPr>
              <w:rPr>
                <w:color w:val="000000"/>
              </w:rPr>
            </w:pPr>
            <w:r>
              <w:rPr>
                <w:color w:val="000000"/>
              </w:rPr>
              <w:t>Našice, R. Boškovića 84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50FF" w:rsidP="00FC495E" w:rsidR="00D050FF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87.464,00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3926" w:rsidP="000B3926" w:rsidR="000B3926">
            <w:pPr>
              <w:jc w:val="center"/>
              <w:rPr>
                <w:color w:val="000000"/>
              </w:rPr>
            </w:pPr>
          </w:p>
          <w:p w:rsidRDefault="00D050FF" w:rsidP="000B3926" w:rsidR="00D050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87.464,00</w:t>
            </w:r>
          </w:p>
          <w:p w:rsidRDefault="00D050FF" w:rsidP="00FC495E" w:rsidR="00D050FF" w:rsidRPr="00FD4676">
            <w:pPr>
              <w:jc w:val="center"/>
              <w:rPr>
                <w:color w:val="000000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050FF" w:rsidP="00FC495E" w:rsidR="00D050FF">
            <w:pPr>
              <w:jc w:val="center"/>
              <w:rPr>
                <w:color w:val="000000"/>
              </w:rPr>
            </w:pPr>
          </w:p>
          <w:p w:rsidRDefault="00D050FF" w:rsidP="00FC495E" w:rsidR="00D050FF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050FF" w:rsidR="00D050FF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50FF" w:rsidP="00FC495E" w:rsidR="00D050FF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33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B3926" w:rsidP="000B3926" w:rsidR="000B3926">
            <w:pPr>
              <w:rPr>
                <w:color w:val="000000"/>
              </w:rPr>
            </w:pPr>
            <w:r>
              <w:rPr>
                <w:color w:val="000000"/>
              </w:rPr>
              <w:t>Republika Hrvatska</w:t>
            </w:r>
            <w:r w:rsidR="00C97A90">
              <w:rPr>
                <w:color w:val="000000"/>
              </w:rPr>
              <w:t xml:space="preserve"> za</w:t>
            </w:r>
          </w:p>
          <w:p w:rsidRDefault="000B3926" w:rsidP="000B3926" w:rsidR="000B3926">
            <w:pPr>
              <w:rPr>
                <w:color w:val="000000"/>
              </w:rPr>
            </w:pPr>
            <w:r>
              <w:rPr>
                <w:color w:val="000000"/>
              </w:rPr>
              <w:t>Ministarstvo financija Porezna uprava Slavonija i Baranja</w:t>
            </w:r>
          </w:p>
          <w:p w:rsidRDefault="000B3926" w:rsidP="000B3926" w:rsidR="000B3926" w:rsidRPr="00FD4676">
            <w:pPr>
              <w:rPr>
                <w:color w:val="000000"/>
              </w:rPr>
            </w:pPr>
            <w:r>
              <w:rPr>
                <w:color w:val="000000"/>
              </w:rPr>
              <w:t>OIB 52634238587</w:t>
            </w:r>
          </w:p>
          <w:p w:rsidRDefault="00D050FF" w:rsidP="00FC495E" w:rsidR="00D050FF" w:rsidRPr="00FD4676">
            <w:pPr>
              <w:rPr>
                <w:color w:val="000000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3926" w:rsidP="000B3926" w:rsidR="00D050FF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21.479,65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B3926" w:rsidP="00FC495E" w:rsidR="000B3926">
            <w:pPr>
              <w:jc w:val="center"/>
              <w:rPr>
                <w:color w:val="000000"/>
              </w:rPr>
            </w:pPr>
          </w:p>
          <w:p w:rsidRDefault="000B3926" w:rsidP="00FC495E" w:rsidR="000B3926">
            <w:pPr>
              <w:jc w:val="center"/>
              <w:rPr>
                <w:color w:val="000000"/>
              </w:rPr>
            </w:pPr>
          </w:p>
          <w:p w:rsidRDefault="000B3926" w:rsidP="00FC495E" w:rsidR="00D050FF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21.479,65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050FF" w:rsidP="00FC495E" w:rsidR="00D050FF">
            <w:pPr>
              <w:jc w:val="center"/>
              <w:rPr>
                <w:color w:val="000000"/>
              </w:rPr>
            </w:pPr>
          </w:p>
          <w:p w:rsidRDefault="00D050FF" w:rsidP="00FC495E" w:rsidR="00D050FF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Default="001B0011" w:rsidP="00CC04C4" w:rsidR="001B0011">
      <w:pPr>
        <w:jc w:val="both"/>
      </w:pPr>
    </w:p>
    <w:p w:rsidRDefault="001B0011" w:rsidP="00BD2C96" w:rsidR="001B0011">
      <w:pPr>
        <w:ind w:firstLine="708"/>
        <w:jc w:val="both"/>
      </w:pPr>
    </w:p>
    <w:p w:rsidRDefault="00AC19B3" w:rsidP="00AC19B3" w:rsidR="00AC19B3" w:rsidRPr="001B0011">
      <w:pPr>
        <w:jc w:val="center"/>
      </w:pPr>
      <w:r>
        <w:t xml:space="preserve">II </w:t>
      </w:r>
      <w:r w:rsidRPr="001B0011">
        <w:t xml:space="preserve"> VIŠI  ISPLATNI  RED</w:t>
      </w:r>
    </w:p>
    <w:p w:rsidRDefault="005A4E4D" w:rsidP="00BD2C96" w:rsidR="005A4E4D">
      <w:pPr>
        <w:ind w:firstLine="708"/>
        <w:jc w:val="both"/>
      </w:pPr>
    </w:p>
    <w:p w:rsidRDefault="00AC19B3" w:rsidP="00CC04C4" w:rsidR="00AC19B3">
      <w:pPr>
        <w:jc w:val="both"/>
      </w:pPr>
    </w:p>
    <w:tbl>
      <w:tblPr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852"/>
        <w:gridCol w:w="3260"/>
        <w:gridCol w:w="1984"/>
        <w:gridCol w:w="1843"/>
        <w:gridCol w:w="1843"/>
      </w:tblGrid>
      <w:tr w:rsidTr="00C97A90" w:rsidR="00C97A90">
        <w:trPr>
          <w:trHeight w:val="1005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97A90" w:rsidP="00722FE9" w:rsidR="00C97A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RED.</w:t>
            </w:r>
          </w:p>
          <w:p w:rsidRDefault="00C97A90" w:rsidP="00722FE9" w:rsidR="00C97A90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BR.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97A90" w:rsidP="00722FE9" w:rsidR="00C97A90" w:rsidRPr="000D47D4">
            <w:pPr>
              <w:rPr>
                <w:color w:val="000000"/>
              </w:rPr>
            </w:pPr>
            <w:r>
              <w:rPr>
                <w:color w:val="000000"/>
              </w:rPr>
              <w:t>STEČAJNI 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97A90" w:rsidP="003F3B20" w:rsidR="00C97A90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PRIJAVLJENE TRAŽBINE </w:t>
            </w:r>
          </w:p>
          <w:p w:rsidRDefault="00C97A90" w:rsidP="003F3B20" w:rsidR="00C97A90" w:rsidRPr="000D47D4">
            <w:pPr>
              <w:jc w:val="center"/>
              <w:rPr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</w:tcPr>
          <w:p w:rsidRDefault="00C97A90" w:rsidP="003F3B20" w:rsidR="00C97A90" w:rsidRPr="003F3B20">
            <w:pPr>
              <w:jc w:val="center"/>
              <w:rPr>
                <w:color w:val="000000"/>
              </w:rPr>
            </w:pPr>
            <w:r w:rsidRPr="003F3B20">
              <w:rPr>
                <w:color w:val="000000"/>
              </w:rPr>
              <w:t>PRIZNATE TRAŽBINE</w:t>
            </w:r>
          </w:p>
          <w:p w:rsidRDefault="00C97A90" w:rsidP="003F3B20" w:rsidR="00C97A90" w:rsidRPr="000D47D4">
            <w:pPr>
              <w:jc w:val="center"/>
              <w:rPr>
                <w:color w:val="000000"/>
              </w:rPr>
            </w:pPr>
            <w:r w:rsidRPr="003F3B20">
              <w:rPr>
                <w:color w:val="000000"/>
              </w:rPr>
              <w:t>U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C97A90" w:rsidP="003F3B20" w:rsidR="00C97A90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OSPORENE TRAŽBINE </w:t>
            </w:r>
          </w:p>
          <w:p w:rsidRDefault="00C97A90" w:rsidP="003F3B20" w:rsidR="00C97A90" w:rsidRPr="000D47D4">
            <w:pPr>
              <w:jc w:val="center"/>
              <w:rPr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</w:tr>
      <w:tr w:rsidTr="008A44FD" w:rsidR="00C97A90">
        <w:trPr>
          <w:trHeight w:val="1005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A90" w:rsidP="00722FE9" w:rsidR="00C97A90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A90" w:rsidP="00C97A90" w:rsidR="00C97A90">
            <w:pPr>
              <w:rPr>
                <w:color w:val="000000"/>
              </w:rPr>
            </w:pPr>
            <w:r>
              <w:rPr>
                <w:color w:val="000000"/>
              </w:rPr>
              <w:t>Croatia osiguranje d.d.</w:t>
            </w:r>
          </w:p>
          <w:p w:rsidRDefault="00C97A90" w:rsidP="00C97A90" w:rsidR="00C97A90" w:rsidRPr="000D47D4">
            <w:pPr>
              <w:rPr>
                <w:color w:val="000000"/>
              </w:rPr>
            </w:pPr>
            <w:r>
              <w:rPr>
                <w:color w:val="000000"/>
              </w:rPr>
              <w:t>Podružnica Osijek, Trg Lj. Gaja 1</w:t>
            </w:r>
          </w:p>
          <w:p w:rsidRDefault="00C97A90" w:rsidP="00722FE9" w:rsidR="00C97A90" w:rsidRPr="000D47D4">
            <w:pPr>
              <w:rPr>
                <w:color w:val="000000"/>
              </w:rPr>
            </w:pPr>
            <w:r>
              <w:rPr>
                <w:color w:val="000000"/>
              </w:rPr>
              <w:t>OIB 26187994862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A90" w:rsidP="00722FE9" w:rsidR="00C97A90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7.396,45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97A90" w:rsidP="00C97A90" w:rsidR="00C97A90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7.396,45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C97A90" w:rsidP="00722FE9" w:rsidR="00C97A90">
            <w:pPr>
              <w:jc w:val="center"/>
              <w:rPr>
                <w:color w:val="000000"/>
              </w:rPr>
            </w:pPr>
          </w:p>
          <w:p w:rsidRDefault="00C97A90" w:rsidP="00722FE9" w:rsidR="00C97A90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8A44FD" w:rsidR="00C97A90">
        <w:trPr>
          <w:trHeight w:val="1005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A90" w:rsidP="00722FE9" w:rsidR="00C97A90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lastRenderedPageBreak/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A90" w:rsidP="00C97A90" w:rsidR="00C97A90">
            <w:pPr>
              <w:rPr>
                <w:color w:val="000000"/>
              </w:rPr>
            </w:pPr>
            <w:r>
              <w:rPr>
                <w:color w:val="000000"/>
              </w:rPr>
              <w:t>Republika Hrvatska za</w:t>
            </w:r>
          </w:p>
          <w:p w:rsidRDefault="00C97A90" w:rsidP="00C97A90" w:rsidR="00C97A90">
            <w:pPr>
              <w:rPr>
                <w:color w:val="000000"/>
              </w:rPr>
            </w:pPr>
            <w:r>
              <w:rPr>
                <w:color w:val="000000"/>
              </w:rPr>
              <w:t>Ministarstvo financija Porezna uprava Slavonija i Baranja</w:t>
            </w:r>
          </w:p>
          <w:p w:rsidRDefault="00C97A90" w:rsidP="00C97A90" w:rsidR="00C97A90" w:rsidRPr="00FD4676">
            <w:pPr>
              <w:rPr>
                <w:color w:val="000000"/>
              </w:rPr>
            </w:pPr>
            <w:r>
              <w:rPr>
                <w:color w:val="000000"/>
              </w:rPr>
              <w:t>OIB 52634238587</w:t>
            </w:r>
          </w:p>
          <w:p w:rsidRDefault="00C97A90" w:rsidP="00722FE9" w:rsidR="00C97A90" w:rsidRPr="000D47D4">
            <w:pPr>
              <w:rPr>
                <w:color w:val="000000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7A90" w:rsidP="00C97A90" w:rsidR="00C97A90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52.921,01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C97A90" w:rsidP="00722FE9" w:rsidR="00C97A90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52.921,01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C97A90" w:rsidP="00722FE9" w:rsidR="00C97A90">
            <w:pPr>
              <w:jc w:val="center"/>
              <w:rPr>
                <w:color w:val="000000"/>
              </w:rPr>
            </w:pPr>
          </w:p>
          <w:p w:rsidRDefault="00C97A90" w:rsidP="00722FE9" w:rsidR="00C97A90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Default="00AC19B3" w:rsidP="00CC04C4" w:rsidR="00AC19B3">
      <w:pPr>
        <w:jc w:val="both"/>
      </w:pPr>
    </w:p>
    <w:p w:rsidRDefault="00CA32A8" w:rsidP="00E96448" w:rsidR="00CA32A8">
      <w:pPr>
        <w:pStyle w:val="Tijeloteksta"/>
      </w:pPr>
    </w:p>
    <w:p w:rsidRDefault="005A4E4D" w:rsidP="004C440F" w:rsidR="005A4E4D" w:rsidRPr="00AC19B3">
      <w:pPr>
        <w:pStyle w:val="Tijeloteksta"/>
        <w:jc w:val="center"/>
        <w:rPr>
          <w:bCs/>
        </w:rPr>
      </w:pPr>
      <w:r w:rsidRPr="00AC19B3">
        <w:rPr>
          <w:bCs/>
        </w:rPr>
        <w:t>Obrazloženje</w:t>
      </w:r>
    </w:p>
    <w:p w:rsidRDefault="005A4E4D" w:rsidP="005A4E4D" w:rsidR="005A4E4D">
      <w:pPr>
        <w:pStyle w:val="Tijeloteksta"/>
        <w:ind w:left="708"/>
        <w:jc w:val="center"/>
        <w:rPr>
          <w:b/>
          <w:bCs/>
        </w:rPr>
      </w:pPr>
    </w:p>
    <w:p w:rsidRDefault="005A4E4D" w:rsidP="00CC04C4" w:rsidR="005A4E4D">
      <w:pPr>
        <w:pStyle w:val="Tijeloteksta"/>
        <w:rPr>
          <w:b/>
          <w:bCs/>
        </w:rPr>
      </w:pPr>
    </w:p>
    <w:p w:rsidRDefault="005A4E4D" w:rsidP="005A4E4D" w:rsidR="005A4E4D">
      <w:pPr>
        <w:pStyle w:val="Tijeloteksta"/>
      </w:pPr>
      <w:r>
        <w:tab/>
        <w:t xml:space="preserve">Dana </w:t>
      </w:r>
      <w:r w:rsidR="00C97A90">
        <w:t>28.</w:t>
      </w:r>
      <w:r w:rsidR="00DC5B68">
        <w:t xml:space="preserve"> rujna 2016</w:t>
      </w:r>
      <w:r>
        <w:t>. godine održa</w:t>
      </w:r>
      <w:r w:rsidR="004E37A2">
        <w:t>no je  ispitno</w:t>
      </w:r>
      <w:r>
        <w:t xml:space="preserve"> ročište na kojem su ispitane tražbine u stečajnom postupku nad dužnikom</w:t>
      </w:r>
      <w:r w:rsidR="0047608B">
        <w:t xml:space="preserve"> </w:t>
      </w:r>
      <w:r w:rsidR="00CC04C4" w:rsidRPr="001663D7">
        <w:t>FILIP TRUCKS j.d.o.o. za trgovinu i usluge,</w:t>
      </w:r>
      <w:r w:rsidR="00CC04C4">
        <w:t xml:space="preserve"> u stečaju,</w:t>
      </w:r>
      <w:r w:rsidR="00CC04C4" w:rsidRPr="001663D7">
        <w:t xml:space="preserve"> Jelisavac, Ivana Brnjika Slovaka 4/a</w:t>
      </w:r>
      <w:r w:rsidR="0047608B" w:rsidRPr="0047608B">
        <w:t>,</w:t>
      </w:r>
      <w:r>
        <w:t xml:space="preserve"> na kojem se stečajni upravitelj izjasnio pojedinačno o svakoj prijavljenoj tražbini prema njenom iznosu i isplatnom redu. </w:t>
      </w:r>
    </w:p>
    <w:p w:rsidRDefault="00905B68" w:rsidP="00905B68" w:rsidR="00905B68">
      <w:pPr>
        <w:pStyle w:val="Tijeloteksta"/>
      </w:pPr>
    </w:p>
    <w:p w:rsidRDefault="00905B68" w:rsidP="00905B68" w:rsidR="005A4E4D">
      <w:pPr>
        <w:pStyle w:val="Tijeloteksta"/>
        <w:ind w:firstLine="708"/>
      </w:pPr>
      <w:r>
        <w:t>Budući je stečajni upravitelj priznao navedene tražbine, a iste nije  osporio niti jedan od vjerovnika, iste se smatraju utvrđenim temeljem članka 263.  Stečajnog zakona (Narodne novine 71/15), pa je stoga odlučeno kao u izreci ovoga rješenja.</w:t>
      </w:r>
    </w:p>
    <w:p w:rsidRDefault="00BD2C96" w:rsidP="00BD2C96" w:rsidR="00BD2C96" w:rsidRPr="003D63C7">
      <w:pPr>
        <w:jc w:val="both"/>
      </w:pPr>
    </w:p>
    <w:p w:rsidRDefault="0047291C" w:rsidP="00BD2C96" w:rsidR="00BD2C96">
      <w:pPr>
        <w:jc w:val="center"/>
      </w:pPr>
      <w:r w:rsidRPr="003D63C7">
        <w:t>U Osi</w:t>
      </w:r>
      <w:r w:rsidR="003D63C7" w:rsidRPr="003D63C7">
        <w:t xml:space="preserve">jeku </w:t>
      </w:r>
      <w:r w:rsidR="00CC04C4">
        <w:t>28</w:t>
      </w:r>
      <w:r w:rsidR="004E37A2">
        <w:t xml:space="preserve">. rujan 2016. </w:t>
      </w:r>
    </w:p>
    <w:p w:rsidRDefault="004E37A2" w:rsidP="00BD2C96" w:rsidR="004E37A2" w:rsidRPr="003D63C7">
      <w:pPr>
        <w:jc w:val="center"/>
      </w:pPr>
    </w:p>
    <w:p w:rsidRDefault="004C440F" w:rsidP="00CA32A8" w:rsidR="004C440F" w:rsidRPr="003D63C7"/>
    <w:p w:rsidRDefault="00BD2C96" w:rsidP="00BD2C96" w:rsidR="00BD2C96" w:rsidRPr="003D63C7">
      <w:r w:rsidRPr="003D63C7">
        <w:t>Zapisničar</w:t>
      </w:r>
    </w:p>
    <w:p w:rsidRDefault="00DF24E6" w:rsidP="00CC04C4" w:rsidR="00BD2C96" w:rsidRPr="003D63C7">
      <w:r>
        <w:t xml:space="preserve">Maja Kocijan </w:t>
      </w:r>
    </w:p>
    <w:p w:rsidRDefault="003D63C7" w:rsidP="00BD2C96" w:rsidR="00BD2C96" w:rsidRPr="003D63C7">
      <w:pPr>
        <w:jc w:val="both"/>
      </w:pPr>
      <w:r w:rsidRPr="003D63C7">
        <w:t xml:space="preserve">                        </w:t>
      </w:r>
      <w:r w:rsidRPr="003D63C7">
        <w:tab/>
      </w:r>
      <w:r w:rsidR="00BD2C96" w:rsidRPr="003D63C7">
        <w:t xml:space="preserve">                                                       </w:t>
      </w:r>
      <w:r w:rsidR="00CA32A8">
        <w:tab/>
      </w:r>
      <w:r w:rsidR="00BD2C96" w:rsidRPr="003D63C7">
        <w:t>STEČAJNI SUDAC</w:t>
      </w:r>
    </w:p>
    <w:p w:rsidRDefault="00BD2C96" w:rsidP="00BD2C96" w:rsidR="00BD2C96" w:rsidRPr="003D63C7">
      <w:pPr>
        <w:jc w:val="both"/>
      </w:pP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  <w:t xml:space="preserve">      </w:t>
      </w:r>
      <w:r w:rsidR="003D63C7" w:rsidRPr="003D63C7">
        <w:t xml:space="preserve">     </w:t>
      </w:r>
      <w:r w:rsidR="00CA32A8">
        <w:tab/>
        <w:t xml:space="preserve">    </w:t>
      </w:r>
      <w:r w:rsidRPr="003D63C7">
        <w:t>Jadranka Herman</w:t>
      </w:r>
    </w:p>
    <w:p w:rsidRDefault="003D63C7" w:rsidP="00BD2C96" w:rsidR="003D63C7">
      <w:pPr>
        <w:jc w:val="both"/>
      </w:pPr>
    </w:p>
    <w:p w:rsidRDefault="00DF24E6" w:rsidP="00BD2C96" w:rsidR="00DF24E6" w:rsidRPr="003D63C7">
      <w:pPr>
        <w:jc w:val="both"/>
      </w:pPr>
    </w:p>
    <w:p w:rsidRDefault="003D63C7" w:rsidP="00BD2C96" w:rsidR="003D63C7" w:rsidRPr="003D63C7">
      <w:pPr>
        <w:jc w:val="both"/>
      </w:pPr>
      <w:r w:rsidRPr="003D63C7">
        <w:t>UPUTA O PRAVNOM LIJEKU:</w:t>
      </w:r>
    </w:p>
    <w:p w:rsidRDefault="003D63C7" w:rsidP="00BD2C96" w:rsidR="003D63C7" w:rsidRPr="003D63C7">
      <w:pPr>
        <w:jc w:val="both"/>
      </w:pPr>
      <w:r w:rsidRPr="003D63C7">
        <w:t>Protiv ovog rješenja može nezadovoljna stranka uložiti žalbu Visokom trgovačkom sudu Republike Hrvatske u Zagrebu u roku od 8 dana pismeno u 3 primjerka putem ovoga suda.</w:t>
      </w:r>
    </w:p>
    <w:p w:rsidRDefault="00DF24E6" w:rsidP="00BD2C96" w:rsidR="00DF24E6" w:rsidRPr="003D63C7"/>
    <w:p w:rsidRDefault="0047291C" w:rsidP="00BD2C96" w:rsidR="0047291C" w:rsidRPr="003D63C7"/>
    <w:p w:rsidRDefault="00BD2C96" w:rsidP="00BD2C96" w:rsidR="00BD2C96" w:rsidRPr="003D63C7">
      <w:r w:rsidRPr="003D63C7">
        <w:t>DNA</w:t>
      </w:r>
    </w:p>
    <w:p w:rsidRDefault="00BD2C96" w:rsidP="00BD2C96" w:rsidR="00BD2C96" w:rsidRPr="003D63C7">
      <w:pPr>
        <w:numPr>
          <w:ilvl w:val="0"/>
          <w:numId w:val="3"/>
        </w:numPr>
      </w:pPr>
      <w:r w:rsidRPr="003D63C7">
        <w:t>Stečajni upravitelj</w:t>
      </w:r>
      <w:r w:rsidR="00CC04C4">
        <w:t xml:space="preserve"> Lidija Balog</w:t>
      </w:r>
    </w:p>
    <w:p w:rsidRDefault="004E37A2" w:rsidP="00BD2C96" w:rsidR="00BD2C96">
      <w:pPr>
        <w:numPr>
          <w:ilvl w:val="0"/>
          <w:numId w:val="3"/>
        </w:numPr>
      </w:pPr>
      <w:r>
        <w:t>e-o</w:t>
      </w:r>
      <w:r w:rsidR="00BD2C96" w:rsidRPr="003D63C7">
        <w:t>glasna ploča</w:t>
      </w:r>
      <w:r>
        <w:t xml:space="preserve"> suda</w:t>
      </w:r>
    </w:p>
    <w:p w:rsidRDefault="00CA32A8" w:rsidP="00BD2C96" w:rsidR="00CA32A8">
      <w:pPr>
        <w:numPr>
          <w:ilvl w:val="0"/>
          <w:numId w:val="3"/>
        </w:numPr>
      </w:pPr>
      <w:r>
        <w:t>ŽDO Osijek</w:t>
      </w:r>
    </w:p>
    <w:p w:rsidRDefault="00CC04C4" w:rsidP="00BD2C96" w:rsidR="004E37A2" w:rsidRPr="003D63C7">
      <w:pPr>
        <w:numPr>
          <w:ilvl w:val="0"/>
          <w:numId w:val="3"/>
        </w:numPr>
      </w:pPr>
      <w:r>
        <w:t>kal. 28</w:t>
      </w:r>
      <w:r w:rsidR="004E37A2">
        <w:t>/10</w:t>
      </w:r>
    </w:p>
    <w:p w:rsidRDefault="00BD2C96" w:rsidP="00BD2C96" w:rsidR="00BD2C96" w:rsidRPr="003D63C7"/>
    <w:p w:rsidRDefault="00636E08" w:rsidP="00636E08" w:rsidR="00636E08" w:rsidRPr="003D63C7">
      <w:pPr>
        <w:pStyle w:val="Tijeloteksta"/>
      </w:pPr>
    </w:p>
    <w:p w:rsidRDefault="000C20F1" w:rsidR="000C20F1" w:rsidRPr="003D63C7"/>
    <w:sectPr w:rsidSect="00CC04C4" w:rsidR="000C20F1" w:rsidRPr="003D63C7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899" w:right="1417" w:top="56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FE5" w:rsidR="00B62FE5">
      <w:r>
        <w:separator/>
      </w:r>
    </w:p>
  </w:endnote>
  <w:endnote w:id="0" w:type="continuationSeparator">
    <w:p w:rsidRDefault="00B62FE5" w:rsidR="00B62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1C8" w:rsidP="006C61C8" w:rsidR="006C61C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FE5" w:rsidR="00B62FE5">
      <w:r>
        <w:separator/>
      </w:r>
    </w:p>
  </w:footnote>
  <w:footnote w:id="0" w:type="continuationSeparator">
    <w:p w:rsidRDefault="00B62FE5" w:rsidR="00B62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63C7" w:rsidR="003D63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A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1805" w:rsidP="00E96448" w:rsidR="00E96448">
    <w:pPr>
      <w:pStyle w:val="Zaglavlje"/>
      <w:jc w:val="right"/>
    </w:pPr>
    <w:r>
      <w:rPr>
        <w:rStyle w:val="Brojstranice"/>
      </w:rPr>
      <w:t xml:space="preserve">             </w:t>
    </w:r>
    <w:r w:rsidR="003D63C7">
      <w:rPr>
        <w:rStyle w:val="Brojstranice"/>
      </w:rPr>
      <w:tab/>
    </w:r>
  </w:p>
  <w:p w:rsidRDefault="0058087B" w:rsidP="003D63C7" w:rsidR="0058087B">
    <w:pPr>
      <w:pStyle w:val="Zaglavlje"/>
      <w:jc w:val="right"/>
      <w:rPr>
        <w:rStyle w:val="Brojstranice"/>
      </w:rPr>
    </w:pPr>
  </w:p>
  <w:p w:rsidRDefault="00626414" w:rsidP="00626414" w:rsidR="00626414">
    <w:pPr>
      <w:pStyle w:val="Zaglavlje"/>
      <w:jc w:val="right"/>
    </w:pPr>
    <w:r>
      <w:t>13 St-828/16-18</w:t>
    </w:r>
  </w:p>
  <w:p w:rsidRDefault="003D63C7" w:rsidP="003D63C7" w:rsidR="00A145AA">
    <w:pPr>
      <w:pStyle w:val="Zaglavlje"/>
      <w:jc w:val="right"/>
    </w:pPr>
    <w:r>
      <w:rPr>
        <w:rStyle w:val="Brojstranice"/>
      </w:rPr>
      <w:t xml:space="preserve">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87B" w:rsidR="005808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1AFE">
      <w:rPr>
        <w:noProof/>
      </w:rPr>
      <w:t>1</w:t>
    </w:r>
    <w:r>
      <w:fldChar w:fldCharType="end"/>
    </w:r>
  </w:p>
  <w:p w:rsidRDefault="0058087B" w:rsidR="0058087B">
    <w:pPr>
      <w:pStyle w:val="Zaglavlje"/>
      <w:jc w:val="center"/>
    </w:pPr>
  </w:p>
  <w:p w:rsidRDefault="00626414" w:rsidP="0058087B" w:rsidR="0058087B">
    <w:pPr>
      <w:pStyle w:val="Zaglavlje"/>
      <w:jc w:val="right"/>
    </w:pPr>
    <w:r>
      <w:t>13 St-828/16-1</w:t>
    </w:r>
    <w:r w:rsidR="0058087B">
      <w:t>8</w:t>
    </w:r>
  </w:p>
  <w:p w:rsidRDefault="00E96448" w:rsidP="00E96448" w:rsidR="00E964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4D16F3"/>
    <w:multiLevelType w:val="hybridMultilevel"/>
    <w:tmpl w:val="395264B6"/>
    <w:lvl w:tplc="936ACA8E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8845E9"/>
    <w:multiLevelType w:val="hybridMultilevel"/>
    <w:tmpl w:val="19009DD8"/>
    <w:lvl w:tplc="A15E3720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E002E0"/>
    <w:multiLevelType w:val="hybridMultilevel"/>
    <w:tmpl w:val="CA3AC66A"/>
    <w:lvl w:tplc="D50A9EA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FFC5CB3"/>
    <w:multiLevelType w:val="hybridMultilevel"/>
    <w:tmpl w:val="5EEE2F4C"/>
    <w:lvl w:tplc="5A04CE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773C796C"/>
    <w:multiLevelType w:val="hybridMultilevel"/>
    <w:tmpl w:val="FE4684E0"/>
    <w:lvl w:tplc="8C528BCE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46912"/>
    <w:rsid w:val="000700BC"/>
    <w:rsid w:val="000B3926"/>
    <w:rsid w:val="000C20F1"/>
    <w:rsid w:val="000D47D4"/>
    <w:rsid w:val="000F339F"/>
    <w:rsid w:val="000F4E7A"/>
    <w:rsid w:val="0012152B"/>
    <w:rsid w:val="001623E1"/>
    <w:rsid w:val="00163019"/>
    <w:rsid w:val="001A6201"/>
    <w:rsid w:val="001B0011"/>
    <w:rsid w:val="001E439E"/>
    <w:rsid w:val="001E75FC"/>
    <w:rsid w:val="001F5943"/>
    <w:rsid w:val="00246352"/>
    <w:rsid w:val="00266211"/>
    <w:rsid w:val="00272A8C"/>
    <w:rsid w:val="002812AA"/>
    <w:rsid w:val="002A664E"/>
    <w:rsid w:val="00310234"/>
    <w:rsid w:val="003137B8"/>
    <w:rsid w:val="003219DE"/>
    <w:rsid w:val="003B5826"/>
    <w:rsid w:val="003D63C7"/>
    <w:rsid w:val="003E08E5"/>
    <w:rsid w:val="003F3B20"/>
    <w:rsid w:val="00447563"/>
    <w:rsid w:val="0047291C"/>
    <w:rsid w:val="00474ED5"/>
    <w:rsid w:val="0047608B"/>
    <w:rsid w:val="004A3325"/>
    <w:rsid w:val="004C440F"/>
    <w:rsid w:val="004E37A2"/>
    <w:rsid w:val="004E5065"/>
    <w:rsid w:val="00500BBD"/>
    <w:rsid w:val="005316D9"/>
    <w:rsid w:val="005425D9"/>
    <w:rsid w:val="0058087B"/>
    <w:rsid w:val="00581A58"/>
    <w:rsid w:val="00591805"/>
    <w:rsid w:val="005A33CE"/>
    <w:rsid w:val="005A4E4D"/>
    <w:rsid w:val="005B5B4D"/>
    <w:rsid w:val="005D45F8"/>
    <w:rsid w:val="00607E75"/>
    <w:rsid w:val="00626414"/>
    <w:rsid w:val="00636E08"/>
    <w:rsid w:val="00636E3C"/>
    <w:rsid w:val="00644FE5"/>
    <w:rsid w:val="00657827"/>
    <w:rsid w:val="00690331"/>
    <w:rsid w:val="006C61C8"/>
    <w:rsid w:val="006C6FE3"/>
    <w:rsid w:val="006D42B5"/>
    <w:rsid w:val="006D42FF"/>
    <w:rsid w:val="007041AD"/>
    <w:rsid w:val="00705515"/>
    <w:rsid w:val="00705E69"/>
    <w:rsid w:val="00706E5A"/>
    <w:rsid w:val="00722FE9"/>
    <w:rsid w:val="00781A3F"/>
    <w:rsid w:val="007A0D5B"/>
    <w:rsid w:val="007A73B6"/>
    <w:rsid w:val="007C1241"/>
    <w:rsid w:val="007C40A9"/>
    <w:rsid w:val="007E7110"/>
    <w:rsid w:val="0080666F"/>
    <w:rsid w:val="008737C5"/>
    <w:rsid w:val="008A44FD"/>
    <w:rsid w:val="008A64DD"/>
    <w:rsid w:val="008B142A"/>
    <w:rsid w:val="008C3024"/>
    <w:rsid w:val="008C526C"/>
    <w:rsid w:val="008E68FE"/>
    <w:rsid w:val="0090493D"/>
    <w:rsid w:val="00905B68"/>
    <w:rsid w:val="009207D2"/>
    <w:rsid w:val="009255DA"/>
    <w:rsid w:val="00972A44"/>
    <w:rsid w:val="009B1AFE"/>
    <w:rsid w:val="009C13EB"/>
    <w:rsid w:val="00A020D5"/>
    <w:rsid w:val="00A07AC6"/>
    <w:rsid w:val="00A135F5"/>
    <w:rsid w:val="00A145AA"/>
    <w:rsid w:val="00A20E7B"/>
    <w:rsid w:val="00A31B4E"/>
    <w:rsid w:val="00A6485E"/>
    <w:rsid w:val="00A72D10"/>
    <w:rsid w:val="00A91349"/>
    <w:rsid w:val="00AB56F9"/>
    <w:rsid w:val="00AC19B3"/>
    <w:rsid w:val="00AE6D59"/>
    <w:rsid w:val="00AF5E0C"/>
    <w:rsid w:val="00B0075E"/>
    <w:rsid w:val="00B023E1"/>
    <w:rsid w:val="00B03B15"/>
    <w:rsid w:val="00B23ABD"/>
    <w:rsid w:val="00B3064E"/>
    <w:rsid w:val="00B62FE5"/>
    <w:rsid w:val="00B91F29"/>
    <w:rsid w:val="00B942C6"/>
    <w:rsid w:val="00BA2157"/>
    <w:rsid w:val="00BB5C54"/>
    <w:rsid w:val="00BC33DE"/>
    <w:rsid w:val="00BC5AC3"/>
    <w:rsid w:val="00BD2C96"/>
    <w:rsid w:val="00BD5BB4"/>
    <w:rsid w:val="00C04C0A"/>
    <w:rsid w:val="00C26A1F"/>
    <w:rsid w:val="00C97A90"/>
    <w:rsid w:val="00CA0B6D"/>
    <w:rsid w:val="00CA17DB"/>
    <w:rsid w:val="00CA32A8"/>
    <w:rsid w:val="00CA7F3E"/>
    <w:rsid w:val="00CB64C5"/>
    <w:rsid w:val="00CC04C4"/>
    <w:rsid w:val="00CE34FF"/>
    <w:rsid w:val="00CE6B02"/>
    <w:rsid w:val="00CF4431"/>
    <w:rsid w:val="00CF4B6B"/>
    <w:rsid w:val="00D050FF"/>
    <w:rsid w:val="00D16DC3"/>
    <w:rsid w:val="00D320F7"/>
    <w:rsid w:val="00D64208"/>
    <w:rsid w:val="00DA7B6E"/>
    <w:rsid w:val="00DC5B68"/>
    <w:rsid w:val="00DC7BF5"/>
    <w:rsid w:val="00DE02FE"/>
    <w:rsid w:val="00DE58F9"/>
    <w:rsid w:val="00DF24E6"/>
    <w:rsid w:val="00E1321F"/>
    <w:rsid w:val="00E14194"/>
    <w:rsid w:val="00E2695F"/>
    <w:rsid w:val="00E44181"/>
    <w:rsid w:val="00E45C69"/>
    <w:rsid w:val="00E95DCE"/>
    <w:rsid w:val="00E96448"/>
    <w:rsid w:val="00F16C27"/>
    <w:rsid w:val="00F30363"/>
    <w:rsid w:val="00F6595F"/>
    <w:rsid w:val="00F76EF7"/>
    <w:rsid w:val="00FC495E"/>
    <w:rsid w:val="00FE204B"/>
    <w:rsid w:val="00FF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true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440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1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1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440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1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7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TRUCKS jednostavno društvo s ograničenom odgovornošću za trgovinu i usluge</izvorni_sadrzaj>
    <derivirana_varijabla naziv="DomainObject.Predmet.ProtustrankaFormated_1">  FILIP TRUCKS jednostavno društvo s ograničenom odgovornošću za trgovinu i usluge</derivirana_varijabla>
  </DomainObject.Predmet.ProtustrankaFormated>
  <DomainObject.Predmet.ProtustrankaFormatedOIB>
    <izvorni_sadrzaj>  FILIP TRUCKS jednostavno društvo s ograničenom odgovornošću za trgovinu i usluge, OIB 65189708976</izvorni_sadrzaj>
    <derivirana_varijabla naziv="DomainObject.Predmet.ProtustrankaFormatedOIB_1">  FILIP TRUCKS jednostavno društvo s ograničenom odgovornošću za trgovinu i usluge, OIB 65189708976</derivirana_varijabla>
  </DomainObject.Predmet.ProtustrankaFormatedOIB>
  <DomainObject.Predmet.ProtustrankaFormatedWithAdress>
    <izvorni_sadrzaj> FILIP TRUCKS jednostavno društvo s ograničenom odgovornošću za trgovinu i usluge, Ivana Brnjika Slovaka 4/a, 31500 Jelisavac</izvorni_sadrzaj>
    <derivirana_varijabla naziv="DomainObject.Predmet.ProtustrankaFormatedWithAdress_1"> FILIP TRUCKS jednostavno društvo s ograničenom odgovornošću za trgovinu i usluge, Ivana Brnjika Slovaka 4/a, 31500 Jelisavac</derivirana_varijabla>
  </DomainObject.Predmet.ProtustrankaFormatedWithAdress>
  <DomainObject.Predmet.ProtustrankaFormatedWithAdressOIB>
    <izvorni_sadrzaj> FILIP TRUCKS jednostavno društvo s ograničenom odgovornošću za trgovinu i usluge, OIB 65189708976, Ivana Brnjika Slovaka 4/a, 31500 Jelisavac</izvorni_sadrzaj>
    <derivirana_varijabla naziv="DomainObject.Predmet.ProtustrankaFormatedWithAdressOIB_1"> FILIP TRUCKS jednostavno društvo s ograničenom odgovornošću za trgovinu i usluge, OIB 65189708976, Ivana Brnjika Slovaka 4/a, 31500 Jelisavac</derivirana_varijabla>
  </DomainObject.Predmet.ProtustrankaFormatedWithAdressOIB>
  <DomainObject.Predmet.ProtustrankaWithAdress>
    <izvorni_sadrzaj>FILIP TRUCKS jednostavno društvo s ograničenom odgovornošću za trgovinu i usluge Ivana Brnjika Slovaka 4/a, 31500 Jelisavac</izvorni_sadrzaj>
    <derivirana_varijabla naziv="DomainObject.Predmet.ProtustrankaWithAdress_1">FILIP TRUCKS jednostavno društvo s ograničenom odgovornošću za trgovinu i usluge Ivana Brnjika Slovaka 4/a, 31500 Jelisavac</derivirana_varijabla>
  </DomainObject.Predmet.ProtustrankaWithAdress>
  <DomainObject.Predmet.ProtustrankaWithAdressOIB>
    <izvorni_sadrzaj>FILIP TRUCKS jednostavno društvo s ograničenom odgovornošću za trgovinu i usluge, OIB 65189708976, Ivana Brnjika Slovaka 4/a, 31500 Jelisavac</izvorni_sadrzaj>
    <derivirana_varijabla naziv="DomainObject.Predmet.ProtustrankaWithAdressOIB_1">FILIP TRUCKS jednostavno društvo s ograničenom odgovornošću za trgovinu i usluge, OIB 65189708976, Ivana Brnjika Slovaka 4/a, 31500 Jelisavac</derivirana_varijabla>
  </DomainObject.Predmet.ProtustrankaWithAdressOIB>
  <DomainObject.Predmet.ProtustrankaNazivFormated>
    <izvorni_sadrzaj>FILIP TRUCKS jednostavno društvo s ograničenom odgovornošću za trgovinu i usluge</izvorni_sadrzaj>
    <derivirana_varijabla naziv="DomainObject.Predmet.ProtustrankaNazivFormated_1">FILIP TRUCKS jednostavno društvo s ograničenom odgovornošću za trgovinu i usluge</derivirana_varijabla>
  </DomainObject.Predmet.ProtustrankaNazivFormated>
  <DomainObject.Predmet.ProtustrankaNazivFormatedOIB>
    <izvorni_sadrzaj>FILIP TRUCKS jednostavno društvo s ograničenom odgovornošću za trgovinu i usluge, OIB 65189708976</izvorni_sadrzaj>
    <derivirana_varijabla naziv="DomainObject.Predmet.ProtustrankaNazivFormatedOIB_1">FILIP TRUCKS jednostavno društvo s ograničenom odgovornošću za trgovinu i usluge, OIB 65189708976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FILIP TRUCKS jednostavno društvo s ograničenom odgovornošću za trgovinu i usluge</item>
    </izvorni_sadrzaj>
    <derivirana_varijabla naziv="DomainObject.Predmet.ProtuStrankaListFormated_1">
      <item>FILIP TRUCKS jednostavno društvo s ograničenom odgovornošću za trgovinu i usluge</item>
    </derivirana_varijabla>
  </DomainObject.Predmet.ProtuStrankaListFormated>
  <DomainObject.Predmet.ProtuStrankaListFormatedOIB>
    <izvorni_sadrzaj>
      <item>FILIP TRUCKS jednostavno društvo s ograničenom odgovornošću za trgovinu i usluge, OIB 65189708976</item>
    </izvorni_sadrzaj>
    <derivirana_varijabla naziv="DomainObject.Predmet.ProtuStrankaListFormatedOIB_1">
      <item>FILIP TRUCKS jednostavno društvo s ograničenom odgovornošću za trgovinu i usluge, OIB 65189708976</item>
    </derivirana_varijabla>
  </DomainObject.Predmet.ProtuStrankaListFormatedOIB>
  <DomainObject.Predmet.ProtuStrankaListFormatedWithAdress>
    <izvorni_sadrzaj>
      <item>FILIP TRUCKS jednostavno društvo s ograničenom odgovornošću za trgovinu i usluge, Ivana Brnjika Slovaka 4/a, 31500 Jelisavac</item>
    </izvorni_sadrzaj>
    <derivirana_varijabla naziv="DomainObject.Predmet.ProtuStrankaListFormatedWithAdress_1">
      <item>FILIP TRUCKS jednostavno društvo s ograničenom odgovornošću za trgovinu i usluge, Ivana Brnjika Slovaka 4/a, 31500 Jelisavac</item>
    </derivirana_varijabla>
  </DomainObject.Predmet.ProtuStrankaListFormatedWithAdress>
  <DomainObject.Predmet.ProtuStrankaListFormatedWithAdressOIB>
    <izvorni_sadrzaj>
      <item>FILIP TRUCKS jednostavno društvo s ograničenom odgovornošću za trgovinu i usluge, OIB 65189708976, Ivana Brnjika Slovaka 4/a, 31500 Jelisavac</item>
    </izvorni_sadrzaj>
    <derivirana_varijabla naziv="DomainObject.Predmet.ProtuStrankaListFormatedWithAdressOIB_1">
      <item>FILIP TRUCKS jednostavno društvo s ograničenom odgovornošću za trgovinu i usluge, OIB 65189708976, Ivana Brnjika Slovaka 4/a, 31500 Jelisavac</item>
    </derivirana_varijabla>
  </DomainObject.Predmet.ProtuStrankaListFormatedWithAdressOIB>
  <DomainObject.Predmet.ProtuStrankaListNazivFormated>
    <izvorni_sadrzaj>
      <item>FILIP TRUCKS jednostavno društvo s ograničenom odgovornošću za trgovinu i usluge</item>
    </izvorni_sadrzaj>
    <derivirana_varijabla naziv="DomainObject.Predmet.ProtuStrankaListNazivFormated_1">
      <item>FILIP TRUCKS jednostavno društvo s ograničenom odgovornošću za trgovinu i usluge</item>
    </derivirana_varijabla>
  </DomainObject.Predmet.ProtuStrankaListNazivFormated>
  <DomainObject.Predmet.ProtuStrankaListNazivFormatedOIB>
    <izvorni_sadrzaj>
      <item>FILIP TRUCKS jednostavno društvo s ograničenom odgovornošću za trgovinu i usluge, OIB 65189708976</item>
    </izvorni_sadrzaj>
    <derivirana_varijabla naziv="DomainObject.Predmet.ProtuStrankaListNazivFormatedOIB_1">
      <item>FILIP TRUCKS jednostavno društvo s ograničenom odgovornošću za trgovinu i usluge, OIB 65189708976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FILIP TRUCKS jednostavno društvo s ograničenom odgovornošću za trgovinu i usluge</izvorni_sadrzaj>
    <derivirana_varijabla naziv="DomainObject.Predmet.ProtustrankaIDrugi_1">FILIP TRUCKS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FILIP TRUCKS jednostavno društvo s ograničenom odgovornošću za trgovinu i usluge, OIB 65189708976, Ivana Brnjika Slovaka 4/a, 31500 Jelisavac</izvorni_sadrzaj>
    <derivirana_varijabla naziv="DomainObject.Predmet.ProtustrankaIDrugiAdressOIB_1">FILIP TRUCKS jednostavno društvo s ograničenom odgovornošću za trgovinu i usluge, OIB 65189708976, Ivana Brnjika Slovaka 4/a, 31500 Jelisavac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FILIP TRUCKS jednostavno društvo s ograničenom odgovornošću za trgovinu i usluge</item>
      <item>Lidija Balog</item>
    </izvorni_sadrzaj>
    <derivirana_varijabla naziv="DomainObject.Predmet.SudioniciListNaziv_1">
      <item>FINA RC OSIJEK</item>
      <item>FILIP TRUCKS jednostavno društvo s ograničenom odgovornošću za trgovinu i usluge</item>
      <item>Lidija Balog</item>
    </derivirana_varijabla>
  </DomainObject.Predmet.SudioniciListNaziv>
  <DomainObject.Predmet.SudioniciListAdressOIB>
    <izvorni_sadrzaj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izvorni_sadrzaj>
    <derivirana_varijabla naziv="DomainObject.Predmet.SudioniciListAdressOIB_1">
      <item>FINA RC OSIJEK, OIB 85821130368</item>
      <item>FILIP TRUCKS jednostavno društvo s ograničenom odgovornošću za trgovinu i usluge, OIB 65189708976, Ivana Brnjika Slovaka 4/a,31500 Jelisavac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65189708976</item>
      <item>, OIB 90656042786</item>
    </izvorni_sadrzaj>
    <derivirana_varijabla naziv="DomainObject.Predmet.SudioniciListNazivOIB_1">
      <item>, OIB 85821130368</item>
      <item>, OIB 65189708976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Lidija Balog, OIB 90656042786, Vinogradska 17 Bilje</item>
    </izvorni_sadrzaj>
    <derivirana_varijabla naziv="DomainObject.Predmet.StecajniUpraviteljiListAddressOIB_1">
      <item>Lidija Balog, OIB 90656042786, Vinogradska 17 Bilje</item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0676B-0C0B-45D6-9E67-CF9CB413E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1746</properties:Characters>
  <properties:Lines>127</properties:Lines>
  <properties:Paragraphs>70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XIII-St-49/04-28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2016-09-28T08:23:00Z</dcterms:created>
  <dc:creator>hermanj</dc:creator>
  <cp:lastModifiedBy>Maja Kocijan</cp:lastModifiedBy>
  <cp:lastPrinted>2016-09-28T08:35:00Z</cp:lastPrinted>
  <dcterms:modified xmlns:xsi="http://www.w3.org/2001/XMLSchema-instance" xsi:type="dcterms:W3CDTF">2016-09-28T08:38:00Z</dcterms:modified>
  <cp:revision>4</cp:revision>
  <dc:title>XIII-St-49/04-28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