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67b3" w14:paraId="e0e67b3" w:rsidRDefault="00693A01" w:rsidP="00693A01" w:rsidR="00693A01">
      <w:pPr>
        <w:jc w:val="both"/>
        <w15:collapsed w:val="false"/>
      </w:pPr>
      <w:bookmarkStart w:name="_GoBack" w:id="0"/>
      <w:bookmarkEnd w:id="0"/>
    </w:p>
    <w:p w:rsidRDefault="00693A01" w:rsidP="00693A01" w:rsidR="00693A01">
      <w:pPr>
        <w:jc w:val="both"/>
      </w:pPr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A01" w:rsidP="00693A01" w:rsidR="00693A01">
      <w:pPr>
        <w:jc w:val="both"/>
      </w:pPr>
      <w:r>
        <w:t xml:space="preserve">   REPUBLIKA HRVATSKA </w:t>
      </w:r>
    </w:p>
    <w:p w:rsidRDefault="00693A01" w:rsidP="00693A01" w:rsidR="00693A01">
      <w:pPr>
        <w:jc w:val="both"/>
      </w:pPr>
      <w:r>
        <w:t>TRGOVAČKI SUD U ZAGREBU</w:t>
      </w:r>
    </w:p>
    <w:p w:rsidRDefault="00693A01" w:rsidP="00693A01" w:rsidR="00693A01">
      <w:pPr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31-St-4535/16-3</w:t>
      </w:r>
    </w:p>
    <w:p w:rsidRDefault="00693A01" w:rsidP="00693A01" w:rsidR="00693A01">
      <w:pPr>
        <w:jc w:val="both"/>
      </w:pPr>
      <w:r w:rsidRPr="00542037">
        <w:tab/>
      </w:r>
    </w:p>
    <w:p w:rsidRDefault="00693A01" w:rsidP="00693A01" w:rsidR="00693A01" w:rsidRPr="00542037">
      <w:pPr>
        <w:jc w:val="center"/>
      </w:pPr>
      <w:r>
        <w:t>R E P U B L I K A   H R V A T S K A</w:t>
      </w:r>
    </w:p>
    <w:p w:rsidRDefault="00693A01" w:rsidP="00693A01" w:rsidR="00693A01" w:rsidRPr="00542037">
      <w:pPr>
        <w:jc w:val="center"/>
      </w:pPr>
      <w:r w:rsidRPr="00542037">
        <w:t>R J E Š E N J E</w:t>
      </w:r>
    </w:p>
    <w:p w:rsidRDefault="00693A01" w:rsidP="00693A01" w:rsidR="00693A01" w:rsidRPr="00542037">
      <w:pPr>
        <w:jc w:val="both"/>
      </w:pPr>
    </w:p>
    <w:p w:rsidRDefault="00693A01" w:rsidP="00693A01" w:rsidR="00693A01" w:rsidRPr="00542037">
      <w:pPr>
        <w:jc w:val="both"/>
      </w:pPr>
      <w:r w:rsidRPr="00542037">
        <w:tab/>
        <w:t xml:space="preserve">Trgovački sud u Zagrebu, po sucu toga suda </w:t>
      </w:r>
      <w:r>
        <w:t>Nadi Kraljić</w:t>
      </w:r>
      <w:r w:rsidRPr="00542037">
        <w:t xml:space="preserve"> kao sucu pojedincu, odlučujući o prijedlogu podnesenom od strane dužnika </w:t>
      </w:r>
      <w:r w:rsidR="002C5654">
        <w:t>M-GRADNJA d.o.o. za graditeljstvo, izolacije, trgovinu i posredovanje, Oroslavje, Zelengajska 4 OIB:</w:t>
      </w:r>
      <w:r w:rsidR="002C5654" w:rsidRPr="00CD6697">
        <w:t xml:space="preserve"> 49197688662</w:t>
      </w:r>
      <w:r w:rsidR="002C5654">
        <w:t xml:space="preserve"> radi sklapanja</w:t>
      </w:r>
      <w:r w:rsidRPr="00542037">
        <w:t xml:space="preserve"> predstečajne nagodbe, </w:t>
      </w:r>
      <w:r>
        <w:t xml:space="preserve">dana </w:t>
      </w:r>
      <w:r w:rsidR="002C5654">
        <w:t xml:space="preserve">6. lipnja 2016. </w:t>
      </w:r>
      <w:r>
        <w:t xml:space="preserve"> godine</w:t>
      </w:r>
    </w:p>
    <w:p w:rsidRDefault="00693A01" w:rsidP="00693A01" w:rsidR="00693A01" w:rsidRPr="00542037">
      <w:pPr>
        <w:jc w:val="both"/>
      </w:pPr>
    </w:p>
    <w:p w:rsidRDefault="00693A01" w:rsidP="00693A01" w:rsidR="00693A01" w:rsidRPr="00542037">
      <w:pPr>
        <w:jc w:val="center"/>
      </w:pPr>
      <w:r w:rsidRPr="00542037">
        <w:t>r i j e š i o   j e</w:t>
      </w:r>
    </w:p>
    <w:p w:rsidRDefault="00693A01" w:rsidP="00693A01" w:rsidR="00693A01" w:rsidRPr="00542037">
      <w:pPr>
        <w:jc w:val="center"/>
      </w:pPr>
    </w:p>
    <w:p w:rsidRDefault="002C5654" w:rsidP="002C5654" w:rsidR="002C5654" w:rsidRPr="002C5654">
      <w:pPr>
        <w:pStyle w:val="Odlomakpopisa"/>
        <w:ind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1. </w:t>
      </w:r>
      <w:r>
        <w:rPr>
          <w:sz w:val="24"/>
          <w:szCs w:val="24"/>
          <w:lang w:val="hr-HR"/>
        </w:rPr>
        <w:tab/>
      </w:r>
      <w:r w:rsidR="00693A01" w:rsidRPr="004B1A4E">
        <w:rPr>
          <w:sz w:val="24"/>
          <w:szCs w:val="24"/>
          <w:lang w:val="hr-HR"/>
        </w:rPr>
        <w:t xml:space="preserve">Postupak povodom prijedloga predlagatelja, dužnika </w:t>
      </w:r>
      <w:r w:rsidRPr="002C5654">
        <w:rPr>
          <w:sz w:val="24"/>
          <w:szCs w:val="24"/>
        </w:rPr>
        <w:t xml:space="preserve">M-GRADNJA d.o.o. za </w:t>
      </w:r>
    </w:p>
    <w:p w:rsidRDefault="002C5654" w:rsidP="002C5654" w:rsidR="00693A01" w:rsidRPr="002C5654">
      <w:pPr>
        <w:ind w:left="-11"/>
        <w:jc w:val="both"/>
      </w:pPr>
      <w:r w:rsidRPr="002C5654">
        <w:t>graditeljstvo, izolacije, trgovinu i posredovanje, Oroslavje, Zelengajska 4 OIB: 49197688662 radi</w:t>
      </w:r>
      <w:r>
        <w:t xml:space="preserve"> </w:t>
      </w:r>
      <w:r w:rsidR="00693A01" w:rsidRPr="002C5654">
        <w:t xml:space="preserve"> </w:t>
      </w:r>
      <w:r w:rsidRPr="002C5654">
        <w:t>sklapanja</w:t>
      </w:r>
      <w:r w:rsidR="00693A01" w:rsidRPr="002C5654">
        <w:t xml:space="preserve"> predstečajne nagodbe se prekida do pravomoćnog okončanja upravnih sporova pred Upravnim sudom u Zagrebu, </w:t>
      </w:r>
      <w:r w:rsidRPr="002C5654">
        <w:t>povodom upravne tužbe</w:t>
      </w:r>
      <w:r w:rsidR="00693A01" w:rsidRPr="002C5654">
        <w:t xml:space="preserve"> </w:t>
      </w:r>
      <w:r w:rsidRPr="002C5654">
        <w:t>dužnikovog</w:t>
      </w:r>
      <w:r w:rsidR="00693A01" w:rsidRPr="002C5654">
        <w:t xml:space="preserve"> vjerovnika:</w:t>
      </w:r>
    </w:p>
    <w:p w:rsidRDefault="002C5654" w:rsidP="002C5654" w:rsidR="002C5654">
      <w:pPr>
        <w:pStyle w:val="Odlomakpopisa"/>
        <w:numPr>
          <w:ilvl w:val="0"/>
          <w:numId w:val="6"/>
        </w:numPr>
        <w:jc w:val="both"/>
      </w:pPr>
      <w:r>
        <w:rPr>
          <w:sz w:val="24"/>
          <w:szCs w:val="24"/>
          <w:lang w:val="hr-HR"/>
        </w:rPr>
        <w:t>PIM OPLATA d.o.o. Križevci, I.Z. Dijankovečkog 20, OIB: 04114724143</w:t>
      </w:r>
      <w:r w:rsidRPr="002C5654">
        <w:t xml:space="preserve"> </w:t>
      </w:r>
    </w:p>
    <w:p w:rsidRDefault="002C5654" w:rsidP="002C5654" w:rsidR="00693A01" w:rsidRPr="002C5654">
      <w:pPr>
        <w:jc w:val="both"/>
      </w:pPr>
      <w:r w:rsidRPr="002C5654">
        <w:t>protiv rješenja Ministarstva financija, Samostalnog sektora za drugostupanjski upravni pos</w:t>
      </w:r>
      <w:r>
        <w:t>tupak KLASA UP/II-423-01/15-01/5</w:t>
      </w:r>
      <w:r w:rsidRPr="002C5654">
        <w:t xml:space="preserve">01, UR. BR: 513-04/15-2 od </w:t>
      </w:r>
      <w:r>
        <w:t>14. listopada</w:t>
      </w:r>
      <w:r w:rsidRPr="002C5654">
        <w:t xml:space="preserve"> 2015. godine.</w:t>
      </w:r>
    </w:p>
    <w:p w:rsidRDefault="00693A01" w:rsidP="002C5654" w:rsidR="00693A01" w:rsidRPr="002C5654">
      <w:pPr>
        <w:jc w:val="both"/>
      </w:pPr>
    </w:p>
    <w:p w:rsidRDefault="00693A01" w:rsidP="00693A01" w:rsidR="00693A01" w:rsidRPr="00A73B43">
      <w:pPr>
        <w:jc w:val="center"/>
      </w:pPr>
      <w:r w:rsidRPr="00A73B43">
        <w:t>Obrazloženje</w:t>
      </w:r>
    </w:p>
    <w:p w:rsidRDefault="00693A01" w:rsidP="00693A01" w:rsidR="00693A01">
      <w:pPr>
        <w:autoSpaceDE w:val="false"/>
        <w:autoSpaceDN w:val="false"/>
        <w:adjustRightInd w:val="false"/>
        <w:jc w:val="center"/>
      </w:pPr>
    </w:p>
    <w:p w:rsidRDefault="00693A01" w:rsidP="00693A01" w:rsidR="00693A01">
      <w:pPr>
        <w:autoSpaceDE w:val="false"/>
        <w:autoSpaceDN w:val="false"/>
        <w:adjustRightInd w:val="false"/>
        <w:jc w:val="both"/>
      </w:pPr>
      <w:r>
        <w:tab/>
        <w:t xml:space="preserve">Nakon provedenog postupka predstečajne nagodbe pred Financijskom agencijom, Regionalni centar Zagreba (dalje: FINA), dužnik je ovome sudu podnio prijedlog za sklapanje predstečajne nagodbe, dana </w:t>
      </w:r>
      <w:r w:rsidR="002C5654">
        <w:t>2. studenog</w:t>
      </w:r>
      <w:r>
        <w:t xml:space="preserve"> 2015. godine, temeljem odredbe čl. 66. st. 1. </w:t>
      </w:r>
      <w:r w:rsidRPr="00542037">
        <w:t>Zakona o financijskom poslovanju i predstečajnoj nagodbi (NN 108/12, 144/12</w:t>
      </w:r>
      <w:r>
        <w:t>, 81/13, 112/13, dalje: ZFPSN).</w:t>
      </w:r>
    </w:p>
    <w:p w:rsidRDefault="00693A01" w:rsidP="00693A01" w:rsidR="00693A01">
      <w:pPr>
        <w:autoSpaceDE w:val="false"/>
        <w:autoSpaceDN w:val="false"/>
        <w:adjustRightInd w:val="false"/>
        <w:jc w:val="both"/>
      </w:pPr>
      <w:r>
        <w:tab/>
        <w:t>Pretpostavke pokretanja postupka pred sudom radi sklapanja predstečajne nagodbe stječu se nakon izvršnosti rješenja nagodbenog vijeća FINA-e kojim je utvrđeno da je plan financijskog restrukturiranja prihvaćen, a u sudskom postupku uloga je suda uređena odredbom čl. 66. ZFPSN-a. Sud je ovlašten na temelju podnesenih isprava utvrditi jesu li ispunjene pretpostavke da bi se proveo postupak za sklapanje predstečajne nagodbe (čl. 66. st. 5. ZFPSN-a), a sukladno odredbi čl. 66. st. 9. ZFPSN-a, da bi sud na ročištu dopustio sklapanje predstečajne nagodbe moraju biti ispunjene određene posebne pretpostavke propisane kao pretpostavke za odobrenje sklapanja predstečajne nagodbe i to: 1.) da su na ročištu za sklapanje predstečajne nagodbe svoj pristanak dali dužnik i vjerovnici čije tražbine čine potrebnu većinu iz čl. 63. ZFPSN-a; 2.) da je sadržaj predložene nagodbe u skladu s općim pravilima o sudskoj nagodbi i 3.) da je sadržaj predstečajne nagodbe u bitnim sastojcima odgovarajući prihvaćenom planu financijskog i operativnog restrukturiranja.</w:t>
      </w:r>
    </w:p>
    <w:p w:rsidRDefault="00693A01" w:rsidP="00693A01" w:rsidR="00693A01">
      <w:pPr>
        <w:autoSpaceDE w:val="false"/>
        <w:autoSpaceDN w:val="false"/>
        <w:adjustRightInd w:val="false"/>
        <w:jc w:val="both"/>
      </w:pPr>
    </w:p>
    <w:p w:rsidRDefault="00693A01" w:rsidP="00693A01" w:rsidR="00693A01">
      <w:pPr>
        <w:autoSpaceDE w:val="false"/>
        <w:autoSpaceDN w:val="false"/>
        <w:adjustRightInd w:val="false"/>
        <w:jc w:val="both"/>
      </w:pPr>
      <w:r>
        <w:tab/>
        <w:t>Uvidom u izvršno rješen</w:t>
      </w:r>
      <w:r w:rsidR="002C5654">
        <w:t>je Nagodbenog vijeća FINA-e ZG07</w:t>
      </w:r>
      <w:r>
        <w:t xml:space="preserve">, </w:t>
      </w:r>
      <w:r w:rsidR="002C5654">
        <w:t>klasa</w:t>
      </w:r>
      <w:r>
        <w:t xml:space="preserve"> UP-I/110/07/14-01/</w:t>
      </w:r>
      <w:r w:rsidR="002C5654">
        <w:t>7541</w:t>
      </w:r>
      <w:r>
        <w:t xml:space="preserve"> od </w:t>
      </w:r>
      <w:r w:rsidR="002C5654">
        <w:t>6. srpnja</w:t>
      </w:r>
      <w:r>
        <w:t xml:space="preserve"> 2015. godine utvrđeno je da su za plan financijskog restrukturiranja </w:t>
      </w:r>
      <w:r>
        <w:lastRenderedPageBreak/>
        <w:t xml:space="preserve">dužnika </w:t>
      </w:r>
      <w:r w:rsidR="002C5654">
        <w:t>M-GRADNJA d.o.o. za graditeljstvo, izolacije, trgovinu i posredovanje, Oroslavje, Zelengajska 4 OIB:</w:t>
      </w:r>
      <w:r w:rsidR="002C5654" w:rsidRPr="00CD6697">
        <w:t xml:space="preserve"> 49197688662</w:t>
      </w:r>
      <w:r w:rsidR="002C5654">
        <w:t xml:space="preserve"> </w:t>
      </w:r>
      <w:r>
        <w:t>glasovali vjerovnici čije tražbine čine potrebnu većinu iz čl. 63. ZFPSN-a te da Nagodbeno vijeće utvrđuje da je postupak nad navedenim dužnikom proveden u skladu s odredbama ZFPSN-a.</w:t>
      </w:r>
    </w:p>
    <w:p w:rsidRDefault="00693A01" w:rsidP="00693A01" w:rsidR="00693A01">
      <w:pPr>
        <w:autoSpaceDE w:val="false"/>
        <w:autoSpaceDN w:val="false"/>
        <w:adjustRightInd w:val="false"/>
        <w:jc w:val="both"/>
      </w:pPr>
      <w:r>
        <w:tab/>
        <w:t>Uvidom na web stranice FINA-e utvrđeno je da je pr</w:t>
      </w:r>
      <w:r w:rsidR="000522FC">
        <w:t xml:space="preserve">otiv navedenog rješenja FINA-e </w:t>
      </w:r>
      <w:r>
        <w:t xml:space="preserve"> </w:t>
      </w:r>
      <w:r w:rsidR="000522FC">
        <w:t xml:space="preserve">žalbu podnio vjerovnik PIM OPLATA d.o.o.. </w:t>
      </w:r>
      <w:r>
        <w:t xml:space="preserve"> a uvidom u </w:t>
      </w:r>
      <w:r w:rsidR="000522FC">
        <w:t>rješenje</w:t>
      </w:r>
      <w:r>
        <w:t xml:space="preserve"> Ministarstva financija, Samostalnog sektora za drugo</w:t>
      </w:r>
      <w:r w:rsidR="000522FC">
        <w:t>stupanjski upravni postupak koje je također javno objavljeno</w:t>
      </w:r>
      <w:r>
        <w:t xml:space="preserve"> na web stranicama FINA-e, sukladno čl. 28. ZFPSN-a, utvrđeno je da </w:t>
      </w:r>
      <w:r w:rsidR="000522FC">
        <w:t xml:space="preserve">je žalba dužnikovog </w:t>
      </w:r>
      <w:r>
        <w:t>vjerovnika na gore navedeno rješenja odbije</w:t>
      </w:r>
      <w:r w:rsidR="000522FC">
        <w:t>na</w:t>
      </w:r>
      <w:r>
        <w:t>.</w:t>
      </w:r>
    </w:p>
    <w:p w:rsidRDefault="00693A01" w:rsidP="00693A01" w:rsidR="00693A01">
      <w:pPr>
        <w:autoSpaceDE w:val="false"/>
        <w:autoSpaceDN w:val="false"/>
        <w:adjustRightInd w:val="false"/>
        <w:jc w:val="both"/>
      </w:pPr>
      <w:r>
        <w:tab/>
        <w:t>Nadalje je uvidom na we</w:t>
      </w:r>
      <w:r w:rsidR="000522FC">
        <w:t>b stranice FINA-e utvrđeno da je, vjerovnik čija je žalba odbijena</w:t>
      </w:r>
      <w:r>
        <w:t xml:space="preserve">, </w:t>
      </w:r>
      <w:r w:rsidR="000522FC">
        <w:t>pokrenuo upravni spor i to vjerovnik naveden</w:t>
      </w:r>
      <w:r>
        <w:t xml:space="preserve"> u izrec</w:t>
      </w:r>
      <w:r w:rsidR="000522FC">
        <w:t xml:space="preserve">i ovog rješenja pod točkom 1. </w:t>
      </w:r>
      <w:r>
        <w:t xml:space="preserve"> i to protiv rješenja Ministarstva financija, Samostalnog sektora za drugostupanjski upravni postupak, poslovnih brojeva i nadnevka  kako je to navedeno u</w:t>
      </w:r>
      <w:r w:rsidR="000522FC">
        <w:t xml:space="preserve"> izreci rješenja pod točkom 1. </w:t>
      </w:r>
    </w:p>
    <w:p w:rsidRDefault="00693A01" w:rsidP="00693A01" w:rsidR="00693A01">
      <w:pPr>
        <w:jc w:val="both"/>
      </w:pPr>
      <w:r>
        <w:tab/>
        <w:t>Ovaj sud smatra da je za sklapanje predstečajne nagodbe pred ovim sudom, prethodno pitanje sukladno čl. 12. Zakona o parničnom postupku (NN 53/91, 91/92, 112/99, 88/01, 117/03, 88/05, 2/07 – Odluka USRH, 84/08, 96/08 – Odluka USRH, 123/08 – ISPR., 57/11, 148/11 – proč. tekst, 25/13), jeli postupak pred FINA-om u kojem je doneseno rješenje da su za plan financijskog restrukturiranja glasovali vjerovnici čije tražbine čine potrebnu većinu i da je postupak proveden u skladu s zakonom tj. u skladu s odredbama ZFPSN-a, zakonito proveden.</w:t>
      </w:r>
    </w:p>
    <w:p w:rsidRDefault="00693A01" w:rsidP="00693A01" w:rsidR="00693A01">
      <w:pPr>
        <w:jc w:val="both"/>
      </w:pPr>
      <w:r>
        <w:tab/>
        <w:t>Vezao za to prethodno pitanje za ovaj postupak sklapanja predstečajne nagodbe, u tijeku je upravni spor pred Upravnim sudom u Zagrebu protiv rješenja Ministarstva financija, Samostalnog sektora za drugostupanjski upravni postupak, Klase i Urudžben</w:t>
      </w:r>
      <w:r w:rsidR="000522FC">
        <w:t>ih brojeva te nadnevka navedenih</w:t>
      </w:r>
      <w:r>
        <w:t xml:space="preserve"> </w:t>
      </w:r>
      <w:r w:rsidR="000522FC">
        <w:t>u izreci rješenja pod točkom 1.</w:t>
      </w:r>
      <w:r>
        <w:t>, kojim drugo</w:t>
      </w:r>
      <w:r w:rsidR="000522FC">
        <w:t>stupanjskim rješenjem je odbijena žalba gore navedeno dužnikovog vjerovnika podnesena</w:t>
      </w:r>
      <w:r>
        <w:t xml:space="preserve"> protiv rješenja o prihvaćanju plana financijskog restruk</w:t>
      </w:r>
      <w:r w:rsidR="000522FC">
        <w:t>turiranja Nagodbenog vijeća ZG07, klasa UP-I/110/07/14-01/7541 od 6. srpnja 2015. godine.</w:t>
      </w:r>
    </w:p>
    <w:p w:rsidRDefault="004F3E2A" w:rsidP="00693A01" w:rsidR="00693A01">
      <w:pPr>
        <w:jc w:val="both"/>
      </w:pPr>
      <w:r>
        <w:tab/>
        <w:t>Navedeno predstavlja prethodno</w:t>
      </w:r>
      <w:r w:rsidR="00693A01">
        <w:t xml:space="preserve"> pitanje bez kojeg se ne može riješiti glavna stvar, tj. nije moguće sklapanje predstečajne nagodbe pred ovim sudom prije donošenja odluke Upravnog </w:t>
      </w:r>
      <w:r>
        <w:t>suda u Zagrebu po gore navedenoj upravnoj tužbi dužnikovog vjerovnika jer te odluka</w:t>
      </w:r>
      <w:r w:rsidR="00693A01">
        <w:t xml:space="preserve"> Upravnog suda će odlučiti o valjanosti gore navedenog izvršnog rješenja FINA-e od </w:t>
      </w:r>
      <w:r w:rsidR="000522FC">
        <w:t xml:space="preserve">6. srpnja </w:t>
      </w:r>
      <w:r w:rsidR="00693A01">
        <w:t>2015. godine, koje je temelj za odlučivanje ovog suda o odobrenju sklapanja predstečajne nagodbe, budući da odluka o sklapanju predstečajne nagodbe ovisi o opstanku plana financijskog restrukturiranja.</w:t>
      </w:r>
    </w:p>
    <w:p w:rsidRDefault="00693A01" w:rsidP="00693A01" w:rsidR="00693A01">
      <w:pPr>
        <w:jc w:val="both"/>
      </w:pPr>
      <w:r>
        <w:tab/>
        <w:t>O utjecaju upravnog spora na sklapanje predstečajne nagodbe pred trgovačkim sudovima, već je zauzet stav sudske prakse u rješidbama Visokog trgovačkog suda RH, br. Pž-6926/14 od 18. prosinca 2014. godine</w:t>
      </w:r>
      <w:r>
        <w:tab/>
        <w:t xml:space="preserve"> i Pž-7568/15 od 12. listopada 2015. godine.</w:t>
      </w:r>
    </w:p>
    <w:p w:rsidRDefault="00693A01" w:rsidP="00693A01" w:rsidR="00693A01" w:rsidRPr="0086691F">
      <w:pPr>
        <w:jc w:val="both"/>
      </w:pPr>
      <w:r>
        <w:tab/>
        <w:t>Stoga je temeljem odredbe čl. 12., 213. st. 1. ZPP-a, a u svezi s čl. 66. st. 15. ZFPSN-a odlučeno kao u izr</w:t>
      </w:r>
      <w:r w:rsidR="000522FC">
        <w:t>eci ovog rješenja pod točkom 1.</w:t>
      </w:r>
    </w:p>
    <w:p w:rsidRDefault="00693A01" w:rsidP="00693A01" w:rsidR="00693A01" w:rsidRPr="00542037">
      <w:pPr>
        <w:jc w:val="both"/>
      </w:pPr>
      <w:r w:rsidRPr="00542037">
        <w:tab/>
      </w:r>
    </w:p>
    <w:p w:rsidRDefault="00693A01" w:rsidP="00693A01" w:rsidR="00693A01" w:rsidRPr="00542037">
      <w:pPr>
        <w:jc w:val="center"/>
      </w:pPr>
      <w:r w:rsidRPr="00542037">
        <w:t xml:space="preserve">U  Zagrebu, </w:t>
      </w:r>
      <w:r w:rsidR="000522FC">
        <w:t>6. lipnja 2016.</w:t>
      </w:r>
    </w:p>
    <w:p w:rsidRDefault="00693A01" w:rsidP="00693A01" w:rsidR="00693A01" w:rsidRPr="00542037">
      <w:pPr>
        <w:jc w:val="center"/>
      </w:pP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="000522FC">
        <w:t>SUDAC</w:t>
      </w:r>
    </w:p>
    <w:p w:rsidRDefault="00693A01" w:rsidP="00693A01" w:rsidR="00693A01" w:rsidRPr="00542037">
      <w:pPr>
        <w:jc w:val="center"/>
      </w:pP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  <w:t xml:space="preserve">  </w:t>
      </w:r>
      <w:r w:rsidRPr="00542037">
        <w:tab/>
        <w:t xml:space="preserve"> </w:t>
      </w:r>
      <w:r w:rsidRPr="00542037">
        <w:tab/>
      </w:r>
      <w:r w:rsidRPr="00542037">
        <w:tab/>
        <w:t xml:space="preserve">  </w:t>
      </w:r>
      <w:r w:rsidRPr="00542037">
        <w:tab/>
      </w:r>
      <w:r w:rsidR="000522FC">
        <w:t>Nada Kraljić</w:t>
      </w:r>
      <w:r w:rsidR="00FC4498">
        <w:t>,v.r.</w:t>
      </w:r>
      <w:r w:rsidR="000522FC">
        <w:t xml:space="preserve"> </w:t>
      </w:r>
      <w:r w:rsidRPr="00542037">
        <w:rPr>
          <w:i/>
        </w:rPr>
        <w:t xml:space="preserve">                            </w:t>
      </w:r>
    </w:p>
    <w:p w:rsidRDefault="00693A01" w:rsidP="00693A01" w:rsidR="00693A01" w:rsidRPr="000522FC">
      <w:pPr>
        <w:jc w:val="both"/>
      </w:pPr>
      <w:r w:rsidRPr="000522FC">
        <w:t>Uputa o pravnom lijeku:</w:t>
      </w:r>
    </w:p>
    <w:p w:rsidRDefault="00693A01" w:rsidP="00693A01" w:rsidR="00693A01" w:rsidRPr="000522FC">
      <w:pPr>
        <w:jc w:val="both"/>
      </w:pPr>
      <w:r w:rsidRPr="000522FC">
        <w:t xml:space="preserve">Protiv ovog rješenja dopuštena je žalba u roku od 8 dana a koja se podnosi ovome sudu u dovoljnom broju primjeraka za sud i stranke, a o istoj odlučuje Visoki trgovački sud  Republike Hrvatske.             </w:t>
      </w:r>
    </w:p>
    <w:p w:rsidRDefault="00FC4498" w:rsidR="00FC44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C4498" w:rsidP="00FC4498" w:rsidR="000522FC" w:rsidRPr="000522FC">
      <w:pPr>
        <w:ind w:firstLine="708" w:left="5664"/>
      </w:pPr>
      <w:r>
        <w:t>Vinka Mihalinčić</w:t>
      </w:r>
    </w:p>
    <w:p w:rsidRDefault="00FC4498" w:rsidR="001E246B"/>
    <w:sectPr w:rsidSect="00FC4498" w:rsidR="001E246B">
      <w:headerReference w:type="default" r:id="rId10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B8F" w:rsidP="00A60B8F" w:rsidR="00A60B8F">
      <w:r>
        <w:separator/>
      </w:r>
    </w:p>
  </w:endnote>
  <w:endnote w:id="0" w:type="continuationSeparator">
    <w:p w:rsidRDefault="00A60B8F" w:rsidP="00A60B8F" w:rsidR="00A60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B8F" w:rsidP="00A60B8F" w:rsidR="00A60B8F">
      <w:r>
        <w:separator/>
      </w:r>
    </w:p>
  </w:footnote>
  <w:footnote w:id="0" w:type="continuationSeparator">
    <w:p w:rsidRDefault="00A60B8F" w:rsidP="00A60B8F" w:rsidR="00A60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4050630"/>
      <w:docPartObj>
        <w:docPartGallery w:val="Page Numbers (Top of Page)"/>
        <w:docPartUnique/>
      </w:docPartObj>
    </w:sdtPr>
    <w:sdtEndPr/>
    <w:sdtContent>
      <w:p w:rsidRDefault="00A60B8F" w:rsidP="00A60B8F" w:rsidR="00A60B8F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498">
          <w:rPr>
            <w:noProof/>
          </w:rPr>
          <w:t>2</w:t>
        </w:r>
        <w:r>
          <w:fldChar w:fldCharType="end"/>
        </w:r>
        <w:r>
          <w:t xml:space="preserve">                          31-St-4535/16-3</w:t>
        </w:r>
      </w:p>
    </w:sdtContent>
  </w:sdt>
  <w:p w:rsidRDefault="00A60B8F" w:rsidR="00A60B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64F31"/>
    <w:multiLevelType w:val="hybridMultilevel"/>
    <w:tmpl w:val="386CF716"/>
    <w:lvl w:tplc="0B74CCD8" w:ilvl="0">
      <w:start w:val="3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">
    <w:nsid w:val="2AFE0B9C"/>
    <w:multiLevelType w:val="hybridMultilevel"/>
    <w:tmpl w:val="29B09C28"/>
    <w:lvl w:tplc="F6BC2F4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9B768B"/>
    <w:multiLevelType w:val="hybridMultilevel"/>
    <w:tmpl w:val="17068B40"/>
    <w:lvl w:tplc="436A871E" w:ilvl="0">
      <w:start w:val="1"/>
      <w:numFmt w:val="upperRoman"/>
      <w:lvlText w:val="%1.)"/>
      <w:lvlJc w:val="left"/>
      <w:pPr>
        <w:ind w:hanging="720" w:left="11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73"/>
      </w:pPr>
    </w:lvl>
    <w:lvl w:tentative="true" w:tplc="041A001B" w:ilvl="2">
      <w:start w:val="1"/>
      <w:numFmt w:val="lowerRoman"/>
      <w:lvlText w:val="%3."/>
      <w:lvlJc w:val="right"/>
      <w:pPr>
        <w:ind w:hanging="180" w:left="2193"/>
      </w:pPr>
    </w:lvl>
    <w:lvl w:tentative="true" w:tplc="041A000F" w:ilvl="3">
      <w:start w:val="1"/>
      <w:numFmt w:val="decimal"/>
      <w:lvlText w:val="%4."/>
      <w:lvlJc w:val="left"/>
      <w:pPr>
        <w:ind w:hanging="360" w:left="2913"/>
      </w:pPr>
    </w:lvl>
    <w:lvl w:tentative="true" w:tplc="041A0019" w:ilvl="4">
      <w:start w:val="1"/>
      <w:numFmt w:val="lowerLetter"/>
      <w:lvlText w:val="%5."/>
      <w:lvlJc w:val="left"/>
      <w:pPr>
        <w:ind w:hanging="360" w:left="3633"/>
      </w:pPr>
    </w:lvl>
    <w:lvl w:tentative="true" w:tplc="041A001B" w:ilvl="5">
      <w:start w:val="1"/>
      <w:numFmt w:val="lowerRoman"/>
      <w:lvlText w:val="%6."/>
      <w:lvlJc w:val="right"/>
      <w:pPr>
        <w:ind w:hanging="180" w:left="4353"/>
      </w:pPr>
    </w:lvl>
    <w:lvl w:tentative="true" w:tplc="041A000F" w:ilvl="6">
      <w:start w:val="1"/>
      <w:numFmt w:val="decimal"/>
      <w:lvlText w:val="%7."/>
      <w:lvlJc w:val="left"/>
      <w:pPr>
        <w:ind w:hanging="360" w:left="5073"/>
      </w:pPr>
    </w:lvl>
    <w:lvl w:tentative="true" w:tplc="041A0019" w:ilvl="7">
      <w:start w:val="1"/>
      <w:numFmt w:val="lowerLetter"/>
      <w:lvlText w:val="%8."/>
      <w:lvlJc w:val="left"/>
      <w:pPr>
        <w:ind w:hanging="360" w:left="5793"/>
      </w:pPr>
    </w:lvl>
    <w:lvl w:tentative="true" w:tplc="041A001B" w:ilvl="8">
      <w:start w:val="1"/>
      <w:numFmt w:val="lowerRoman"/>
      <w:lvlText w:val="%9."/>
      <w:lvlJc w:val="right"/>
      <w:pPr>
        <w:ind w:hanging="180" w:left="6513"/>
      </w:pPr>
    </w:lvl>
  </w:abstractNum>
  <w:abstractNum w:abstractNumId="4">
    <w:nsid w:val="49D24809"/>
    <w:multiLevelType w:val="hybridMultilevel"/>
    <w:tmpl w:val="14B81870"/>
    <w:lvl w:tplc="B7502566" w:ilvl="0">
      <w:start w:val="3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5C51656C"/>
    <w:multiLevelType w:val="hybridMultilevel"/>
    <w:tmpl w:val="C83C2314"/>
    <w:lvl w:tplc="47609D8E" w:ilvl="0">
      <w:start w:val="31"/>
      <w:numFmt w:val="bullet"/>
      <w:lvlText w:val="-"/>
      <w:lvlJc w:val="left"/>
      <w:pPr>
        <w:ind w:hanging="360" w:left="178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A01"/>
    <w:rsid w:val="00007DC8"/>
    <w:rsid w:val="000522FC"/>
    <w:rsid w:val="0015645C"/>
    <w:rsid w:val="0019548A"/>
    <w:rsid w:val="001C6B43"/>
    <w:rsid w:val="00275E2D"/>
    <w:rsid w:val="00283809"/>
    <w:rsid w:val="002A6164"/>
    <w:rsid w:val="002C5654"/>
    <w:rsid w:val="002D7583"/>
    <w:rsid w:val="0030413A"/>
    <w:rsid w:val="00341B62"/>
    <w:rsid w:val="003F5D58"/>
    <w:rsid w:val="00462590"/>
    <w:rsid w:val="004A0E50"/>
    <w:rsid w:val="004B72A9"/>
    <w:rsid w:val="004D61B5"/>
    <w:rsid w:val="004F3E2A"/>
    <w:rsid w:val="005151FF"/>
    <w:rsid w:val="005315D9"/>
    <w:rsid w:val="006630E6"/>
    <w:rsid w:val="00693A01"/>
    <w:rsid w:val="006D37EF"/>
    <w:rsid w:val="006D7209"/>
    <w:rsid w:val="007A5DAF"/>
    <w:rsid w:val="007C5E77"/>
    <w:rsid w:val="00842B89"/>
    <w:rsid w:val="00852BC6"/>
    <w:rsid w:val="008D12F2"/>
    <w:rsid w:val="009357C1"/>
    <w:rsid w:val="00A45D35"/>
    <w:rsid w:val="00A60B8F"/>
    <w:rsid w:val="00A81191"/>
    <w:rsid w:val="00A97E67"/>
    <w:rsid w:val="00B67A9F"/>
    <w:rsid w:val="00B71151"/>
    <w:rsid w:val="00BD271E"/>
    <w:rsid w:val="00CB121F"/>
    <w:rsid w:val="00CC4CC9"/>
    <w:rsid w:val="00D51262"/>
    <w:rsid w:val="00D54AC2"/>
    <w:rsid w:val="00D92198"/>
    <w:rsid w:val="00DD686D"/>
    <w:rsid w:val="00EA30C4"/>
    <w:rsid w:val="00EA3AF8"/>
    <w:rsid w:val="00EB07C2"/>
    <w:rsid w:val="00EB1D62"/>
    <w:rsid w:val="00EE1B73"/>
    <w:rsid w:val="00EE6B44"/>
    <w:rsid w:val="00F33CE5"/>
    <w:rsid w:val="00F45796"/>
    <w:rsid w:val="00F941E3"/>
    <w:rsid w:val="00FB0244"/>
    <w:rsid w:val="00FC449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A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693A01"/>
    <w:pPr>
      <w:ind w:left="720"/>
    </w:pPr>
  </w:style>
  <w:style w:customStyle="true" w:styleId="UvuenotijelotekstaChar" w:type="character">
    <w:name w:val="Uvučeno tijelo teksta Char"/>
    <w:basedOn w:val="Zadanifontodlomka"/>
    <w:link w:val="Uvuenotijeloteksta"/>
    <w:rsid w:val="00693A0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693A01"/>
    <w:pPr>
      <w:ind w:left="720"/>
    </w:pPr>
    <w:rPr>
      <w:sz w:val="20"/>
      <w:szCs w:val="20"/>
      <w:lang w:eastAsia="en-US" w:val="en-AU"/>
    </w:rPr>
  </w:style>
  <w:style w:customStyle="true" w:styleId="OdlomakpopisaChar" w:type="character">
    <w:name w:val="Odlomak popisa Char"/>
    <w:link w:val="Odlomakpopisa"/>
    <w:uiPriority w:val="34"/>
    <w:rsid w:val="00693A01"/>
    <w:rPr>
      <w:rFonts w:cs="Times New Roman" w:eastAsia="Times New Roman"/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A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A0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0B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0B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0B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0B8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A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693A01"/>
    <w:pPr>
      <w:ind w:left="720"/>
    </w:pPr>
  </w:style>
  <w:style w:customStyle="1" w:styleId="UvuenotijelotekstaChar" w:type="character">
    <w:name w:val="Uvučeno tijelo teksta Char"/>
    <w:basedOn w:val="Zadanifontodlomka"/>
    <w:link w:val="Uvuenotijeloteksta"/>
    <w:rsid w:val="00693A0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693A01"/>
    <w:pPr>
      <w:ind w:left="720"/>
    </w:pPr>
    <w:rPr>
      <w:sz w:val="20"/>
      <w:szCs w:val="20"/>
      <w:lang w:eastAsia="en-US" w:val="en-AU"/>
    </w:rPr>
  </w:style>
  <w:style w:customStyle="1" w:styleId="OdlomakpopisaChar" w:type="character">
    <w:name w:val="Odlomak popisa Char"/>
    <w:link w:val="Odlomakpopisa"/>
    <w:uiPriority w:val="34"/>
    <w:rsid w:val="00693A01"/>
    <w:rPr>
      <w:rFonts w:cs="Times New Roman" w:eastAsia="Times New Roman"/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A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A0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0B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0B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0B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0B8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St-4535/2016</izvorni_sadrzaj>
    <derivirana_varijabla naziv="DomainObject.Predmet.OznakaBroj_1">St-4535/2016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d.o.o.; PIM OPLATA društvo s ograničenom odgovornošću proizvodnja i montaža oplata</izvorni_sadrzaj>
    <derivirana_varijabla naziv="DomainObject.Predmet.StrankaFormated_1">  M GRADNJA d.o.o.; PIM OPLATA društvo s ograničenom odgovornošću proizvodnja i montaža oplata</derivirana_varijabla>
  </DomainObject.Predmet.StrankaFormated>
  <DomainObject.Predmet.StrankaFormatedOIB>
    <izvorni_sadrzaj>  M GRADNJA d.o.o., OIB 49197688662; PIM OPLATA društvo s ograničenom odgovornošću proizvodnja i montaža oplata, OIB 04114724143</izvorni_sadrzaj>
    <derivirana_varijabla naziv="DomainObject.Predmet.StrankaFormatedOIB_1">  M GRADNJA d.o.o., OIB 49197688662; PIM OPLATA društvo s ograničenom odgovornošću proizvodnja i montaža oplata, OIB 04114724143</derivirana_varijabla>
  </DomainObject.Predmet.StrankaFormatedOIB>
  <DomainObject.Predmet.StrankaFormatedWithAdress>
    <izvorni_sadrzaj> M GRADNJA d.o.o., Zelengajska 4, 49243 Oroslavje; PIM OPLATA društvo s ograničenom odgovornošću proizvodnja i montaža oplata, Ulica Ivana Zakmardija Dijankovečkog 20, 48260 Križevci</izvorni_sadrzaj>
    <derivirana_varijabla naziv="DomainObject.Predmet.StrankaFormatedWithAdress_1"> M GRADNJA d.o.o., Zelengajska 4, 49243 Oroslavje; PIM OPLATA društvo s ograničenom odgovornošću proizvodnja i montaža oplata, Ulica Ivana Zakmardija Dijankovečkog 20, 48260 Križevci</derivirana_varijabla>
  </DomainObject.Predmet.StrankaFormatedWithAdress>
  <DomainObject.Predmet.StrankaFormatedWithAdressOIB>
    <izvorni_sadrzaj> M GRADNJA d.o.o., OIB 49197688662, Zelengajska 4, 49243 Oroslavje; PIM OPLATA društvo s ograničenom odgovornošću proizvodnja i montaža oplata, OIB 04114724143, Ulica Ivana Zakmardija Dijankovečkog 20, 48260 Križevci</izvorni_sadrzaj>
    <derivirana_varijabla naziv="DomainObject.Predmet.StrankaFormatedWithAdressOIB_1"> M GRADNJA d.o.o., OIB 49197688662, Zelengajska 4, 49243 Oroslavje; PIM OPLATA društvo s ograničenom odgovornošću proizvodnja i montaža oplata, OIB 04114724143, Ulica Ivana Zakmardija Dijankovečkog 20, 48260 Križevci</derivirana_varijabla>
  </DomainObject.Predmet.StrankaFormatedWithAdressOIB>
  <DomainObject.Predmet.StrankaWithAdress>
    <izvorni_sadrzaj>M GRADNJA d.o.o. Zelengajska 4,49243 Oroslavje,PIM OPLATA društvo s ograničenom odgovornošću proizvodnja i montaža oplata Ulica Ivana Zakmardija Dijankovečkog 20,48260 Križevci</izvorni_sadrzaj>
    <derivirana_varijabla naziv="DomainObject.Predmet.StrankaWithAdress_1">M GRADNJA d.o.o. Zelengajska 4,49243 Oroslavje,PIM OPLATA društvo s ograničenom odgovornošću proizvodnja i montaža oplata Ulica Ivana Zakmardija Dijankovečkog 20,48260 Križevci</derivirana_varijabla>
  </DomainObject.Predmet.StrankaWithAdress>
  <DomainObject.Predmet.StrankaWithAdressOIB>
    <izvorni_sadrzaj>M GRADNJA d.o.o., OIB 49197688662, Zelengajska 4,49243 Oroslavje,PIM OPLATA društvo s ograničenom odgovornošću proizvodnja i montaža oplata, OIB 04114724143, Ulica Ivana Zakmardija Dijankovečkog 20,48260 Križevci</izvorni_sadrzaj>
    <derivirana_varijabla naziv="DomainObject.Predmet.StrankaWithAdressOIB_1">M GRADNJA d.o.o., OIB 49197688662, Zelengajska 4,49243 Oroslavje,PIM OPLATA društvo s ograničenom odgovornošću proizvodnja i montaža oplata, OIB 04114724143, Ulica Ivana Zakmardija Dijankovečkog 20,48260 Križevci</derivirana_varijabla>
  </DomainObject.Predmet.StrankaWithAdressOIB>
  <DomainObject.Predmet.StrankaNazivFormated>
    <izvorni_sadrzaj>M GRADNJA d.o.o.,PIM OPLATA društvo s ograničenom odgovornošću proizvodnja i montaža oplata</izvorni_sadrzaj>
    <derivirana_varijabla naziv="DomainObject.Predmet.StrankaNazivFormated_1">M GRADNJA d.o.o.,PIM OPLATA društvo s ograničenom odgovornošću proizvodnja i montaža oplata</derivirana_varijabla>
  </DomainObject.Predmet.StrankaNazivFormated>
  <DomainObject.Predmet.StrankaNazivFormatedOIB>
    <izvorni_sadrzaj>M GRADNJA d.o.o., OIB 49197688662,PIM OPLATA društvo s ograničenom odgovornošću proizvodnja i montaža oplata, OIB 04114724143</izvorni_sadrzaj>
    <derivirana_varijabla naziv="DomainObject.Predmet.StrankaNazivFormatedOIB_1">M GRADNJA d.o.o., OIB 49197688662,PIM OPLATA društvo s ograničenom odgovornošću proizvodnja i montaža oplata, OIB 04114724143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 GRADNJA d.o.o.</item>
      <item>PIM OPLATA društvo s ograničenom odgovornošću proizvodnja i montaža oplata</item>
    </izvorni_sadrzaj>
    <derivirana_varijabla naziv="DomainObject.Predmet.StrankaListFormated_1">
      <item>M GRADNJA d.o.o.</item>
      <item>PIM OPLATA društvo s ograničenom odgovornošću proizvodnja i montaža oplata</item>
    </derivirana_varijabla>
  </DomainObject.Predmet.StrankaListFormated>
  <DomainObject.Predmet.StrankaList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FormatedOIB_1">
      <item>M GRADNJA d.o.o., OIB 49197688662</item>
      <item>PIM OPLATA društvo s ograničenom odgovornošću proizvodnja i montaža oplata, OIB 04114724143</item>
    </derivirana_varijabla>
  </DomainObject.Predmet.StrankaListFormatedOIB>
  <DomainObject.Predmet.StrankaListFormatedWithAdress>
    <izvorni_sadrzaj>
      <item>M GRADNJA d.o.o., Zelengajska 4, 49243 Oroslavje</item>
      <item>PIM OPLATA društvo s ograničenom odgovornošću proizvodnja i montaža oplata, Ulica Ivana Zakmardija Dijankovečkog 20, 48260 Križevci</item>
    </izvorni_sadrzaj>
    <derivirana_varijabla naziv="DomainObject.Predmet.StrankaListFormatedWithAdress_1">
      <item>M GRADNJA d.o.o., Zelengajska 4, 49243 Oroslavje</item>
      <item>PIM OPLATA društvo s ograničenom odgovornošću proizvodnja i montaža oplata, Ulica Ivana Zakmardija Dijankovečkog 20, 48260 Križevci</item>
    </derivirana_varijabla>
  </DomainObject.Predmet.StrankaListFormatedWithAdress>
  <DomainObject.Predmet.StrankaListFormatedWithAdressOIB>
    <izvorni_sadrzaj>
      <item>M GRADNJA d.o.o., OIB 49197688662, Zelengajska 4, 49243 Oroslavje</item>
      <item>PIM OPLATA društvo s ograničenom odgovornošću proizvodnja i montaža oplata, OIB 04114724143, Ulica Ivana Zakmardija Dijankovečkog 20, 48260 Križevci</item>
    </izvorni_sadrzaj>
    <derivirana_varijabla naziv="DomainObject.Predmet.StrankaListFormatedWithAdressOIB_1">
      <item>M GRADNJA d.o.o., OIB 49197688662, Zelengajska 4, 49243 Oroslavje</item>
      <item>PIM OPLATA društvo s ograničenom odgovornošću proizvodnja i montaža oplata, OIB 04114724143, Ulica Ivana Zakmardija Dijankovečkog 20, 48260 Križevci</item>
    </derivirana_varijabla>
  </DomainObject.Predmet.StrankaListFormatedWithAdressOIB>
  <DomainObject.Predmet.StrankaListNazivFormated>
    <izvorni_sadrzaj>
      <item>M GRADNJA d.o.o.</item>
      <item>PIM OPLATA društvo s ograničenom odgovornošću proizvodnja i montaža oplata</item>
    </izvorni_sadrzaj>
    <derivirana_varijabla naziv="DomainObject.Predmet.StrankaListNazivFormated_1">
      <item>M GRADNJA d.o.o.</item>
      <item>PIM OPLATA društvo s ograničenom odgovornošću proizvodnja i montaža oplata</item>
    </derivirana_varijabla>
  </DomainObject.Predmet.StrankaListNazivFormated>
  <DomainObject.Predmet.StrankaListNaziv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NazivFormatedOIB_1">
      <item>M GRADNJA d.o.o., OIB 49197688662</item>
      <item>PIM OPLATA društvo s ograničenom odgovornošću proizvodnja i montaža oplata, OIB 04114724143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 i dr.</izvorni_sadrzaj>
    <derivirana_varijabla naziv="DomainObject.Predmet.StrankaIDrugi_1">M GRADNJA d.o.o. i dr.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 i dr.</izvorni_sadrzaj>
    <derivirana_varijabla naziv="DomainObject.Predmet.StrankaIDrugiAdressOIB_1">M GRADNJA d.o.o., OIB 49197688662, Zelengajska 4, 49243 Oroslavje i dr.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  <item>PIM OPLATA društvo s ograničenom odgovornošću proizvodnja i montaža oplata</item>
    </izvorni_sadrzaj>
    <derivirana_varijabla naziv="DomainObject.Predmet.SudioniciListNaziv_1">
      <item>M GRADNJA d.o.o.</item>
      <item>M GRADNJA d.o.o.</item>
      <item>PIM OPLATA društvo s ograničenom odgovornošću proizvodnja i montaža oplata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04114724143</item>
    </izvorni_sadrzaj>
    <derivirana_varijabla naziv="DomainObject.Predmet.SudioniciListNazivOIB_1">
      <item>, OIB 49197688662</item>
      <item>, OIB 49197688662</item>
      <item>, OIB 04114724143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881</properties:Words>
  <properties:Characters>5153</properties:Characters>
  <properties:Lines>96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2016-06-06T13:03:00Z</dcterms:created>
  <dc:creator>Vinka Mihalinčić</dc:creator>
  <cp:lastModifiedBy>Vinka Mihalinčić</cp:lastModifiedBy>
  <dcterms:modified xmlns:xsi="http://www.w3.org/2001/XMLSchema-instance" xsi:type="dcterms:W3CDTF">2016-06-07T11:50:00Z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