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1581" w14:paraId="1781581" w:rsidRDefault="004517E0" w:rsidP="001940FB" w:rsidR="004517E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B553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517E0" w:rsidP="00AA6BCF" w:rsidR="004517E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517E0" w:rsidR="004517E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517E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517E0" w:rsidP="004517E0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517E0" w:rsidP="00AA6BCF" w:rsidR="004517E0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517E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517E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82879" w:rsidRPr="00C82879">
        <w:rPr>
          <w:rFonts w:cs="Calibri" w:hAnsi="Calibri" w:ascii="Calibri"/>
        </w:rPr>
        <w:t>FILIP PELIĆ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,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517E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2B553A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82879" w:rsidRPr="00C82879">
        <w:rPr>
          <w:rFonts w:cs="Calibri" w:hAnsi="Calibri" w:ascii="Calibri"/>
        </w:rPr>
        <w:t xml:space="preserve">26.681,05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82879" w:rsidRPr="00C82879">
        <w:rPr>
          <w:rFonts w:cs="Calibri" w:hAnsi="Calibri" w:ascii="Calibri"/>
        </w:rPr>
        <w:t xml:space="preserve">25.575,35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82879" w:rsidRPr="00C82879">
        <w:rPr>
          <w:rFonts w:cs="Calibri" w:hAnsi="Calibri" w:ascii="Calibri"/>
        </w:rPr>
        <w:t xml:space="preserve">1.105,70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517E0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517E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517E0" w:rsidRPr="004517E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517E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2879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C82879">
              <w:rPr>
                <w:rFonts w:cs="Calibri" w:hAnsi="Calibri" w:ascii="Calibri"/>
              </w:rPr>
              <w:t>FILIP PELIĆ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C82879">
              <w:rPr>
                <w:rFonts w:cs="Calibri" w:hAnsi="Calibri" w:ascii="Calibri"/>
              </w:rPr>
              <w:t>Lovretska 21, Split</w:t>
            </w:r>
            <w:r w:rsidR="00575392" w:rsidRPr="00E23814">
              <w:rPr>
                <w:rFonts w:cs="Calibri" w:hAnsi="Calibri" w:ascii="Calibri"/>
                <w:color w:val="FF0000"/>
              </w:rPr>
              <w:t>,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8E79D9">
              <w:rPr>
                <w:rFonts w:cs="Calibri" w:hAnsi="Calibri" w:ascii="Calibri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C82879">
              <w:rPr>
                <w:rFonts w:cs="Calibri" w:hAnsi="Calibri" w:ascii="Calibri"/>
              </w:rPr>
              <w:t>93208676858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2879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82879">
              <w:rPr>
                <w:rFonts w:cs="Calibri" w:hAnsi="Calibri" w:ascii="Calibri"/>
              </w:rPr>
              <w:t>Ugovor o štednom depozitu broj 81-70-50100-8,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8287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2879">
              <w:rPr>
                <w:rFonts w:cs="Calibri" w:hAnsi="Calibri" w:ascii="Calibri"/>
              </w:rPr>
              <w:t xml:space="preserve">26.681,05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8287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2879">
              <w:rPr>
                <w:rFonts w:cs="Calibri" w:hAnsi="Calibri" w:ascii="Calibri"/>
              </w:rPr>
              <w:t xml:space="preserve">25.575,35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C82879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2879">
              <w:rPr>
                <w:rFonts w:cs="Calibri" w:hAnsi="Calibri" w:ascii="Calibri"/>
              </w:rPr>
              <w:t xml:space="preserve">1.105,70 </w:t>
            </w:r>
            <w:r w:rsidR="00F20B3B" w:rsidRPr="00F20B3B">
              <w:rPr>
                <w:rFonts w:cs="Calibri" w:hAnsi="Calibri" w:ascii="Calibri"/>
              </w:rPr>
              <w:t>kn</w:t>
            </w:r>
          </w:p>
        </w:tc>
      </w:tr>
    </w:tbl>
    <w:p w:rsidRDefault="004517E0" w:rsidP="000B6067" w:rsidR="004517E0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B6067" w:rsidP="000B6067" w:rsidR="000B606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61C0F" w:rsidP="000B6067" w:rsidR="000B606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067" w:rsidP="000B6067" w:rsidR="000B606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B6067" w:rsidP="000B6067" w:rsidR="000B606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B6067" w:rsidP="000B6067" w:rsidR="000B606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B6067" w:rsidP="000B6067" w:rsidR="000B606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B6067" w:rsidP="000B6067" w:rsidR="000B606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B40" w:rsidR="00A91B40">
      <w:pPr>
        <w:spacing w:after="0"/>
      </w:pPr>
      <w:r>
        <w:separator/>
      </w:r>
    </w:p>
  </w:endnote>
  <w:endnote w:id="0" w:type="continuationSeparator">
    <w:p w:rsidRDefault="00A91B40" w:rsidR="00A91B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B40" w:rsidR="00A91B40">
      <w:pPr>
        <w:spacing w:after="0"/>
      </w:pPr>
      <w:r>
        <w:separator/>
      </w:r>
    </w:p>
  </w:footnote>
  <w:footnote w:id="0" w:type="continuationSeparator">
    <w:p w:rsidRDefault="00A91B40" w:rsidR="00A91B4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35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067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271D6"/>
    <w:rsid w:val="002303FA"/>
    <w:rsid w:val="00231E41"/>
    <w:rsid w:val="0023293A"/>
    <w:rsid w:val="00235B5D"/>
    <w:rsid w:val="00236135"/>
    <w:rsid w:val="002361A8"/>
    <w:rsid w:val="00240F9F"/>
    <w:rsid w:val="0024164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553A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17E0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352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66A7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1C0F"/>
    <w:rsid w:val="00762393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1A20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79D9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1B40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9C5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2879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3E22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56C1F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325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3AAA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35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35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35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35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35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35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35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35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44784-738D-429B-8D53-FDA6A5A5A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1421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St-651/2017-149 / Podnesak - Podnesak (-149.docx)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