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7466" w14:paraId="0c97466" w:rsidRDefault="00A16660" w:rsidP="00A16660" w:rsidR="00A16660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32B37">
        <w:t xml:space="preserve">FINANCIJSKA AGENCIJA Regionalni centar Osijek, L. </w:t>
      </w:r>
      <w:proofErr w:type="spellStart"/>
      <w:r w:rsidR="00A32B37">
        <w:t>Jägera</w:t>
      </w:r>
      <w:proofErr w:type="spellEnd"/>
      <w:r w:rsidR="00A32B37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3F497C">
        <w:t xml:space="preserve">JESENI j.d.o.o., Vinkovci, Hansa </w:t>
      </w:r>
      <w:proofErr w:type="spellStart"/>
      <w:r w:rsidR="003F497C">
        <w:t>Dietricha</w:t>
      </w:r>
      <w:proofErr w:type="spellEnd"/>
      <w:r w:rsidR="003F497C">
        <w:t xml:space="preserve"> </w:t>
      </w:r>
      <w:proofErr w:type="spellStart"/>
      <w:r w:rsidR="003F497C">
        <w:t>Genschera</w:t>
      </w:r>
      <w:proofErr w:type="spellEnd"/>
      <w:r w:rsidR="003F497C">
        <w:t xml:space="preserve"> 40, MBS: 030163835, OIB: 55586514151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3F497C">
        <w:rPr>
          <w:color w:val="000000"/>
        </w:rPr>
        <w:t>6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F497C">
        <w:t xml:space="preserve">JESENI j.d.o.o., Vinkovci, Hansa </w:t>
      </w:r>
      <w:proofErr w:type="spellStart"/>
      <w:r w:rsidR="003F497C">
        <w:t>Dietricha</w:t>
      </w:r>
      <w:proofErr w:type="spellEnd"/>
      <w:r w:rsidR="003F497C">
        <w:t xml:space="preserve"> </w:t>
      </w:r>
      <w:proofErr w:type="spellStart"/>
      <w:r w:rsidR="003F497C">
        <w:t>Genschera</w:t>
      </w:r>
      <w:proofErr w:type="spellEnd"/>
      <w:r w:rsidR="003F497C">
        <w:t xml:space="preserve"> 40, MBS: 030163835, OIB: 55586514151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13.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3F497C">
        <w:rPr>
          <w:b/>
          <w:u w:val="single"/>
        </w:rPr>
        <w:t>2</w:t>
      </w:r>
      <w:r w:rsidR="00C11680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170A4">
      <w:pPr>
        <w:jc w:val="both"/>
      </w:pPr>
      <w:r>
        <w:t>-zakonski zastupnik dužnika</w:t>
      </w:r>
      <w:r w:rsidR="005368E5">
        <w:t xml:space="preserve"> – direktor </w:t>
      </w:r>
      <w:r w:rsidR="003F497C" w:rsidRPr="003F497C">
        <w:t xml:space="preserve">Krešimir </w:t>
      </w:r>
      <w:proofErr w:type="spellStart"/>
      <w:r w:rsidR="003F497C" w:rsidRPr="003F497C">
        <w:t>Bogdanović</w:t>
      </w:r>
      <w:proofErr w:type="spellEnd"/>
      <w:r w:rsidR="003F497C" w:rsidRPr="003F497C">
        <w:t>, OIB: 10005319136</w:t>
      </w:r>
      <w:r w:rsidR="005368E5">
        <w:t xml:space="preserve">, </w:t>
      </w:r>
      <w:r w:rsidR="003F497C" w:rsidRPr="003F497C">
        <w:t xml:space="preserve">Vinkovci, Hansa </w:t>
      </w:r>
      <w:proofErr w:type="spellStart"/>
      <w:r w:rsidR="003F497C" w:rsidRPr="003F497C">
        <w:t>Dietricha</w:t>
      </w:r>
      <w:proofErr w:type="spellEnd"/>
      <w:r w:rsidR="003F497C" w:rsidRPr="003F497C">
        <w:t xml:space="preserve"> </w:t>
      </w:r>
      <w:proofErr w:type="spellStart"/>
      <w:r w:rsidR="003F497C" w:rsidRPr="003F497C">
        <w:t>Genschera</w:t>
      </w:r>
      <w:proofErr w:type="spellEnd"/>
      <w:r w:rsidR="003F497C" w:rsidRPr="003F497C">
        <w:t xml:space="preserve"> 40</w:t>
      </w: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3F497C">
        <w:t>6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3F497C" w:rsidR="0044216B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>zakonski zastupnik</w:t>
      </w:r>
      <w:r w:rsidR="00527AA7" w:rsidRPr="0044216B">
        <w:rPr>
          <w:color w:val="000000"/>
        </w:rPr>
        <w:t xml:space="preserve"> dužnika</w:t>
      </w:r>
      <w:r w:rsidR="00C342B1" w:rsidRPr="00C342B1">
        <w:t xml:space="preserve"> </w:t>
      </w:r>
      <w:r w:rsidR="003F497C" w:rsidRPr="003F497C">
        <w:t xml:space="preserve">Krešimir </w:t>
      </w:r>
      <w:proofErr w:type="spellStart"/>
      <w:r w:rsidR="003F497C" w:rsidRPr="003F497C">
        <w:t>Bogdanović</w:t>
      </w:r>
      <w:proofErr w:type="spellEnd"/>
      <w:r w:rsidR="003F497C" w:rsidRPr="003F497C">
        <w:t xml:space="preserve">, Vinkovci, Hansa </w:t>
      </w:r>
      <w:proofErr w:type="spellStart"/>
      <w:r w:rsidR="003F497C" w:rsidRPr="003F497C">
        <w:t>Dietricha</w:t>
      </w:r>
      <w:proofErr w:type="spellEnd"/>
      <w:r w:rsidR="003F497C" w:rsidRPr="003F497C">
        <w:t xml:space="preserve"> </w:t>
      </w:r>
      <w:proofErr w:type="spellStart"/>
      <w:r w:rsidR="003F497C" w:rsidRPr="003F497C">
        <w:t>Genschera</w:t>
      </w:r>
      <w:proofErr w:type="spellEnd"/>
      <w:r w:rsidR="003F497C" w:rsidRPr="003F497C">
        <w:t xml:space="preserve"> 40</w:t>
      </w:r>
    </w:p>
    <w:p w:rsidRDefault="00527AA7" w:rsidP="00527AA7" w:rsidR="0033460E" w:rsidRPr="0044216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44216B">
        <w:rPr>
          <w:color w:val="000000"/>
        </w:rPr>
        <w:t xml:space="preserve">R </w:t>
      </w:r>
      <w:r w:rsidR="0044216B">
        <w:rPr>
          <w:color w:val="000000"/>
        </w:rPr>
        <w:t>13.11.2018</w:t>
      </w:r>
      <w:r w:rsidRPr="0044216B">
        <w:rPr>
          <w:color w:val="000000"/>
        </w:rPr>
        <w:t>. u 9,</w:t>
      </w:r>
      <w:r w:rsidR="003F497C">
        <w:rPr>
          <w:color w:val="000000"/>
        </w:rPr>
        <w:t>2</w:t>
      </w:r>
      <w:r w:rsidRPr="0044216B">
        <w:rPr>
          <w:color w:val="000000"/>
        </w:rPr>
        <w:t>0</w:t>
      </w:r>
      <w:r w:rsidR="0044216B">
        <w:rPr>
          <w:color w:val="000000"/>
        </w:rPr>
        <w:t xml:space="preserve"> sati</w:t>
      </w:r>
    </w:p>
    <w:sectPr w:rsidR="0033460E" w:rsidRPr="0044216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E3C" w:rsidR="003A2E3C">
      <w:r>
        <w:separator/>
      </w:r>
    </w:p>
  </w:endnote>
  <w:endnote w:id="0" w:type="continuationSeparator">
    <w:p w:rsidRDefault="003A2E3C" w:rsidR="003A2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E3C" w:rsidR="003A2E3C">
      <w:r>
        <w:separator/>
      </w:r>
    </w:p>
  </w:footnote>
  <w:footnote w:id="0" w:type="continuationSeparator">
    <w:p w:rsidRDefault="003A2E3C" w:rsidR="003A2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3F497C" w:rsidR="004F62DE">
    <w:pPr>
      <w:pStyle w:val="Zaglavlje"/>
    </w:pPr>
    <w:r>
      <w:tab/>
    </w:r>
    <w:r>
      <w:tab/>
    </w:r>
    <w:r w:rsidRPr="003F497C">
      <w:t>7 St-840/18-</w:t>
    </w:r>
    <w:r>
      <w:t>8</w:t>
    </w:r>
    <w:r w:rsidR="004F62DE">
      <w:tab/>
    </w:r>
    <w:r w:rsidR="004F62D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2E3C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361E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6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236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36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6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6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216B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6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236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36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6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6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JESENI j.d.o.o. za uslužne djelatnosti zastupanog po punomoćniku Krešimir Bogdanović</izvorni_sadrzaj>
    <derivirana_varijabla naziv="DomainObject.Predmet.ProtustrankaFormated_1">  JESENI j.d.o.o. za uslužne djelatnosti zastupanog po punomoćniku Krešimir Bogdanović</derivirana_varijabla>
  </DomainObject.Predmet.ProtustrankaFormated>
  <DomainObject.Predmet.ProtustrankaFormatedOIB>
    <izvorni_sadrzaj>  JESENI j.d.o.o. za uslužne djelatnosti, OIB 55586514151 zastupanog po punomoćniku Krešimir Bogdanović</izvorni_sadrzaj>
    <derivirana_varijabla naziv="DomainObject.Predmet.ProtustrankaFormatedOIB_1">  JESENI j.d.o.o. za uslužne djelatnosti, OIB 55586514151 zastupanog po punomoćniku Krešimir Bogdanović</derivirana_varijabla>
  </DomainObject.Predmet.ProtustrankaFormatedOIB>
  <DomainObject.Predmet.ProtustrankaFormatedWithAdress>
    <izvorni_sadrzaj> JESENI j.d.o.o. za uslužne djelatnosti, Hansa Dietricha Genschera 40, 32100 Vinkovci zastupanog po punomoćniku Krešimir Bogdanović</izvorni_sadrzaj>
    <derivirana_varijabla naziv="DomainObject.Predmet.ProtustrankaFormatedWithAdress_1"> JESENI j.d.o.o. za uslužne djelatnosti, Hansa Dietricha Genschera 40, 32100 Vinkovci zastupanog po punomoćniku Krešimir Bogdanović</derivirana_varijabla>
  </DomainObject.Predmet.ProtustrankaFormatedWithAdress>
  <DomainObject.Predmet.ProtustrankaFormatedWithAdressOIB>
    <izvorni_sadrzaj> JESENI j.d.o.o. za uslužne djelatnosti, OIB 55586514151, Hansa Dietricha Genschera 40, 32100 Vinkovci zastupanog po punomoćniku Krešimir Bogdanović</izvorni_sadrzaj>
    <derivirana_varijabla naziv="DomainObject.Predmet.ProtustrankaFormatedWithAdressOIB_1"> JESENI j.d.o.o. za uslužne djelatnosti, OIB 55586514151, Hansa Dietricha Genschera 40, 32100 Vinkovci zastupanog po punomoćniku Krešimir Bogdanović</derivirana_varijabla>
  </DomainObject.Predmet.ProtustrankaFormatedWithAdressOIB>
  <DomainObject.Predmet.ProtustrankaWithAdress>
    <izvorni_sadrzaj>JESENI j.d.o.o. za uslužne djelatnosti Hansa Dietricha Genschera 40, 32100 Vinkovci</izvorni_sadrzaj>
    <derivirana_varijabla naziv="DomainObject.Predmet.ProtustrankaWithAdress_1">JESENI j.d.o.o. za uslužne djelatnosti Hansa Dietricha Genschera 40, 32100 Vinkovci</derivirana_varijabla>
  </DomainObject.Predmet.ProtustrankaWithAdress>
  <DomainObject.Predmet.ProtustrankaWithAdressOIB>
    <izvorni_sadrzaj>JESENI j.d.o.o. za uslužne djelatnosti, OIB 55586514151, Hansa Dietricha Genschera 40, 32100 Vinkovci</izvorni_sadrzaj>
    <derivirana_varijabla naziv="DomainObject.Predmet.ProtustrankaWithAdressOIB_1">JESENI j.d.o.o. za uslužne djelatnosti, OIB 55586514151, Hansa Dietricha Genschera 40, 32100 Vinkovci</derivirana_varijabla>
  </DomainObject.Predmet.ProtustrankaWithAdressOIB>
  <DomainObject.Predmet.ProtustrankaNazivFormated>
    <izvorni_sadrzaj>JESENI j.d.o.o. za uslužne djelatnosti</izvorni_sadrzaj>
    <derivirana_varijabla naziv="DomainObject.Predmet.ProtustrankaNazivFormated_1">JESENI j.d.o.o. za uslužne djelatnosti</derivirana_varijabla>
  </DomainObject.Predmet.ProtustrankaNazivFormated>
  <DomainObject.Predmet.ProtustrankaNazivFormatedOIB>
    <izvorni_sadrzaj>JESENI j.d.o.o. za uslužne djelatnosti, OIB 55586514151</izvorni_sadrzaj>
    <derivirana_varijabla naziv="DomainObject.Predmet.ProtustrankaNazivFormatedOIB_1">JESENI j.d.o.o. za uslužne djelatnosti, OIB 55586514151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JESENI j.d.o.o. za uslužne djelatnosti zastupanog po punomoćniku Krešimir Bogdanović</item>
    </izvorni_sadrzaj>
    <derivirana_varijabla naziv="DomainObject.Predmet.ProtuStrankaListFormated_1">
      <item>JESENI j.d.o.o. za uslužne djelatnosti zastupanog po punomoćniku Krešimir Bogdanović</item>
    </derivirana_varijabla>
  </DomainObject.Predmet.ProtuStrankaListFormated>
  <DomainObject.Predmet.ProtuStrankaListFormatedOIB>
    <izvorni_sadrzaj>
      <item>JESENI j.d.o.o. za uslužne djelatnosti, OIB 55586514151 zastupanog po punomoćniku Krešimir Bogdanović</item>
    </izvorni_sadrzaj>
    <derivirana_varijabla naziv="DomainObject.Predmet.ProtuStrankaListFormatedOIB_1">
      <item>JESENI j.d.o.o. za uslužne djelatnosti, OIB 55586514151 zastupanog po punomoćniku Krešimir Bogdanović</item>
    </derivirana_varijabla>
  </DomainObject.Predmet.ProtuStrankaListFormatedOIB>
  <DomainObject.Predmet.ProtuStrankaListFormatedWithAdress>
    <izvorni_sadrzaj>
      <item>JESENI j.d.o.o. za uslužne djelatnosti, Hansa Dietricha Genschera 40, 32100 Vinkovci zastupanog po punomoćniku Krešimir Bogdanović</item>
    </izvorni_sadrzaj>
    <derivirana_varijabla naziv="DomainObject.Predmet.ProtuStrankaListFormatedWithAdress_1">
      <item>JESENI j.d.o.o. za uslužne djelatnosti, Hansa Dietricha Genschera 40, 32100 Vinkovci zastupanog po punomoćniku Krešimir Bogdanović</item>
    </derivirana_varijabla>
  </DomainObject.Predmet.ProtuStrankaListFormatedWithAdress>
  <DomainObject.Predmet.ProtuStrankaListFormatedWithAdressOIB>
    <izvorni_sadrzaj>
      <item>JESENI j.d.o.o. za uslužne djelatnosti, OIB 55586514151, Hansa Dietricha Genschera 40, 32100 Vinkovci zastupanog po punomoćniku Krešimir Bogdanović</item>
    </izvorni_sadrzaj>
    <derivirana_varijabla naziv="DomainObject.Predmet.ProtuStrankaListFormatedWithAdressOIB_1">
      <item>JESENI j.d.o.o. za uslužne djelatnosti, OIB 55586514151, Hansa Dietricha Genschera 40, 32100 Vinkovci zastupanog po punomoćniku Krešimir Bogdanović</item>
    </derivirana_varijabla>
  </DomainObject.Predmet.ProtuStrankaListFormatedWithAdressOIB>
  <DomainObject.Predmet.ProtuStrankaListNazivFormated>
    <izvorni_sadrzaj>
      <item>JESENI j.d.o.o. za uslužne djelatnosti</item>
    </izvorni_sadrzaj>
    <derivirana_varijabla naziv="DomainObject.Predmet.ProtuStrankaListNazivFormated_1">
      <item>JESENI j.d.o.o. za uslužne djelatnosti</item>
    </derivirana_varijabla>
  </DomainObject.Predmet.ProtuStrankaListNazivFormated>
  <DomainObject.Predmet.ProtuStrankaListNazivFormatedOIB>
    <izvorni_sadrzaj>
      <item>JESENI j.d.o.o. za uslužne djelatnosti, OIB 55586514151</item>
    </izvorni_sadrzaj>
    <derivirana_varijabla naziv="DomainObject.Predmet.ProtuStrankaListNazivFormatedOIB_1">
      <item>JESENI j.d.o.o. za uslužne djelatnosti, OIB 55586514151</item>
    </derivirana_varijabla>
  </DomainObject.Predmet.ProtuStrankaListNazivFormatedOIB>
  <DomainObject.Predmet.OstaliListFormated>
    <izvorni_sadrzaj>
      <item>Krešimir Bogdanović punomoćnik sudionika u postupku JESENI j.d.o.o. za uslužne djelatnosti</item>
      <item>Županijsko državno odvjetništvo u Vukovaru</item>
    </izvorni_sadrzaj>
    <derivirana_varijabla naziv="DomainObject.Predmet.OstaliListFormated_1">
      <item>Krešimir Bogdanović punomoćnik sudionika u postupku JESENI j.d.o.o. za uslužne djelatnosti</item>
      <item>Županijsko državno odvjetništvo u Vukovaru</item>
    </derivirana_varijabla>
  </DomainObject.Predmet.OstaliListFormated>
  <DomainObject.Predmet.OstaliListFormatedOIB>
    <izvorni_sadrzaj>
      <item>Krešimir Bogdanović, OIB 10005319136 punomoćnik sudionika u postupku JESENI j.d.o.o. za uslužne djelatnosti</item>
      <item>Županijsko državno odvjetništvo u Vukovaru, OIB 81618487055</item>
    </izvorni_sadrzaj>
    <derivirana_varijabla naziv="DomainObject.Predmet.OstaliListFormatedOIB_1">
      <item>Krešimir Bogdanović, OIB 10005319136 punomoćnik sudionika u postupku JESENI j.d.o.o. za uslužne djelatnosti</item>
      <item>Županijsko državno odvjetništvo u Vukovaru, OIB 81618487055</item>
    </derivirana_varijabla>
  </DomainObject.Predmet.OstaliListFormatedOIB>
  <DomainObject.Predmet.OstaliListFormatedWithAdress>
    <izvorni_sadrzaj>
      <item>Krešimir Bogdanović, Hansa Dietricha Genschera 40, 32100 Vinkovci punomoćnik sudionika u postupku JESENI j.d.o.o. za uslužne djelatnosti</item>
      <item>Županijsko državno odvjetništvo u Vukovaru, Ulica Andrije Hebranga 2, 32000 Vukovar</item>
    </izvorni_sadrzaj>
    <derivirana_varijabla naziv="DomainObject.Predmet.OstaliListFormatedWithAdress_1">
      <item>Krešimir Bogdanović, Hansa Dietricha Genschera 40, 32100 Vinkovci punomoćnik sudionika u postupku JESENI j.d.o.o. za uslužne djelatnosti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Krešimir Bogdanović, OIB 10005319136, Hansa Dietricha Genschera 40, 32100 Vinkovci punomoćnik sudionika u postupku JESENI j.d.o.o. za uslužne djelatnosti</item>
      <item>Županijsko državno odvjetništvo u Vukovaru, OIB 81618487055, Ulica Andrije Hebranga 2, 32000 Vukovar</item>
    </izvorni_sadrzaj>
    <derivirana_varijabla naziv="DomainObject.Predmet.OstaliListFormatedWithAdressOIB_1">
      <item>Krešimir Bogdanović, OIB 10005319136, Hansa Dietricha Genschera 40, 32100 Vinkovci punomoćnik sudionika u postupku JESENI j.d.o.o. za uslužne djelatnosti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Krešimir Bogdanović</item>
      <item>Županijsko državno odvjetništvo u Vukovaru</item>
    </izvorni_sadrzaj>
    <derivirana_varijabla naziv="DomainObject.Predmet.OstaliListNazivFormated_1">
      <item>Krešimir Bogdanović</item>
      <item>Županijsko državno odvjetništvo u Vukovaru</item>
    </derivirana_varijabla>
  </DomainObject.Predmet.OstaliListNazivFormated>
  <DomainObject.Predmet.OstaliListNazivFormatedOIB>
    <izvorni_sadrzaj>
      <item>Krešimir Bogdanović, OIB 10005319136</item>
      <item>Županijsko državno odvjetništvo u Vukovaru, OIB 81618487055</item>
    </izvorni_sadrzaj>
    <derivirana_varijabla naziv="DomainObject.Predmet.OstaliListNazivFormatedOIB_1">
      <item>Krešimir Bogdanović, OIB 10005319136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JESENI j.d.o.o. za uslužne djelatnosti</izvorni_sadrzaj>
    <derivirana_varijabla naziv="DomainObject.Predmet.ProtustrankaIDrugi_1">JESENI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JESENI j.d.o.o. za uslužne djelatnosti, OIB 55586514151, Hansa Dietricha Genschera 40, 32100 Vinkovci</izvorni_sadrzaj>
    <derivirana_varijabla naziv="DomainObject.Predmet.ProtustrankaIDrugiAdressOIB_1">JESENI j.d.o.o. za uslužne djelatnosti, OIB 55586514151, Hansa Dietricha Genschera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JESENI j.d.o.o. za uslužne djelatnosti</item>
      <item>Krešimir Bogdanović</item>
      <item>Županijsko državno odvjetništvo u Vukovaru</item>
    </izvorni_sadrzaj>
    <derivirana_varijabla naziv="DomainObject.Predmet.SudioniciListNaziv_1">
      <item>FINA RC OSIJEK</item>
      <item>JESENI j.d.o.o. za uslužne djelatnosti</item>
      <item>Krešimir Bogdanović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JESENI j.d.o.o. za uslužne djelatnosti, OIB 55586514151, Hansa Dietricha Genschera 40,32100 Vinkovci</item>
      <item>Krešimir Bogdanović, OIB 10005319136, Hansa Dietricha Genschera 40,32100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JESENI j.d.o.o. za uslužne djelatnosti, OIB 55586514151, Hansa Dietricha Genschera 40,32100 Vinkovci</item>
      <item>Krešimir Bogdanović, OIB 10005319136, Hansa Dietricha Genschera 40,32100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55586514151</item>
      <item>, OIB 10005319136</item>
      <item>, OIB 81618487055</item>
    </izvorni_sadrzaj>
    <derivirana_varijabla naziv="DomainObject.Predmet.SudioniciListNazivOIB_1">
      <item>, OIB 85821130368</item>
      <item>, OIB 55586514151</item>
      <item>, OIB 10005319136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St-840/2018-6</izvorni_sadrzaj>
    <derivirana_varijabla naziv="DomainObject.PredzadnjaOdlukaIzPredmeta.Oznaka_1">St-840/2018-6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190</properties:Words>
  <properties:Characters>1074</properties:Characters>
  <properties:Lines>47</properties:Lines>
  <properties:Paragraphs>23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2018-10-16T11:40:00Z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