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4beff1" w14:paraId="44beff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33603">
        <w:rPr>
          <w:rFonts w:hAnsi="Times New Roman" w:ascii="Times New Roman"/>
          <w:b/>
          <w:sz w:val="24"/>
          <w:szCs w:val="24"/>
        </w:rPr>
        <w:t>6154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133603">
        <w:rPr>
          <w:rFonts w:hAnsi="Times New Roman" w:ascii="Times New Roman"/>
          <w:sz w:val="24"/>
          <w:szCs w:val="24"/>
        </w:rPr>
        <w:t>6154</w:t>
      </w:r>
      <w:r w:rsidRPr="00897505">
        <w:rPr>
          <w:rFonts w:hAnsi="Times New Roman" w:ascii="Times New Roman"/>
          <w:sz w:val="24"/>
          <w:szCs w:val="24"/>
        </w:rPr>
        <w:t>/201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33603" w:rsidRPr="00133603">
        <w:rPr>
          <w:rFonts w:hAnsi="Times New Roman" w:ascii="Times New Roman"/>
          <w:sz w:val="24"/>
          <w:szCs w:val="24"/>
        </w:rPr>
        <w:t>UDRUGA ZA POTICANJE I RAZVOJ DRUŠTVA TE UNAPREĐENJE KULTURE, UMJETNOSTI I ZNANOSTI AGREST 3D - u likvidaciji</w:t>
      </w:r>
      <w:r w:rsidR="00F5599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833A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33603" w:rsidRPr="00133603">
        <w:rPr>
          <w:rFonts w:hAnsi="Times New Roman" w:ascii="Times New Roman"/>
          <w:sz w:val="24"/>
          <w:szCs w:val="24"/>
        </w:rPr>
        <w:t>17158281179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20B9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20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2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2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20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2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2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6154</izvorni_sadrzaj>
    <derivirana_varijabla naziv="DomainObject.Predmet.Broj_1">6154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St-6154/2015</izvorni_sadrzaj>
    <derivirana_varijabla naziv="DomainObject.Predmet.OznakaBroj_1">St-6154/2015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I RAZVOJ DRUŠTVA TE UNAPREĐENJE KULTURE, UMJETNOSTI I ZNANOSTI AGREST 3D - u likvidaciji</izvorni_sadrzaj>
    <derivirana_varijabla naziv="DomainObject.Predmet.ProtustrankaFormated_1">  UDRUGA ZA POTICANJE I RAZVOJ DRUŠTVA TE UNAPREĐENJE KULTURE, UMJETNOSTI I ZNANOSTI AGREST 3D - u likvidaciji</derivirana_varijabla>
  </DomainObject.Predmet.ProtustrankaFormated>
  <DomainObject.Predmet.ProtustrankaFormatedOIB>
    <izvorni_sadrzaj>  UDRUGA ZA POTICANJE I RAZVOJ DRUŠTVA TE UNAPREĐENJE KULTURE, UMJETNOSTI I ZNANOSTI AGREST 3D - u likvidaciji, OIB 17158281179</izvorni_sadrzaj>
    <derivirana_varijabla naziv="DomainObject.Predmet.ProtustrankaFormatedOIB_1">  UDRUGA ZA POTICANJE I RAZVOJ DRUŠTVA TE UNAPREĐENJE KULTURE, UMJETNOSTI I ZNANOSTI AGREST 3D - u likvidaciji, OIB 17158281179</derivirana_varijabla>
  </DomainObject.Predmet.ProtustrankaFormatedOIB>
  <DomainObject.Predmet.ProtustrankaFormatedWithAdress>
    <izvorni_sadrzaj> UDRUGA ZA POTICANJE I RAZVOJ DRUŠTVA TE UNAPREĐENJE KULTURE, UMJETNOSTI I ZNANOSTI AGREST 3D - u likvidaciji, Prigorska 12 b, 10000 Zagreb</izvorni_sadrzaj>
    <derivirana_varijabla naziv="DomainObject.Predmet.ProtustrankaFormatedWithAdress_1"> UDRUGA ZA POTICANJE I RAZVOJ DRUŠTVA TE UNAPREĐENJE KULTURE, UMJETNOSTI I ZNANOSTI AGREST 3D - u likvidaciji, Prigorska 12 b, 10000 Zagreb</derivirana_varijabla>
  </DomainObject.Predmet.ProtustrankaFormatedWithAdress>
  <DomainObject.Predmet.ProtustrankaFormatedWithAdressOIB>
    <izvorni_sadrzaj> UDRUGA ZA POTICANJE I RAZVOJ DRUŠTVA TE UNAPREĐENJE KULTURE, UMJETNOSTI I ZNANOSTI AGREST 3D - u likvidaciji, OIB 17158281179, Prigorska 12 b, 10000 Zagreb</izvorni_sadrzaj>
    <derivirana_varijabla naziv="DomainObject.Predmet.ProtustrankaFormatedWithAdressOIB_1"> UDRUGA ZA POTICANJE I RAZVOJ DRUŠTVA TE UNAPREĐENJE KULTURE, UMJETNOSTI I ZNANOSTI AGREST 3D - u likvidaciji, OIB 17158281179, Prigorska 12 b, 10000 Zagreb</derivirana_varijabla>
  </DomainObject.Predmet.ProtustrankaFormatedWithAdressOIB>
  <DomainObject.Predmet.ProtustrankaWithAdress>
    <izvorni_sadrzaj>UDRUGA ZA POTICANJE I RAZVOJ DRUŠTVA TE UNAPREĐENJE KULTURE, UMJETNOSTI I ZNANOSTI AGREST 3D - u likvidaciji Prigorska 12 b, 10000 Zagreb</izvorni_sadrzaj>
    <derivirana_varijabla naziv="DomainObject.Predmet.ProtustrankaWithAdress_1">UDRUGA ZA POTICANJE I RAZVOJ DRUŠTVA TE UNAPREĐENJE KULTURE, UMJETNOSTI I ZNANOSTI AGREST 3D - u likvidaciji Prigorska 12 b, 10000 Zagreb</derivirana_varijabla>
  </DomainObject.Predmet.ProtustrankaWithAdress>
  <DomainObject.Predmet.ProtustrankaWithAdressOIB>
    <izvorni_sadrzaj>UDRUGA ZA POTICANJE I RAZVOJ DRUŠTVA TE UNAPREĐENJE KULTURE, UMJETNOSTI I ZNANOSTI AGREST 3D - u likvidaciji, OIB 17158281179, Prigorska 12 b, 10000 Zagreb</izvorni_sadrzaj>
    <derivirana_varijabla naziv="DomainObject.Predmet.ProtustrankaWithAdressOIB_1">UDRUGA ZA POTICANJE I RAZVOJ DRUŠTVA TE UNAPREĐENJE KULTURE, UMJETNOSTI I ZNANOSTI AGREST 3D - u likvidaciji, OIB 17158281179, Prigorska 12 b, 10000 Zagreb</derivirana_varijabla>
  </DomainObject.Predmet.ProtustrankaWithAdressOIB>
  <DomainObject.Predmet.ProtustrankaNazivFormated>
    <izvorni_sadrzaj>UDRUGA ZA POTICANJE I RAZVOJ DRUŠTVA TE UNAPREĐENJE KULTURE, UMJETNOSTI I ZNANOSTI AGREST 3D - u likvidaciji</izvorni_sadrzaj>
    <derivirana_varijabla naziv="DomainObject.Predmet.ProtustrankaNazivFormated_1">UDRUGA ZA POTICANJE I RAZVOJ DRUŠTVA TE UNAPREĐENJE KULTURE, UMJETNOSTI I ZNANOSTI AGREST 3D - u likvidaciji</derivirana_varijabla>
  </DomainObject.Predmet.ProtustrankaNazivFormated>
  <DomainObject.Predmet.ProtustrankaNazivFormatedOIB>
    <izvorni_sadrzaj>UDRUGA ZA POTICANJE I RAZVOJ DRUŠTVA TE UNAPREĐENJE KULTURE, UMJETNOSTI I ZNANOSTI AGREST 3D - u likvidaciji, OIB 17158281179</izvorni_sadrzaj>
    <derivirana_varijabla naziv="DomainObject.Predmet.ProtustrankaNazivFormatedOIB_1">UDRUGA ZA POTICANJE I RAZVOJ DRUŠTVA TE UNAPREĐENJE KULTURE, UMJETNOSTI I ZNANOSTI AGREST 3D - u likvidaciji, OIB 17158281179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I RAZVOJ DRUŠTVA TE UNAPREĐENJE KULTURE, UMJETNOSTI I ZNANOSTI AGREST 3D - u likvidaciji</item>
    </izvorni_sadrzaj>
    <derivirana_varijabla naziv="DomainObject.Predmet.ProtuStrankaListFormated_1">
      <item>UDRUGA ZA POTICANJE I RAZVOJ DRUŠTVA TE UNAPREĐENJE KULTURE, UMJETNOSTI I ZNANOSTI AGREST 3D - u likvidaciji</item>
    </derivirana_varijabla>
  </DomainObject.Predmet.ProtuStrankaListFormated>
  <DomainObject.Predmet.ProtuStrankaListFormatedOIB>
    <izvorni_sadrzaj>
      <item>UDRUGA ZA POTICANJE I RAZVOJ DRUŠTVA TE UNAPREĐENJE KULTURE, UMJETNOSTI I ZNANOSTI AGREST 3D - u likvidaciji, OIB 17158281179</item>
    </izvorni_sadrzaj>
    <derivirana_varijabla naziv="DomainObject.Predmet.ProtuStrankaListFormatedOIB_1">
      <item>UDRUGA ZA POTICANJE I RAZVOJ DRUŠTVA TE UNAPREĐENJE KULTURE, UMJETNOSTI I ZNANOSTI AGREST 3D - u likvidaciji, OIB 17158281179</item>
    </derivirana_varijabla>
  </DomainObject.Predmet.ProtuStrankaListFormatedOIB>
  <DomainObject.Predmet.ProtuStrankaListFormatedWithAdress>
    <izvorni_sadrzaj>
      <item>UDRUGA ZA POTICANJE I RAZVOJ DRUŠTVA TE UNAPREĐENJE KULTURE, UMJETNOSTI I ZNANOSTI AGREST 3D - u likvidaciji, Prigorska 12 b, 10000 Zagreb</item>
    </izvorni_sadrzaj>
    <derivirana_varijabla naziv="DomainObject.Predmet.ProtuStrankaListFormatedWithAdress_1">
      <item>UDRUGA ZA POTICANJE I RAZVOJ DRUŠTVA TE UNAPREĐENJE KULTURE, UMJETNOSTI I ZNANOSTI AGREST 3D - u likvidaciji, Prigorska 12 b, 10000 Zagreb</item>
    </derivirana_varijabla>
  </DomainObject.Predmet.ProtuStrankaListFormatedWithAdress>
  <DomainObject.Predmet.ProtuStrankaListFormatedWithAdressOIB>
    <izvorni_sadrzaj>
      <item>UDRUGA ZA POTICANJE I RAZVOJ DRUŠTVA TE UNAPREĐENJE KULTURE, UMJETNOSTI I ZNANOSTI AGREST 3D - u likvidaciji, OIB 17158281179, Prigorska 12 b, 10000 Zagreb</item>
    </izvorni_sadrzaj>
    <derivirana_varijabla naziv="DomainObject.Predmet.ProtuStrankaListFormatedWithAdressOIB_1">
      <item>UDRUGA ZA POTICANJE I RAZVOJ DRUŠTVA TE UNAPREĐENJE KULTURE, UMJETNOSTI I ZNANOSTI AGREST 3D - u likvidaciji, OIB 17158281179, Prigorska 12 b, 10000 Zagreb</item>
    </derivirana_varijabla>
  </DomainObject.Predmet.ProtuStrankaListFormatedWithAdressOIB>
  <DomainObject.Predmet.ProtuStrankaListNazivFormated>
    <izvorni_sadrzaj>
      <item>UDRUGA ZA POTICANJE I RAZVOJ DRUŠTVA TE UNAPREĐENJE KULTURE, UMJETNOSTI I ZNANOSTI AGREST 3D - u likvidaciji</item>
    </izvorni_sadrzaj>
    <derivirana_varijabla naziv="DomainObject.Predmet.ProtuStrankaListNazivFormated_1">
      <item>UDRUGA ZA POTICANJE I RAZVOJ DRUŠTVA TE UNAPREĐENJE KULTURE, UMJETNOSTI I ZNANOSTI AGREST 3D - u likvidaciji</item>
    </derivirana_varijabla>
  </DomainObject.Predmet.ProtuStrankaListNazivFormated>
  <DomainObject.Predmet.ProtuStrankaListNazivFormatedOIB>
    <izvorni_sadrzaj>
      <item>UDRUGA ZA POTICANJE I RAZVOJ DRUŠTVA TE UNAPREĐENJE KULTURE, UMJETNOSTI I ZNANOSTI AGREST 3D - u likvidaciji, OIB 17158281179</item>
    </izvorni_sadrzaj>
    <derivirana_varijabla naziv="DomainObject.Predmet.ProtuStrankaListNazivFormatedOIB_1">
      <item>UDRUGA ZA POTICANJE I RAZVOJ DRUŠTVA TE UNAPREĐENJE KULTURE, UMJETNOSTI I ZNANOSTI AGREST 3D - u likvidaciji, OIB 17158281179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I RAZVOJ DRUŠTVA TE UNAPREĐENJE KULTURE, UMJETNOSTI I ZNANOSTI AGREST 3D - u likvidaciji</izvorni_sadrzaj>
    <derivirana_varijabla naziv="DomainObject.Predmet.ProtustrankaIDrugi_1">UDRUGA ZA POTICANJE I RAZVOJ DRUŠTVA TE UNAPREĐENJE KULTURE, UMJETNOSTI I ZNANOSTI AGREST 3D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POTICANJE I RAZVOJ DRUŠTVA TE UNAPREĐENJE KULTURE, UMJETNOSTI I ZNANOSTI AGREST 3D - u likvidaciji, OIB 17158281179, Prigorska 12 b, 10000 Zagreb</izvorni_sadrzaj>
    <derivirana_varijabla naziv="DomainObject.Predmet.ProtustrankaIDrugiAdressOIB_1">UDRUGA ZA POTICANJE I RAZVOJ DRUŠTVA TE UNAPREĐENJE KULTURE, UMJETNOSTI I ZNANOSTI AGREST 3D - u likvidaciji, OIB 17158281179, Prigorska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I RAZVOJ DRUŠTVA TE UNAPREĐENJE KULTURE, UMJETNOSTI I ZNANOSTI AGREST 3D - u likvidaciji</item>
    </izvorni_sadrzaj>
    <derivirana_varijabla naziv="DomainObject.Predmet.SudioniciListNaziv_1">
      <item>FINA Regionalni centar Zagreb</item>
      <item>UDRUGA ZA POTICANJE I RAZVOJ DRUŠTVA TE UNAPREĐENJE KULTURE, UMJETNOSTI I ZNANOSTI AGREST 3D -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POTICANJE I RAZVOJ DRUŠTVA TE UNAPREĐENJE KULTURE, UMJETNOSTI I ZNANOSTI AGREST 3D - u likvidaciji, OIB 17158281179, Prigorska 12 b,10000 Zagreb</item>
    </izvorni_sadrzaj>
    <derivirana_varijabla naziv="DomainObject.Predmet.SudioniciListAdressOIB_1">
      <item>FINA Regionalni centar Zagreb, OIB 85821130368, Trg svibanjskih žrtava 1995. br. 1,10000 Zagreb</item>
      <item>UDRUGA ZA POTICANJE I RAZVOJ DRUŠTVA TE UNAPREĐENJE KULTURE, UMJETNOSTI I ZNANOSTI AGREST 3D - u likvidaciji, OIB 17158281179, Prigorska 12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17158281179</item>
    </izvorni_sadrzaj>
    <derivirana_varijabla naziv="DomainObject.Predmet.SudioniciListNazivOIB_1">
      <item>, OIB 85821130368</item>
      <item>, OIB 17158281179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856</properties:Characters>
  <properties:Lines>46</properties:Lines>
  <properties:Paragraphs>21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2016-04-18T07:29:00Z</cp:lastPrinted>
  <dcterms:modified xmlns:xsi="http://www.w3.org/2001/XMLSchema-instance" xsi:type="dcterms:W3CDTF">2016-04-18T07:31:00Z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