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2c40" w14:paraId="a432c40" w:rsidRDefault="00170153" w:rsidP="005003F6" w:rsidR="005003F6">
      <w:pPr>
        <w:jc w:val="right"/>
        <w15:collapsed w:val="false"/>
      </w:pPr>
      <w:bookmarkStart w:name="_GoBack" w:id="0"/>
      <w:bookmarkEnd w:id="0"/>
      <w:r>
        <w:t>9 St-281</w:t>
      </w:r>
      <w:r w:rsidR="008F4373">
        <w:t>/2016</w:t>
      </w:r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</w:t>
      </w:r>
      <w:r w:rsidR="00135B42">
        <w:t xml:space="preserve"> </w:t>
      </w:r>
      <w:r>
        <w:t xml:space="preserve">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170153" w:rsidRPr="00AF6556">
        <w:t>MURTER ULAGANJA d.o.o.</w:t>
      </w:r>
      <w:r w:rsidR="00170153">
        <w:t xml:space="preserve"> iz Vodica, Ante Udovičića Kule 1, OIB: </w:t>
      </w:r>
      <w:r w:rsidR="00170153" w:rsidRPr="00AF6556">
        <w:t>48448704124</w:t>
      </w:r>
      <w:r w:rsidR="00170153">
        <w:t>,  dana 17. svibnja 2016. godine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>Poziva se zakonski zastupnik</w:t>
      </w:r>
      <w:r w:rsidR="008C721E">
        <w:rPr>
          <w:lang w:val="hr-HR"/>
        </w:rPr>
        <w:t xml:space="preserve"> </w:t>
      </w:r>
      <w:r w:rsidR="00170153">
        <w:rPr>
          <w:lang w:val="hr-HR"/>
        </w:rPr>
        <w:t>Samsonija Temur-Vatersname Wladimirowitsch, Njemačka, Bochum, Onutere-Heintzmannstrasse 94</w:t>
      </w:r>
      <w:r w:rsidR="005003F6">
        <w:rPr>
          <w:lang w:val="hr-HR"/>
        </w:rPr>
        <w:t xml:space="preserve">,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</w:t>
      </w:r>
      <w:r w:rsidR="008C721E">
        <w:rPr>
          <w:lang w:val="hr-HR"/>
        </w:rPr>
        <w:t>300000857 poziv na broj</w:t>
      </w:r>
      <w:r w:rsidR="00170153">
        <w:rPr>
          <w:lang w:val="hr-HR"/>
        </w:rPr>
        <w:t xml:space="preserve"> 05 100-281</w:t>
      </w:r>
      <w:r w:rsidR="008C721E">
        <w:rPr>
          <w:lang w:val="hr-HR"/>
        </w:rPr>
        <w:t>-15</w:t>
      </w:r>
      <w:r>
        <w:rPr>
          <w:lang w:val="hr-HR"/>
        </w:rPr>
        <w:t xml:space="preserve">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8C721E">
        <w:rPr>
          <w:lang w:val="hr-HR"/>
        </w:rPr>
        <w:t xml:space="preserve"> </w:t>
      </w:r>
      <w:r w:rsidR="00170153" w:rsidRPr="00AF6556">
        <w:t>MURTER ULAGANJA d.o.o.</w:t>
      </w:r>
      <w:r w:rsidR="00170153">
        <w:t xml:space="preserve"> iz Vodica, Ante Udovičića Kule 1, OIB: </w:t>
      </w:r>
      <w:r w:rsidR="00170153" w:rsidRPr="00AF6556">
        <w:t>48448704124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170153">
        <w:rPr>
          <w:lang w:val="hr-HR"/>
        </w:rPr>
        <w:t>17. svibnja</w:t>
      </w:r>
      <w:r w:rsidR="00135B42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  <w:r w:rsidR="00170153">
        <w:rPr>
          <w:lang w:val="hr-HR"/>
        </w:rPr>
        <w:t>, v.r.</w:t>
      </w:r>
    </w:p>
    <w:p w:rsidRDefault="00135B42" w:rsidP="00C819A9" w:rsidR="00135B42">
      <w:pPr>
        <w:jc w:val="right"/>
        <w:rPr>
          <w:lang w:val="hr-HR"/>
        </w:rPr>
      </w:pPr>
    </w:p>
    <w:p w:rsidRDefault="00170153" w:rsidP="007B156E" w:rsidR="007B156E">
      <w:pPr>
        <w:jc w:val="right"/>
        <w:rPr>
          <w:lang w:val="hr-HR"/>
        </w:rPr>
      </w:pPr>
      <w:r>
        <w:rPr>
          <w:lang w:val="hr-HR"/>
        </w:rPr>
        <w:t>9 St-281</w:t>
      </w:r>
      <w:r w:rsidR="008F4373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170153" w:rsidP="00170153" w:rsidR="00170153" w:rsidRPr="00170153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Samsonija Temur-Vatersname Wladimirowitsch, </w:t>
      </w:r>
      <w:r>
        <w:t>iz Vodica, Ante Udovičića Kule 1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C05275" w:rsidP="004315B7" w:rsidR="00C05275" w:rsidRPr="005003F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5003F6" w:rsidP="007B156E" w:rsidR="005003F6">
      <w:pPr>
        <w:jc w:val="right"/>
      </w:pPr>
    </w:p>
    <w:p w:rsidRDefault="00C05275" w:rsidP="007B156E" w:rsidR="00C05275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954" w:rsidR="00275954">
      <w:r>
        <w:separator/>
      </w:r>
    </w:p>
  </w:endnote>
  <w:endnote w:id="0" w:type="continuationSeparator">
    <w:p w:rsidRDefault="00275954" w:rsidR="00275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954" w:rsidR="00275954">
      <w:r>
        <w:separator/>
      </w:r>
    </w:p>
  </w:footnote>
  <w:footnote w:id="0" w:type="continuationSeparator">
    <w:p w:rsidRDefault="00275954" w:rsidR="0027595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35B42"/>
    <w:rsid w:val="001369EB"/>
    <w:rsid w:val="00170153"/>
    <w:rsid w:val="001A3C81"/>
    <w:rsid w:val="001C1511"/>
    <w:rsid w:val="00275954"/>
    <w:rsid w:val="00397A5C"/>
    <w:rsid w:val="004315B7"/>
    <w:rsid w:val="005003F6"/>
    <w:rsid w:val="00550AAD"/>
    <w:rsid w:val="005A77FA"/>
    <w:rsid w:val="005F686D"/>
    <w:rsid w:val="007A712F"/>
    <w:rsid w:val="007B156E"/>
    <w:rsid w:val="0087516D"/>
    <w:rsid w:val="008C721E"/>
    <w:rsid w:val="008F4373"/>
    <w:rsid w:val="00982F64"/>
    <w:rsid w:val="00A81CBF"/>
    <w:rsid w:val="00A91700"/>
    <w:rsid w:val="00C05275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Odlomakpopisa" w:type="paragraph">
    <w:name w:val="List Paragraph"/>
    <w:basedOn w:val="Normal"/>
    <w:uiPriority w:val="34"/>
    <w:qFormat/>
    <w:rsid w:val="001701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Odlomakpopisa" w:type="paragraph">
    <w:name w:val="List Paragraph"/>
    <w:basedOn w:val="Normal"/>
    <w:uiPriority w:val="34"/>
    <w:qFormat/>
    <w:rsid w:val="001701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St-281/2016-6</izvorni_sadrzaj>
    <derivirana_varijabla naziv="DomainObject.Oznaka_1">St-281/2016-6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MURTER ULAGANJA, društvo s ograničenom odgovornošću za trgovinu, turizam i ugostiteljstvo</izvorni_sadrzaj>
    <derivirana_varijabla naziv="DomainObject.Predmet.ProtustrankaFormated_1">  MURTER ULAGANJA, društvo s ograničenom odgovornošću za trgovinu, turizam i ugostiteljstvo</derivirana_varijabla>
  </DomainObject.Predmet.ProtustrankaFormated>
  <DomainObject.Predmet.ProtustrankaFormatedOIB>
    <izvorni_sadrzaj>  MURTER ULAGANJA, društvo s ograničenom odgovornošću za trgovinu, turizam i ugostiteljstvo, OIB 48448704124</izvorni_sadrzaj>
    <derivirana_varijabla naziv="DomainObject.Predmet.ProtustrankaFormatedOIB_1">  MURTER ULAGANJA, društvo s ograničenom odgovornošću za trgovinu, turizam i ugostiteljstvo, OIB 48448704124</derivirana_varijabla>
  </DomainObject.Predmet.ProtustrankaFormatedOIB>
  <DomainObject.Predmet.ProtustrankaFormatedWithAdress>
    <izvorni_sadrzaj> MURTER ULAGANJA, društvo s ograničenom odgovornošću za trgovinu, turizam i ugostiteljstvo, Ante Udovičića Kule 1, 22211 Vodice</izvorni_sadrzaj>
    <derivirana_varijabla naziv="DomainObject.Predmet.ProtustrankaFormatedWithAdress_1"> MURTER ULAGANJA, društvo s ograničenom odgovornošću za trgovinu, turizam i ugostiteljstvo, Ante Udovičića Kule 1, 22211 Vodice</derivirana_varijabla>
  </DomainObject.Predmet.ProtustrankaFormatedWithAdress>
  <DomainObject.Predmet.ProtustrankaFormatedWithAdressOIB>
    <izvorni_sadrzaj> MURTER ULAGANJA, društvo s ograničenom odgovornošću za trgovinu, turizam i ugostiteljstvo, OIB 48448704124, Ante Udovičića Kule 1, 22211 Vodice</izvorni_sadrzaj>
    <derivirana_varijabla naziv="DomainObject.Predmet.ProtustrankaFormatedWithAdressOIB_1"> MURTER ULAGANJA, društvo s ograničenom odgovornošću za trgovinu, turizam i ugostiteljstvo, OIB 48448704124, Ante Udovičića Kule 1, 22211 Vodice</derivirana_varijabla>
  </DomainObject.Predmet.ProtustrankaFormatedWithAdressOIB>
  <DomainObject.Predmet.ProtustrankaWithAdress>
    <izvorni_sadrzaj>MURTER ULAGANJA, društvo s ograničenom odgovornošću za trgovinu, turizam i ugostiteljstvo Ante Udovičića Kule 1, 22211 Vodice</izvorni_sadrzaj>
    <derivirana_varijabla naziv="DomainObject.Predmet.ProtustrankaWithAdress_1">MURTER ULAGANJA, društvo s ograničenom odgovornošću za trgovinu, turizam i ugostiteljstvo Ante Udovičića Kule 1, 22211 Vodice</derivirana_varijabla>
  </DomainObject.Predmet.ProtustrankaWithAdress>
  <DomainObject.Predmet.ProtustrankaWithAdressOIB>
    <izvorni_sadrzaj>MURTER ULAGANJA, društvo s ograničenom odgovornošću za trgovinu, turizam i ugostiteljstvo, OIB 48448704124, Ante Udovičića Kule 1, 22211 Vodice</izvorni_sadrzaj>
    <derivirana_varijabla naziv="DomainObject.Predmet.ProtustrankaWithAdressOIB_1">MURTER ULAGANJA, društvo s ograničenom odgovornošću za trgovinu, turizam i ugostiteljstvo, OIB 48448704124, Ante Udovičića Kule 1, 22211 Vodice</derivirana_varijabla>
  </DomainObject.Predmet.ProtustrankaWithAdressOIB>
  <DomainObject.Predmet.ProtustrankaNazivFormated>
    <izvorni_sadrzaj>MURTER ULAGANJA, društvo s ograničenom odgovornošću za trgovinu, turizam i ugostiteljstvo</izvorni_sadrzaj>
    <derivirana_varijabla naziv="DomainObject.Predmet.ProtustrankaNazivFormated_1">MURTER ULAGANJA, društvo s ograničenom odgovornošću za trgovinu, turizam i ugostiteljstvo</derivirana_varijabla>
  </DomainObject.Predmet.ProtustrankaNazivFormated>
  <DomainObject.Predmet.ProtustrankaNazivFormatedOIB>
    <izvorni_sadrzaj>MURTER ULAGANJA, društvo s ograničenom odgovornošću za trgovinu, turizam i ugostiteljstvo, OIB 48448704124</izvorni_sadrzaj>
    <derivirana_varijabla naziv="DomainObject.Predmet.ProtustrankaNazivFormatedOIB_1">MURTER ULAGANJA, društvo s ograničenom odgovornošću za trgovinu, turizam i ugostiteljstvo, OIB 48448704124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MURTER ULAGANJA, društvo s ograničenom odgovornošću za trgovinu, turizam i ugostiteljstvo</item>
    </izvorni_sadrzaj>
    <derivirana_varijabla naziv="DomainObject.Predmet.ProtuStrankaListFormated_1">
      <item>MURTER ULAGANJA, društvo s ograničenom odgovornošću za trgovinu, turizam i ugostiteljstvo</item>
    </derivirana_varijabla>
  </DomainObject.Predmet.ProtuStrankaListFormated>
  <DomainObject.Predmet.ProtuStrankaListFormatedOIB>
    <izvorni_sadrzaj>
      <item>MURTER ULAGANJA, društvo s ograničenom odgovornošću za trgovinu, turizam i ugostiteljstvo, OIB 48448704124</item>
    </izvorni_sadrzaj>
    <derivirana_varijabla naziv="DomainObject.Predmet.ProtuStrankaListFormatedOIB_1">
      <item>MURTER ULAGANJA, društvo s ograničenom odgovornošću za trgovinu, turizam i ugostiteljstvo, OIB 48448704124</item>
    </derivirana_varijabla>
  </DomainObject.Predmet.ProtuStrankaListFormatedOIB>
  <DomainObject.Predmet.ProtuStrankaListFormatedWithAdress>
    <izvorni_sadrzaj>
      <item>MURTER ULAGANJA, društvo s ograničenom odgovornošću za trgovinu, turizam i ugostiteljstvo, Ante Udovičića Kule 1, 22211 Vodice</item>
    </izvorni_sadrzaj>
    <derivirana_varijabla naziv="DomainObject.Predmet.ProtuStrankaListFormatedWithAdress_1">
      <item>MURTER ULAGANJA, društvo s ograničenom odgovornošću za trgovinu, turizam i ugostiteljstvo, Ante Udovičića Kule 1, 22211 Vodice</item>
    </derivirana_varijabla>
  </DomainObject.Predmet.ProtuStrankaListFormatedWithAdress>
  <DomainObject.Predmet.ProtuStrankaListFormatedWithAdressOIB>
    <izvorni_sadrzaj>
      <item>MURTER ULAGANJA, društvo s ograničenom odgovornošću za trgovinu, turizam i ugostiteljstvo, OIB 48448704124, Ante Udovičića Kule 1, 22211 Vodice</item>
    </izvorni_sadrzaj>
    <derivirana_varijabla naziv="DomainObject.Predmet.ProtuStrankaListFormatedWithAdressOIB_1">
      <item>MURTER ULAGANJA, društvo s ograničenom odgovornošću za trgovinu, turizam i ugostiteljstvo, OIB 48448704124, Ante Udovičića Kule 1, 22211 Vodice</item>
    </derivirana_varijabla>
  </DomainObject.Predmet.ProtuStrankaListFormatedWithAdressOIB>
  <DomainObject.Predmet.ProtuStrankaListNazivFormated>
    <izvorni_sadrzaj>
      <item>MURTER ULAGANJA, društvo s ograničenom odgovornošću za trgovinu, turizam i ugostiteljstvo</item>
    </izvorni_sadrzaj>
    <derivirana_varijabla naziv="DomainObject.Predmet.ProtuStrankaListNazivFormated_1">
      <item>MURTER ULAGANJA, društvo s ograničenom odgovornošću za trgovinu, turizam i ugostiteljstvo</item>
    </derivirana_varijabla>
  </DomainObject.Predmet.ProtuStrankaListNazivFormated>
  <DomainObject.Predmet.ProtuStrankaListNazivFormatedOIB>
    <izvorni_sadrzaj>
      <item>MURTER ULAGANJA, društvo s ograničenom odgovornošću za trgovinu, turizam i ugostiteljstvo, OIB 48448704124</item>
    </izvorni_sadrzaj>
    <derivirana_varijabla naziv="DomainObject.Predmet.ProtuStrankaListNazivFormatedOIB_1">
      <item>MURTER ULAGANJA, društvo s ograničenom odgovornošću za trgovinu, turizam i ugostiteljstvo, OIB 48448704124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St-281/2016-6</izvorni_sadrzaj>
    <derivirana_varijabla naziv="DomainObject.PoslovniBrojDokumenta_1">St-281/2016-6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MURTER ULAGANJA, društvo s ograničenom odgovornošću za trgovinu, turizam i ugostiteljstvo</izvorni_sadrzaj>
    <derivirana_varijabla naziv="DomainObject.Predmet.ProtustrankaIDrugi_1">MURTER ULAGANJA, društvo s ograničenom odgovornošću za trgovinu, turizam i ugostiteljstvo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MURTER ULAGANJA, društvo s ograničenom odgovornošću za trgovinu, turizam i ugostiteljstvo, OIB 48448704124, Ante Udovičića Kule 1, 22211 Vodice</izvorni_sadrzaj>
    <derivirana_varijabla naziv="DomainObject.Predmet.ProtustrankaIDrugiAdressOIB_1">MURTER ULAGANJA, društvo s ograničenom odgovornošću za trgovinu, turizam i ugostiteljstvo, OIB 48448704124, Ante Udovičića Kule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MURTER ULAGANJA, društvo s ograničenom odgovornošću za trgovinu, turizam i ugostiteljstvo</item>
      <item>FINA - Podružnica Šibenik</item>
    </izvorni_sadrzaj>
    <derivirana_varijabla naziv="DomainObject.Predmet.SudioniciListNaziv_1">
      <item>MURTER ULAGANJA, društvo s ograničenom odgovornošću za trgovinu, turizam i ugostiteljstvo</item>
      <item>FINA - Podružnica Šibenik</item>
    </derivirana_varijabla>
  </DomainObject.Predmet.SudioniciListNaziv>
  <DomainObject.Predmet.SudioniciListAdressOIB>
    <izvorni_sadrzaj>
      <item>MURTER ULAGANJA, društvo s ograničenom odgovornošću za trgovinu, turizam i ugostiteljstvo, OIB 48448704124, Ante Udovičića Kule 1,22211 Vodice</item>
      <item>FINA - Podružnica Šibenik, OIB 85821130368, Perivoj Luje Maruna 1,22000 Šibenik</item>
    </izvorni_sadrzaj>
    <derivirana_varijabla naziv="DomainObject.Predmet.SudioniciListAdressOIB_1">
      <item>MURTER ULAGANJA, društvo s ograničenom odgovornošću za trgovinu, turizam i ugostiteljstvo, OIB 48448704124, Ante Udovičića Kule 1,22211 Vodice</item>
      <item>FINA - Podružnica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48448704124</item>
      <item>, OIB 85821130368</item>
    </izvorni_sadrzaj>
    <derivirana_varijabla naziv="DomainObject.Predmet.SudioniciListNazivOIB_1">
      <item>, OIB 48448704124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0F163-6E88-4EEF-9DD2-866CF7253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355</properties:Words>
  <properties:Characters>1842</properties:Characters>
  <properties:Lines>68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2016-05-17T07:59:00Z</dcterms:created>
  <dc:creator>Sektor za informatiku</dc:creator>
  <cp:lastModifiedBy>Marina Gulin</cp:lastModifiedBy>
  <cp:lastPrinted>2016-05-17T07:56:00Z</cp:lastPrinted>
  <dcterms:modified xmlns:xsi="http://www.w3.org/2001/XMLSchema-instance" xsi:type="dcterms:W3CDTF">2016-05-17T08:46:00Z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