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2a3a" w14:paraId="c052a3a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C16491">
        <w:t>8</w:t>
      </w:r>
      <w:r w:rsidR="003C667B">
        <w:t>0</w:t>
      </w:r>
      <w:r w:rsidR="00B5033D">
        <w:t>0</w:t>
      </w:r>
      <w:r w:rsidRPr="00EA08F2">
        <w:t>/18-</w:t>
      </w:r>
      <w:r>
        <w:t>6</w:t>
      </w:r>
    </w:p>
    <w:p w:rsidRDefault="00E07C61" w:rsidP="00732854" w:rsidR="00E07C61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306AC6" w:rsidR="004B155D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B5033D" w:rsidRPr="00B5033D">
        <w:t>DAVORIN TRGOVINA jednostavno društvo s ograničenom odgovornošću za trgovinu i ugostiteljstvo, Zagreb, Iblerov trg 9, MBS 080840868, OIB 74039233145</w:t>
      </w:r>
      <w:r>
        <w:t xml:space="preserve">, </w:t>
      </w:r>
      <w:r w:rsidRPr="0041082E">
        <w:t xml:space="preserve">dana </w:t>
      </w:r>
      <w:r>
        <w:t>4</w:t>
      </w:r>
      <w:r w:rsidRPr="00CC1B85">
        <w:t xml:space="preserve">. </w:t>
      </w:r>
      <w:r>
        <w:t>siječnja</w:t>
      </w:r>
      <w:r w:rsidRPr="00CC1B85">
        <w:t xml:space="preserve"> 201</w:t>
      </w:r>
      <w:r>
        <w:t>9</w:t>
      </w:r>
      <w:r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B5033D" w:rsidRPr="00B5033D">
        <w:t>Davorin Sigurić, Zaprešić, Ante Starčevića 9</w:t>
      </w:r>
      <w:r w:rsidR="001774B7">
        <w:t xml:space="preserve">, OIB </w:t>
      </w:r>
      <w:r w:rsidR="00841C5D">
        <w:t>151</w:t>
      </w:r>
      <w:r w:rsidR="00C444B0">
        <w:t>19775329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774B7">
        <w:t>8</w:t>
      </w:r>
      <w:r w:rsidR="00841C5D">
        <w:t>0</w:t>
      </w:r>
      <w:r w:rsidR="00C444B0">
        <w:t>0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774B7">
        <w:t>8</w:t>
      </w:r>
      <w:r w:rsidR="00841C5D">
        <w:t>0</w:t>
      </w:r>
      <w:r w:rsidR="00C444B0">
        <w:t>0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C444B0" w:rsidRPr="00C444B0">
        <w:t>Davorin Sigurić, Zaprešić, Ante Starčevića 9, OIB 15119775329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3E3AB4">
        <w:t>8</w:t>
      </w:r>
      <w:r w:rsidR="00841C5D">
        <w:t>0</w:t>
      </w:r>
      <w:r w:rsidR="00670CEF">
        <w:t>0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3E3AB4">
        <w:t>8</w:t>
      </w:r>
      <w:r w:rsidR="00841C5D">
        <w:t>0</w:t>
      </w:r>
      <w:r w:rsidR="00670CEF">
        <w:t>0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670CEF" w:rsidRPr="00670CEF">
        <w:t>Davorin Sigurić, Zaprešić, Ante Starčevića 9, OIB 15119775329</w:t>
      </w:r>
      <w:r w:rsidR="00670CEF">
        <w:t xml:space="preserve"> </w:t>
      </w:r>
      <w:r>
        <w:t>te se istoj zabranjuje da tu tražbinu naplati ili inače raspolaže njome.</w:t>
      </w: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B5033D" w:rsidRPr="00B5033D">
        <w:t>DAVORIN TRGOVINA jednostavno društvo s ograničenom odgovornošću za trgovinu i ugostiteljstvo, Zagreb, Iblerov trg 9, MBS 080840868, OIB 74039233145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670CEF">
        <w:rPr>
          <w:bCs/>
        </w:rPr>
        <w:t>2</w:t>
      </w:r>
      <w:r w:rsidR="00B317D9">
        <w:rPr>
          <w:bCs/>
        </w:rPr>
        <w:t>3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E20616">
        <w:rPr>
          <w:bCs/>
        </w:rPr>
        <w:t>4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B5033D" w:rsidRPr="00B5033D">
        <w:t>DAVORIN TRGOVINA jednostavno društvo s ograničenom odgovornošću za trgovinu i ugostiteljstvo, Zagreb, Iblerov trg 9, MBS 080840868, OIB 74039233145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3E3AB4">
        <w:t>8</w:t>
      </w:r>
      <w:r w:rsidR="00B317D9">
        <w:t>0</w:t>
      </w:r>
      <w:r w:rsidR="00670CEF">
        <w:t>0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E20616">
        <w:t>4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670CEF">
        <w:t>Vinkovcima</w:t>
      </w:r>
      <w:r w:rsidR="0037445A">
        <w:t xml:space="preserve">, a dužnik ima sjedište u </w:t>
      </w:r>
      <w:r w:rsidR="00BD3BB1">
        <w:t xml:space="preserve">Zagrebu,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493056" w:rsidRPr="00493056">
        <w:t>4. siječnja 2019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B976DE" w:rsidP="00B976DE" w:rsidR="00B976DE">
      <w:r>
        <w:lastRenderedPageBreak/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670CEF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670CEF" w:rsidRPr="00670CEF">
        <w:t>Davorin Sigurić, Zaprešić, Ante Starčevića 9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2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C16491">
      <w:t>8</w:t>
    </w:r>
    <w:r w:rsidR="003C667B">
      <w:t>0</w:t>
    </w:r>
    <w:r w:rsidR="00B5033D">
      <w:t>0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0CEF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27263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33D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444B0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St-1800/2018</izvorni_sadrzaj>
    <derivirana_varijabla naziv="DomainObject.Predmet.OznakaBroj_1">St-1800/2018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DAVORIN TRGOVINA jednostavno društvo s ograničenom odgovornošću za trgovinu i ugostiteljstvo</izvorni_sadrzaj>
    <derivirana_varijabla naziv="DomainObject.Predmet.ProtustrankaFormated_1">  DAVORIN TRGOVINA jednostavno društvo s ograničenom odgovornošću za trgovinu i ugostiteljstvo</derivirana_varijabla>
  </DomainObject.Predmet.ProtustrankaFormated>
  <DomainObject.Predmet.ProtustrankaFormatedOIB>
    <izvorni_sadrzaj>  DAVORIN TRGOVINA jednostavno društvo s ograničenom odgovornošću za trgovinu i ugostiteljstvo, OIB 74039233145</izvorni_sadrzaj>
    <derivirana_varijabla naziv="DomainObject.Predmet.ProtustrankaFormatedOIB_1">  DAVORIN TRGOVINA jednostavno društvo s ograničenom odgovornošću za trgovinu i ugostiteljstvo, OIB 74039233145</derivirana_varijabla>
  </DomainObject.Predmet.ProtustrankaFormatedOIB>
  <DomainObject.Predmet.ProtustrankaFormatedWithAdress>
    <izvorni_sadrzaj> DAVORIN TRGOVINA jednostavno društvo s ograničenom odgovornošću za trgovinu i ugostiteljstvo, Iblerov trg 9, 10000 Zagreb</izvorni_sadrzaj>
    <derivirana_varijabla naziv="DomainObject.Predmet.ProtustrankaFormatedWithAdress_1"> DAVORIN TRGOVINA jednostavno društvo s ograničenom odgovornošću za trgovinu i ugostiteljstvo, Iblerov trg 9, 10000 Zagreb</derivirana_varijabla>
  </DomainObject.Predmet.ProtustrankaFormatedWithAdress>
  <DomainObject.Predmet.ProtustrankaFormatedWithAdressOIB>
    <izvorni_sadrzaj> DAVORIN TRGOVINA jednostavno društvo s ograničenom odgovornošću za trgovinu i ugostiteljstvo, OIB 74039233145, Iblerov trg 9, 10000 Zagreb</izvorni_sadrzaj>
    <derivirana_varijabla naziv="DomainObject.Predmet.ProtustrankaFormatedWithAdressOIB_1"> DAVORIN TRGOVINA jednostavno društvo s ograničenom odgovornošću za trgovinu i ugostiteljstvo, OIB 74039233145, Iblerov trg 9, 10000 Zagreb</derivirana_varijabla>
  </DomainObject.Predmet.ProtustrankaFormatedWithAdressOIB>
  <DomainObject.Predmet.ProtustrankaWithAdress>
    <izvorni_sadrzaj>DAVORIN TRGOVINA jednostavno društvo s ograničenom odgovornošću za trgovinu i ugostiteljstvo Iblerov trg 9, 10000 Zagreb</izvorni_sadrzaj>
    <derivirana_varijabla naziv="DomainObject.Predmet.ProtustrankaWithAdress_1">DAVORIN TRGOVINA jednostavno društvo s ograničenom odgovornošću za trgovinu i ugostiteljstvo Iblerov trg 9, 10000 Zagreb</derivirana_varijabla>
  </DomainObject.Predmet.ProtustrankaWithAdress>
  <DomainObject.Predmet.ProtustrankaWithAdressOIB>
    <izvorni_sadrzaj>DAVORIN TRGOVINA jednostavno društvo s ograničenom odgovornošću za trgovinu i ugostiteljstvo, OIB 74039233145, Iblerov trg 9, 10000 Zagreb</izvorni_sadrzaj>
    <derivirana_varijabla naziv="DomainObject.Predmet.ProtustrankaWithAdressOIB_1">DAVORIN TRGOVINA jednostavno društvo s ograničenom odgovornošću za trgovinu i ugostiteljstvo, OIB 74039233145, Iblerov trg 9, 10000 Zagreb</derivirana_varijabla>
  </DomainObject.Predmet.ProtustrankaWithAdressOIB>
  <DomainObject.Predmet.ProtustrankaNazivFormated>
    <izvorni_sadrzaj>DAVORIN TRGOVINA jednostavno društvo s ograničenom odgovornošću za trgovinu i ugostiteljstvo</izvorni_sadrzaj>
    <derivirana_varijabla naziv="DomainObject.Predmet.ProtustrankaNazivFormated_1">DAVORIN TRGOVINA jednostavno društvo s ograničenom odgovornošću za trgovinu i ugostiteljstvo</derivirana_varijabla>
  </DomainObject.Predmet.ProtustrankaNazivFormated>
  <DomainObject.Predmet.ProtustrankaNazivFormatedOIB>
    <izvorni_sadrzaj>DAVORIN TRGOVINA jednostavno društvo s ograničenom odgovornošću za trgovinu i ugostiteljstvo, OIB 74039233145</izvorni_sadrzaj>
    <derivirana_varijabla naziv="DomainObject.Predmet.ProtustrankaNazivFormatedOIB_1">DAVORIN TRGOVINA jednostavno društvo s ograničenom odgovornošću za trgovinu i ugostiteljstvo, OIB 74039233145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DAVORIN TRGOVINA jednostavno društvo s ograničenom odgovornošću za trgovinu i ugostiteljstvo</item>
    </izvorni_sadrzaj>
    <derivirana_varijabla naziv="DomainObject.Predmet.ProtuStrankaListFormated_1">
      <item>DAVORIN TRGOVINA jednostavno društvo s ograničenom odgovornošću za trgovinu i ugostiteljstvo</item>
    </derivirana_varijabla>
  </DomainObject.Predmet.ProtuStrankaListFormated>
  <DomainObject.Predmet.ProtuStrankaListFormatedOIB>
    <izvorni_sadrzaj>
      <item>DAVORIN TRGOVINA jednostavno društvo s ograničenom odgovornošću za trgovinu i ugostiteljstvo, OIB 74039233145</item>
    </izvorni_sadrzaj>
    <derivirana_varijabla naziv="DomainObject.Predmet.ProtuStrankaListFormatedOIB_1">
      <item>DAVORIN TRGOVINA jednostavno društvo s ograničenom odgovornošću za trgovinu i ugostiteljstvo, OIB 74039233145</item>
    </derivirana_varijabla>
  </DomainObject.Predmet.ProtuStrankaListFormatedOIB>
  <DomainObject.Predmet.ProtuStrankaListFormatedWithAdress>
    <izvorni_sadrzaj>
      <item>DAVORIN TRGOVINA jednostavno društvo s ograničenom odgovornošću za trgovinu i ugostiteljstvo, Iblerov trg 9, 10000 Zagreb</item>
    </izvorni_sadrzaj>
    <derivirana_varijabla naziv="DomainObject.Predmet.ProtuStrankaListFormatedWithAdress_1">
      <item>DAVORIN TRGOVINA jednostavno društvo s ograničenom odgovornošću za trgovinu i ugostiteljstvo, Iblerov trg 9, 10000 Zagreb</item>
    </derivirana_varijabla>
  </DomainObject.Predmet.ProtuStrankaListFormatedWithAdress>
  <DomainObject.Predmet.ProtuStrankaListFormatedWithAdressOIB>
    <izvorni_sadrzaj>
      <item>DAVORIN TRGOVINA jednostavno društvo s ograničenom odgovornošću za trgovinu i ugostiteljstvo, OIB 74039233145, Iblerov trg 9, 10000 Zagreb</item>
    </izvorni_sadrzaj>
    <derivirana_varijabla naziv="DomainObject.Predmet.ProtuStrankaListFormatedWithAdressOIB_1">
      <item>DAVORIN TRGOVINA jednostavno društvo s ograničenom odgovornošću za trgovinu i ugostiteljstvo, OIB 74039233145, Iblerov trg 9, 10000 Zagreb</item>
    </derivirana_varijabla>
  </DomainObject.Predmet.ProtuStrankaListFormatedWithAdressOIB>
  <DomainObject.Predmet.ProtuStrankaListNazivFormated>
    <izvorni_sadrzaj>
      <item>DAVORIN TRGOVINA jednostavno društvo s ograničenom odgovornošću za trgovinu i ugostiteljstvo</item>
    </izvorni_sadrzaj>
    <derivirana_varijabla naziv="DomainObject.Predmet.ProtuStrankaListNazivFormated_1">
      <item>DAVORIN TRGOVINA jednostavno društvo s ograničenom odgovornošću za trgovinu i ugostiteljstvo</item>
    </derivirana_varijabla>
  </DomainObject.Predmet.ProtuStrankaListNazivFormated>
  <DomainObject.Predmet.ProtuStrankaListNazivFormatedOIB>
    <izvorni_sadrzaj>
      <item>DAVORIN TRGOVINA jednostavno društvo s ograničenom odgovornošću za trgovinu i ugostiteljstvo, OIB 74039233145</item>
    </izvorni_sadrzaj>
    <derivirana_varijabla naziv="DomainObject.Predmet.ProtuStrankaListNazivFormatedOIB_1">
      <item>DAVORIN TRGOVINA jednostavno društvo s ograničenom odgovornošću za trgovinu i ugostiteljstvo, OIB 74039233145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DAVORIN TRGOVINA jednostavno društvo s ograničenom odgovornošću za trgovinu i ugostiteljstvo</izvorni_sadrzaj>
    <derivirana_varijabla naziv="DomainObject.Predmet.ProtustrankaIDrugi_1">DAVORIN TRGOVINA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DAVORIN TRGOVINA jednostavno društvo s ograničenom odgovornošću za trgovinu i ugostiteljstvo, OIB 74039233145, Iblerov trg 9, 10000 Zagreb</izvorni_sadrzaj>
    <derivirana_varijabla naziv="DomainObject.Predmet.ProtustrankaIDrugiAdressOIB_1">DAVORIN TRGOVINA jednostavno društvo s ograničenom odgovornošću za trgovinu i ugostiteljstvo, OIB 74039233145,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TRGOVINA jednostavno društvo s ograničenom odgovornošću za trgovinu i ugostiteljstvo</item>
      <item>FINA Regionalni centar Zagreb</item>
    </izvorni_sadrzaj>
    <derivirana_varijabla naziv="DomainObject.Predmet.SudioniciListNaziv_1">
      <item>DAVORIN TRGOVINA jednostavno društvo s ograničenom odgovornošću za trgovinu i ugostiteljstvo</item>
      <item>FINA Regionalni centar Zagreb</item>
    </derivirana_varijabla>
  </DomainObject.Predmet.SudioniciListNaziv>
  <DomainObject.Predmet.SudioniciListAdressOIB>
    <izvorni_sadrzaj>
      <item>DAVORIN TRGOVINA jednostavno društvo s ograničenom odgovornošću za trgovinu i ugostiteljstvo, OIB 74039233145, Iblerov trg 9,10000 Zagreb</item>
      <item>FINA Regionalni centar Zagreb, OIB 85821130368, Trg svibanjskih žrtava 1995. 1,10000 Zagreb</item>
    </izvorni_sadrzaj>
    <derivirana_varijabla naziv="DomainObject.Predmet.SudioniciListAdressOIB_1">
      <item>DAVORIN TRGOVINA jednostavno društvo s ograničenom odgovornošću za trgovinu i ugostiteljstvo, OIB 74039233145, Iblerov trg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74039233145</item>
      <item>, OIB 85821130368</item>
    </izvorni_sadrzaj>
    <derivirana_varijabla naziv="DomainObject.Predmet.SudioniciListNazivOIB_1">
      <item>, OIB 74039233145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St-1800/2018-4</izvorni_sadrzaj>
    <derivirana_varijabla naziv="DomainObject.PredzadnjaOdlukaIzPredmeta.Oznaka_1">St-1800/2018-4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07C66-5BBD-4224-8BC4-D2084BCC7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783</properties:Words>
  <properties:Characters>4136</properties:Characters>
  <properties:Lines>101</properties:Lines>
  <properties:Paragraphs>32</properties:Paragraphs>
  <properties:TotalTime>265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2019-01-04T12:37:00Z</dcterms:modified>
  <cp:revision>46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