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85aa" w14:paraId="ac085aa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F56B05">
        <w:t>253/16-14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3D64E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C234D6">
        <w:t xml:space="preserve">Trgovački </w:t>
      </w:r>
      <w:r w:rsidR="00A05068">
        <w:t xml:space="preserve">sud u Osijeku, po sucu </w:t>
      </w:r>
      <w:r w:rsidR="00C234D6">
        <w:t xml:space="preserve"> Jadranki Herman kao stečajnom sucu, </w:t>
      </w:r>
      <w:r w:rsidR="00A05068">
        <w:t xml:space="preserve"> u stečajnom predmetu</w:t>
      </w:r>
      <w:r w:rsidR="007C7504">
        <w:t xml:space="preserve"> povodom</w:t>
      </w:r>
      <w:r w:rsidR="00B623BE">
        <w:t xml:space="preserve"> prijedloga RH Ministarstvo financija, Porezna uprava Područni ured Sl</w:t>
      </w:r>
      <w:r w:rsidR="00525E17">
        <w:t xml:space="preserve">avonija i Baranja, Vukovar, zastupano </w:t>
      </w:r>
      <w:r w:rsidR="00B623BE">
        <w:t>po ŽDO Vukovar, za otvaranje stečajnog postupka nad dužniko</w:t>
      </w:r>
      <w:r w:rsidR="00525E17">
        <w:t>m KOROĐ</w:t>
      </w:r>
      <w:r w:rsidR="00B623BE">
        <w:t xml:space="preserve"> – </w:t>
      </w:r>
      <w:r w:rsidR="00525E17">
        <w:t>ZID b</w:t>
      </w:r>
      <w:r w:rsidR="00B623BE">
        <w:t>raniteljska zadruga za proizvodnju, ekološku proizvodnju i razvoj u poljoprivredi, ribarstvu i voćarstvu Korog, Kiš Ferenca 28, MBS 030101518, OIB 44009377663</w:t>
      </w:r>
      <w:r w:rsidR="007C7504">
        <w:t xml:space="preserve">, dana </w:t>
      </w:r>
      <w:r w:rsidR="00F56B05">
        <w:t>22. svibnja 2017.</w:t>
      </w:r>
      <w:r w:rsidR="007C7504">
        <w:t xml:space="preserve">          </w:t>
      </w:r>
      <w:r w:rsidR="005C6A7D">
        <w:t xml:space="preserve">    </w:t>
      </w: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525E17">
        <w:t xml:space="preserve">prijedlog </w:t>
      </w:r>
      <w:r w:rsidR="001A09E1">
        <w:t>z</w:t>
      </w:r>
      <w:r w:rsidR="00525E17">
        <w:t xml:space="preserve">a otvaranje stečajnog postupka nad dužnikom </w:t>
      </w:r>
      <w:r w:rsidR="001A09E1">
        <w:t xml:space="preserve"> </w:t>
      </w:r>
      <w:r w:rsidR="00525E17">
        <w:t>KOROĐ – ZID braniteljska zadruga za proizvodnju, ekološku proizvodnju i razvoj u poljoprivredi, ribarstvu i voćarstvu Korog, Kiš Ferenca 28, MBS 030101518, OIB 44009377663.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1A09E1" w:rsidP="009E22D1" w:rsidR="00E15BEC">
      <w:pPr>
        <w:ind w:firstLine="720"/>
        <w:jc w:val="both"/>
      </w:pPr>
      <w:r>
        <w:t>Financijska agencija podnijel</w:t>
      </w:r>
      <w:r w:rsidR="009204EE">
        <w:t>a je ovom sudu, na temelju odred</w:t>
      </w:r>
      <w:r>
        <w:t xml:space="preserve">be članka 429. stav 1. Stečajnog zakona (Narodne novine broj 71/15), zahtjev za provedbu skraćenog stečajnog postupka nad dužnikom  </w:t>
      </w:r>
      <w:r w:rsidR="00525E17">
        <w:t>KOROĐ – ZID braniteljska zadruga za proizvodnju, ekološku proizvodnju i razvoj u poljoprivredi, ribarstvu i voćarstvu Korog, Kiš Ferenca 28, MBS 030101518, OIB 44009377663.</w:t>
      </w:r>
    </w:p>
    <w:p w:rsidRDefault="00E15BEC" w:rsidP="009E22D1" w:rsidR="00E15BEC">
      <w:pPr>
        <w:ind w:firstLine="720"/>
        <w:jc w:val="both"/>
      </w:pPr>
    </w:p>
    <w:p w:rsidRDefault="005525B1" w:rsidP="005525B1" w:rsidR="005525B1">
      <w:pPr>
        <w:ind w:firstLine="720"/>
        <w:jc w:val="both"/>
      </w:pPr>
      <w:r>
        <w:t xml:space="preserve">Dana 5. studenog 2015. godine, sukladno članku 430. Stečajnog zakona (Narodne novine broj 71/15) Trgovački sud u sud u Osijeku,  pod poslovnim brojem St-476/15-3 od 4. studenog 2015. godine, objavio  je   oglas    na   mrežnoj 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7C4437" w:rsidP="005525B1" w:rsidR="007C4437">
      <w:pPr>
        <w:jc w:val="both"/>
      </w:pPr>
    </w:p>
    <w:p w:rsidRDefault="005525B1" w:rsidP="005525B1" w:rsidR="007C4437">
      <w:pPr>
        <w:ind w:firstLine="720"/>
        <w:jc w:val="both"/>
      </w:pPr>
      <w:r>
        <w:t xml:space="preserve">Podneskom zaprimljenim, kod ovog suda dana 4. prosinca 2015. godine, vjerovnik </w:t>
      </w:r>
      <w:r>
        <w:rPr>
          <w:bCs/>
        </w:rPr>
        <w:t>RH Ministarstvo financija, Porezna uprava, Područni ured Slavonija i Baranja, Vukovar, zastupana</w:t>
      </w:r>
      <w:r w:rsidR="007C4437">
        <w:rPr>
          <w:bCs/>
        </w:rPr>
        <w:t xml:space="preserve">  </w:t>
      </w:r>
      <w:r>
        <w:rPr>
          <w:bCs/>
        </w:rPr>
        <w:t xml:space="preserve">po </w:t>
      </w:r>
      <w:r w:rsidR="007C4437">
        <w:rPr>
          <w:bCs/>
        </w:rPr>
        <w:t xml:space="preserve">  </w:t>
      </w:r>
      <w:r>
        <w:t xml:space="preserve">Županijskom državnom odvjetništvu </w:t>
      </w:r>
      <w:r w:rsidR="007C4437">
        <w:t xml:space="preserve"> </w:t>
      </w:r>
      <w:r>
        <w:t>u</w:t>
      </w:r>
      <w:r w:rsidR="007C4437">
        <w:t xml:space="preserve"> </w:t>
      </w:r>
      <w:r>
        <w:t xml:space="preserve"> Vukovaru podnijela</w:t>
      </w:r>
      <w:r w:rsidR="007C4437">
        <w:t xml:space="preserve"> </w:t>
      </w:r>
      <w:r>
        <w:t xml:space="preserve"> je</w:t>
      </w:r>
      <w:r w:rsidR="007C4437">
        <w:t xml:space="preserve"> </w:t>
      </w:r>
      <w:r>
        <w:t xml:space="preserve"> prijedlog za </w:t>
      </w:r>
    </w:p>
    <w:p w:rsidRDefault="007C4437" w:rsidP="007C4437" w:rsidR="007C4437">
      <w:pPr>
        <w:jc w:val="center"/>
      </w:pPr>
      <w:r>
        <w:lastRenderedPageBreak/>
        <w:t>2</w:t>
      </w:r>
    </w:p>
    <w:p w:rsidRDefault="007C4437" w:rsidP="007C4437" w:rsidR="007C4437">
      <w:pPr>
        <w:jc w:val="right"/>
      </w:pPr>
      <w:r>
        <w:t>13 St-253/16-14</w:t>
      </w:r>
    </w:p>
    <w:p w:rsidRDefault="007C4437" w:rsidP="007C4437" w:rsidR="007C4437">
      <w:pPr>
        <w:jc w:val="center"/>
      </w:pPr>
    </w:p>
    <w:p w:rsidRDefault="007C4437" w:rsidP="007C4437" w:rsidR="007C4437">
      <w:pPr>
        <w:jc w:val="both"/>
      </w:pPr>
    </w:p>
    <w:p w:rsidRDefault="007C4437" w:rsidP="007C4437" w:rsidR="007C4437">
      <w:pPr>
        <w:jc w:val="both"/>
      </w:pPr>
    </w:p>
    <w:p w:rsidRDefault="005525B1" w:rsidP="007C4437" w:rsidR="005525B1">
      <w:pPr>
        <w:jc w:val="both"/>
        <w:rPr>
          <w:bCs/>
        </w:rPr>
      </w:pPr>
      <w:r>
        <w:t>otvaranjem stečajnog postupka nad dužnikom</w:t>
      </w:r>
      <w:r w:rsidR="009C4564">
        <w:t xml:space="preserve"> KOROĐ – ZID braniteljska zadruga za proizvodnju, ekološku proizvodnju i razvoj u poljoprivredi, ribarstvu i voćarstvu Korog, Kiš Ferenca 28, MBS 030101518, OIB 44009377663</w:t>
      </w:r>
      <w:r>
        <w:rPr>
          <w:bCs/>
        </w:rPr>
        <w:t xml:space="preserve">, uz koji prijedlog je dostavila dokaz o postojanju svoje tražbine i postojanju stečajnog razloga iz članka 6. stav 2. Stečajnog zakona: nesposobnosti za plaćanje. </w:t>
      </w:r>
      <w:r w:rsidR="009C4564">
        <w:rPr>
          <w:bCs/>
        </w:rPr>
        <w:t xml:space="preserve"> </w:t>
      </w:r>
    </w:p>
    <w:p w:rsidRDefault="005525B1" w:rsidP="005525B1" w:rsidR="005525B1">
      <w:pPr>
        <w:ind w:firstLine="720"/>
        <w:jc w:val="both"/>
        <w:rPr>
          <w:bCs/>
        </w:rPr>
      </w:pPr>
    </w:p>
    <w:p w:rsidRDefault="005525B1" w:rsidP="005525B1" w:rsidR="005525B1">
      <w:pPr>
        <w:jc w:val="both"/>
      </w:pPr>
      <w:r>
        <w:tab/>
        <w:t>Rješenjem ovog suda St-</w:t>
      </w:r>
      <w:r w:rsidR="009C4564">
        <w:t xml:space="preserve">476/15-5 od 9. prosinca </w:t>
      </w:r>
      <w:r>
        <w:t xml:space="preserve"> 2015. godine obustavljen je skraćeni stečajni postupak nad dužnikom, te je određeno da će se postupak nad dužnikom nastaviti primjenom Općih odredaba Stečajnog zakona.</w:t>
      </w:r>
    </w:p>
    <w:p w:rsidRDefault="005525B1" w:rsidP="009C4564" w:rsidR="005525B1">
      <w:pPr>
        <w:jc w:val="both"/>
      </w:pPr>
    </w:p>
    <w:p w:rsidRDefault="00F97EFB" w:rsidP="00F97EFB" w:rsidR="00F97EFB">
      <w:pPr>
        <w:ind w:firstLine="720"/>
        <w:jc w:val="both"/>
      </w:pPr>
      <w:r>
        <w:t xml:space="preserve">Provjerom u sudskom registru, utvrđeno je da je navedeno društvo brisano iz sudskog registra temeljem članka 70. Zakona o sudskom registru.  Upis brisanja proveden je dana 28. travnja 2017. godine rješenjem Tt-16/246-36.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 xml:space="preserve">Sukladno članku 3. stav 1. Stečajnog zakona (Narodne novine 71/15)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9C4564">
        <w:rPr>
          <w:bCs/>
        </w:rPr>
        <w:t>U Osijeku 23</w:t>
      </w:r>
      <w:r w:rsidR="0065154A">
        <w:rPr>
          <w:bCs/>
        </w:rPr>
        <w:t xml:space="preserve">. svibanj </w:t>
      </w:r>
      <w:r w:rsidR="009C4564">
        <w:rPr>
          <w:bCs/>
        </w:rPr>
        <w:t xml:space="preserve"> 2017</w:t>
      </w:r>
      <w:r>
        <w:rPr>
          <w:bCs/>
        </w:rPr>
        <w:t xml:space="preserve">. </w:t>
      </w:r>
    </w:p>
    <w:p w:rsidRDefault="009E22D1" w:rsidP="007C4437" w:rsidR="009E22D1">
      <w:pPr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jc w:val="both"/>
        <w:rPr>
          <w:b/>
          <w:bCs/>
        </w:rPr>
      </w:pPr>
    </w:p>
    <w:p w:rsidRDefault="007C4437" w:rsidP="009E22D1" w:rsidR="009E22D1">
      <w:pPr>
        <w:pStyle w:val="Tijeloteksta"/>
      </w:pPr>
      <w:r>
        <w:t xml:space="preserve">UPUTA O PRAVNOM LIJEKU: </w:t>
      </w:r>
      <w:r w:rsidR="009E22D1">
        <w:t xml:space="preserve"> 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E22D1" w:rsidRPr="007C4437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F47C29">
        <w:t>RH MF Porezna uprava Područni ured Slavonije i Baranje po ŽDO Vukovar</w:t>
      </w:r>
    </w:p>
    <w:p w:rsidRDefault="00F47C29" w:rsidP="009E22D1" w:rsidR="00F47C29">
      <w:pPr>
        <w:numPr>
          <w:ilvl w:val="0"/>
          <w:numId w:val="9"/>
        </w:numPr>
        <w:jc w:val="both"/>
      </w:pPr>
      <w:r>
        <w:t>dužnik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F47C29" w:rsidP="009E22D1" w:rsidR="009E22D1">
      <w:pPr>
        <w:numPr>
          <w:ilvl w:val="0"/>
          <w:numId w:val="9"/>
        </w:numPr>
        <w:jc w:val="both"/>
      </w:pPr>
      <w:r>
        <w:t>kal. 20/6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0F4763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4E1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15D89"/>
    <w:rsid w:val="00525CFD"/>
    <w:rsid w:val="00525E17"/>
    <w:rsid w:val="00530D29"/>
    <w:rsid w:val="005520C4"/>
    <w:rsid w:val="005525B1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94B6A"/>
    <w:rsid w:val="00795916"/>
    <w:rsid w:val="007C1241"/>
    <w:rsid w:val="007C4437"/>
    <w:rsid w:val="007C6A1F"/>
    <w:rsid w:val="007C7504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C4564"/>
    <w:rsid w:val="009E1E79"/>
    <w:rsid w:val="009E22D1"/>
    <w:rsid w:val="009F1B30"/>
    <w:rsid w:val="00A025E8"/>
    <w:rsid w:val="00A05068"/>
    <w:rsid w:val="00A07AC6"/>
    <w:rsid w:val="00A273DF"/>
    <w:rsid w:val="00A402F9"/>
    <w:rsid w:val="00A4670A"/>
    <w:rsid w:val="00A51687"/>
    <w:rsid w:val="00A91ED3"/>
    <w:rsid w:val="00AB56F9"/>
    <w:rsid w:val="00AC11AD"/>
    <w:rsid w:val="00AC6DA2"/>
    <w:rsid w:val="00AD24AA"/>
    <w:rsid w:val="00AD486B"/>
    <w:rsid w:val="00AE5BDD"/>
    <w:rsid w:val="00B03ECC"/>
    <w:rsid w:val="00B2754A"/>
    <w:rsid w:val="00B30AB7"/>
    <w:rsid w:val="00B336FC"/>
    <w:rsid w:val="00B35737"/>
    <w:rsid w:val="00B41F79"/>
    <w:rsid w:val="00B623BE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F10273"/>
    <w:rsid w:val="00F24F23"/>
    <w:rsid w:val="00F32BFD"/>
    <w:rsid w:val="00F47C29"/>
    <w:rsid w:val="00F56B05"/>
    <w:rsid w:val="00F618C3"/>
    <w:rsid w:val="00F76EF7"/>
    <w:rsid w:val="00F77818"/>
    <w:rsid w:val="00F80660"/>
    <w:rsid w:val="00F8686C"/>
    <w:rsid w:val="00F97EFB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5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5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KOROĐ-ZID, braniteljska zadruga za proizvodnju, ekološku proizvodnju i razvoj u poljoprivredi, ribarstvu i voćarstvu</izvorni_sadrzaj>
    <derivirana_varijabla naziv="DomainObject.Predmet.ProtustrankaFormated_1">  KOROĐ-ZID, braniteljska zadruga za proizvodnju, ekološku proizvodnju i razvoj u poljoprivredi, ribarstvu i voćarstvu</derivirana_varijabla>
  </DomainObject.Predmet.ProtustrankaFormated>
  <DomainObject.Predmet.ProtustrankaFormatedOIB>
    <izvorni_sadrzaj>  KOROĐ-ZID, braniteljska zadruga za proizvodnju, ekološku proizvodnju i razvoj u poljoprivredi, ribarstvu i voćarstvu, OIB 44009377663</izvorni_sadrzaj>
    <derivirana_varijabla naziv="DomainObject.Predmet.ProtustrankaFormatedOIB_1">  KOROĐ-ZID, braniteljska zadruga za proizvodnju, ekološku proizvodnju i razvoj u poljoprivredi, ribarstvu i voćarstvu, OIB 44009377663</derivirana_varijabla>
  </DomainObject.Predmet.ProtustrankaFormatedOIB>
  <DomainObject.Predmet.ProtustrankaFormatedWithAdress>
    <izvorni_sadrzaj> KOROĐ-ZID, braniteljska zadruga za proizvodnju, ekološku proizvodnju i razvoj u poljoprivredi, ribarstvu i voćarstvu, Kiš Ferenca 28 , 32211 Korog</izvorni_sadrzaj>
    <derivirana_varijabla naziv="DomainObject.Predmet.ProtustrankaFormatedWithAdress_1"> KOROĐ-ZID, braniteljska zadruga za proizvodnju, ekološku proizvodnju i razvoj u poljoprivredi, ribarstvu i voćarstvu, Kiš Ferenca 28 , 32211 Korog</derivirana_varijabla>
  </DomainObject.Predmet.ProtustrankaFormatedWithAdress>
  <DomainObject.Predmet.ProtustrankaFormatedWithAdressOIB>
    <izvorni_sadrzaj> KOROĐ-ZID, braniteljska zadruga za proizvodnju, ekološku proizvodnju i razvoj u poljoprivredi, ribarstvu i voćarstvu, OIB 44009377663, Kiš Ferenca 28 , 32211 Korog</izvorni_sadrzaj>
    <derivirana_varijabla naziv="DomainObject.Predmet.ProtustrankaFormatedWithAdressOIB_1"> KOROĐ-ZID, braniteljska zadruga za proizvodnju, ekološku proizvodnju i razvoj u poljoprivredi, ribarstvu i voćarstvu, OIB 44009377663, Kiš Ferenca 28 , 32211 Korog</derivirana_varijabla>
  </DomainObject.Predmet.ProtustrankaFormatedWithAdressOIB>
  <DomainObject.Predmet.ProtustrankaWithAdress>
    <izvorni_sadrzaj>KOROĐ-ZID, braniteljska zadruga za proizvodnju, ekološku proizvodnju i razvoj u poljoprivredi, ribarstvu i voćarstvu Kiš Ferenca 28 , 32211 Korog</izvorni_sadrzaj>
    <derivirana_varijabla naziv="DomainObject.Predmet.ProtustrankaWithAdress_1">KOROĐ-ZID, braniteljska zadruga za proizvodnju, ekološku proizvodnju i razvoj u poljoprivredi, ribarstvu i voćarstvu Kiš Ferenca 28 , 32211 Korog</derivirana_varijabla>
  </DomainObject.Predmet.ProtustrankaWithAdress>
  <DomainObject.Predmet.ProtustrankaWithAdressOIB>
    <izvorni_sadrzaj>KOROĐ-ZID, braniteljska zadruga za proizvodnju, ekološku proizvodnju i razvoj u poljoprivredi, ribarstvu i voćarstvu, OIB 44009377663, Kiš Ferenca 28 , 32211 Korog</izvorni_sadrzaj>
    <derivirana_varijabla naziv="DomainObject.Predmet.ProtustrankaWithAdressOIB_1">KOROĐ-ZID, braniteljska zadruga za proizvodnju, ekološku proizvodnju i razvoj u poljoprivredi, ribarstvu i voćarstvu, OIB 44009377663, Kiš Ferenca 28 , 32211 Korog</derivirana_varijabla>
  </DomainObject.Predmet.ProtustrankaWithAdressOIB>
  <DomainObject.Predmet.ProtustrankaNazivFormated>
    <izvorni_sadrzaj>KOROĐ-ZID, braniteljska zadruga za proizvodnju, ekološku proizvodnju i razvoj u poljoprivredi, ribarstvu i voćarstvu</izvorni_sadrzaj>
    <derivirana_varijabla naziv="DomainObject.Predmet.ProtustrankaNazivFormated_1">KOROĐ-ZID, braniteljska zadruga za proizvodnju, ekološku proizvodnju i razvoj u poljoprivredi, ribarstvu i voćarstvu</derivirana_varijabla>
  </DomainObject.Predmet.ProtustrankaNazivFormated>
  <DomainObject.Predmet.ProtustrankaNazivFormatedOIB>
    <izvorni_sadrzaj>KOROĐ-ZID, braniteljska zadruga za proizvodnju, ekološku proizvodnju i razvoj u poljoprivredi, ribarstvu i voćarstvu, OIB 44009377663</izvorni_sadrzaj>
    <derivirana_varijabla naziv="DomainObject.Predmet.ProtustrankaNazivFormatedOIB_1">KOROĐ-ZID, braniteljska zadruga za proizvodnju, ekološku proizvodnju i razvoj u poljoprivredi, ribarstvu i voćarstvu, OIB 44009377663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KOROĐ-ZID, braniteljska zadruga za proizvodnju, ekološku proizvodnju i razvoj u poljoprivredi, ribarstvu i voćarstvu</item>
    </izvorni_sadrzaj>
    <derivirana_varijabla naziv="DomainObject.Predmet.ProtuStrankaListFormated_1">
      <item>KOROĐ-ZID, braniteljska zadruga za proizvodnju, ekološku proizvodnju i razvoj u poljoprivredi, ribarstvu i voćarstvu</item>
    </derivirana_varijabla>
  </DomainObject.Predmet.ProtuStrankaListFormated>
  <DomainObject.Predmet.ProtuStrankaListFormatedOIB>
    <izvorni_sadrzaj>
      <item>KOROĐ-ZID, braniteljska zadruga za proizvodnju, ekološku proizvodnju i razvoj u poljoprivredi, ribarstvu i voćarstvu, OIB 44009377663</item>
    </izvorni_sadrzaj>
    <derivirana_varijabla naziv="DomainObject.Predmet.ProtuStrankaListFormatedOIB_1">
      <item>KOROĐ-ZID, braniteljska zadruga za proizvodnju, ekološku proizvodnju i razvoj u poljoprivredi, ribarstvu i voćarstvu, OIB 44009377663</item>
    </derivirana_varijabla>
  </DomainObject.Predmet.ProtuStrankaListFormatedOIB>
  <DomainObject.Predmet.ProtuStrankaListFormatedWithAdress>
    <izvorni_sadrzaj>
      <item>KOROĐ-ZID, braniteljska zadruga za proizvodnju, ekološku proizvodnju i razvoj u poljoprivredi, ribarstvu i voćarstvu, Kiš Ferenca 28 , 32211 Korog</item>
    </izvorni_sadrzaj>
    <derivirana_varijabla naziv="DomainObject.Predmet.ProtuStrankaListFormatedWithAdress_1">
      <item>KOROĐ-ZID, braniteljska zadruga za proizvodnju, ekološku proizvodnju i razvoj u poljoprivredi, ribarstvu i voćarstvu, Kiš Ferenca 28 , 32211 Korog</item>
    </derivirana_varijabla>
  </DomainObject.Predmet.ProtuStrankaListFormatedWithAdress>
  <DomainObject.Predmet.ProtuStrankaListFormatedWithAdressOIB>
    <izvorni_sadrzaj>
      <item>KOROĐ-ZID, braniteljska zadruga za proizvodnju, ekološku proizvodnju i razvoj u poljoprivredi, ribarstvu i voćarstvu, OIB 44009377663, Kiš Ferenca 28 , 32211 Korog</item>
    </izvorni_sadrzaj>
    <derivirana_varijabla naziv="DomainObject.Predmet.ProtuStrankaListFormatedWithAdressOIB_1">
      <item>KOROĐ-ZID, braniteljska zadruga za proizvodnju, ekološku proizvodnju i razvoj u poljoprivredi, ribarstvu i voćarstvu, OIB 44009377663, Kiš Ferenca 28 , 32211 Korog</item>
    </derivirana_varijabla>
  </DomainObject.Predmet.ProtuStrankaListFormatedWithAdressOIB>
  <DomainObject.Predmet.ProtuStrankaListNazivFormated>
    <izvorni_sadrzaj>
      <item>KOROĐ-ZID, braniteljska zadruga za proizvodnju, ekološku proizvodnju i razvoj u poljoprivredi, ribarstvu i voćarstvu</item>
    </izvorni_sadrzaj>
    <derivirana_varijabla naziv="DomainObject.Predmet.ProtuStrankaListNazivFormated_1">
      <item>KOROĐ-ZID, braniteljska zadruga za proizvodnju, ekološku proizvodnju i razvoj u poljoprivredi, ribarstvu i voćarstvu</item>
    </derivirana_varijabla>
  </DomainObject.Predmet.ProtuStrankaListNazivFormated>
  <DomainObject.Predmet.ProtuStrankaListNazivFormatedOIB>
    <izvorni_sadrzaj>
      <item>KOROĐ-ZID, braniteljska zadruga za proizvodnju, ekološku proizvodnju i razvoj u poljoprivredi, ribarstvu i voćarstvu, OIB 44009377663</item>
    </izvorni_sadrzaj>
    <derivirana_varijabla naziv="DomainObject.Predmet.ProtuStrankaListNazivFormatedOIB_1">
      <item>KOROĐ-ZID, braniteljska zadruga za proizvodnju, ekološku proizvodnju i razvoj u poljoprivredi, ribarstvu i voćarstvu, OIB 44009377663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KOROĐ-ZID, braniteljska zadruga za proizvodnju, ekološku proizvodnju i razvoj u poljoprivredi, ribarstvu i voćarstvu</izvorni_sadrzaj>
    <derivirana_varijabla naziv="DomainObject.Predmet.ProtustrankaIDrugi_1">KOROĐ-ZID, braniteljska zadruga za proizvodnju, ekološku proizvodnju i razvoj u poljoprivredi, ribarstvu i voćarstvu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KOROĐ-ZID, braniteljska zadruga za proizvodnju, ekološku proizvodnju i razvoj u poljoprivredi, ribarstvu i voćarstvu, OIB 44009377663, Kiš Ferenca 28 , 32211 Korog</izvorni_sadrzaj>
    <derivirana_varijabla naziv="DomainObject.Predmet.ProtustrankaIDrugiAdressOIB_1">KOROĐ-ZID, braniteljska zadruga za proizvodnju, ekološku proizvodnju i razvoj u poljoprivredi, ribarstvu i voćarstvu, OIB 44009377663, Kiš Ferenca 28 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KOROĐ-ZID, braniteljska zadruga za proizvodnju, ekološku proizvodnju i razvoj u poljoprivredi, ribarstvu i voćarstvu</item>
      <item>RH MF POREZNA UPRAVA VUKOVAR</item>
    </izvorni_sadrzaj>
    <derivirana_varijabla naziv="DomainObject.Predmet.SudioniciListNaziv_1">
      <item>KOROĐ-ZID, braniteljska zadruga za proizvodnju, ekološku proizvodnju i razvoj u poljoprivredi, ribarstvu i voćarstvu</item>
      <item>RH MF POREZNA UPRAVA VUKOVAR</item>
    </derivirana_varijabla>
  </DomainObject.Predmet.SudioniciListNaziv>
  <DomainObject.Predmet.SudioniciListAdressOIB>
    <izvorni_sadrzaj>
      <item>KOROĐ-ZID, braniteljska zadruga za proizvodnju, ekološku proizvodnju i razvoj u poljoprivredi, ribarstvu i voćarstvu, OIB 44009377663, Kiš Ferenca 28 ,32211 Korog</item>
      <item>RH MF POREZNA UPRAVA VUKOVAR, OIB 18683136487</item>
    </izvorni_sadrzaj>
    <derivirana_varijabla naziv="DomainObject.Predmet.SudioniciListAdressOIB_1">
      <item>KOROĐ-ZID, braniteljska zadruga za proizvodnju, ekološku proizvodnju i razvoj u poljoprivredi, ribarstvu i voćarstvu, OIB 44009377663, Kiš Ferenca 28 ,32211 Korog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44009377663</item>
      <item>, OIB 18683136487</item>
    </izvorni_sadrzaj>
    <derivirana_varijabla naziv="DomainObject.Predmet.SudioniciListNazivOIB_1">
      <item>, OIB 44009377663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BE15A-6423-4AEB-ACBF-462869D0D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3554</properties:Characters>
  <properties:Lines>100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2017-05-23T07:47:00Z</dcterms:created>
  <dc:creator>hermanj</dc:creator>
  <cp:lastModifiedBy>Maja Kocijan</cp:lastModifiedBy>
  <cp:lastPrinted>2017-05-23T08:29:00Z</cp:lastPrinted>
  <dcterms:modified xmlns:xsi="http://www.w3.org/2001/XMLSchema-instance" xsi:type="dcterms:W3CDTF">2017-05-23T08:33:00Z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