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d690" w14:paraId="f33d690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557C60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757861" w:rsidP="00C34514" w:rsidR="00757861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2A06C5" w:rsidP="00E434A8" w:rsidR="002A06C5" w:rsidRPr="00E434A8">
      <w:pPr>
        <w:ind w:firstLine="708"/>
        <w:jc w:val="both"/>
      </w:pPr>
      <w:r w:rsidRPr="00E434A8">
        <w:t xml:space="preserve">Trgovački sud u Pazinu, po sutkinji Tijani Licul, </w:t>
      </w:r>
      <w:r w:rsidR="005F0B60">
        <w:t>u stečajnom postupku</w:t>
      </w:r>
      <w:r w:rsidRPr="00E434A8">
        <w:t xml:space="preserve"> nad dužnikom</w:t>
      </w:r>
      <w:r w:rsidR="00DD76E7">
        <w:t xml:space="preserve"> </w:t>
      </w:r>
      <w:r w:rsidR="00384462">
        <w:t>GORIČICA d.o.o. "u stečaju" Buzet, Trg Fontana 6, OIB: 50074698654</w:t>
      </w:r>
      <w:r w:rsidR="00EE285F">
        <w:t>,</w:t>
      </w:r>
    </w:p>
    <w:p w:rsidRDefault="002A06C5" w:rsidP="00E434A8" w:rsidR="002A06C5" w:rsidRPr="00E434A8"/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>tvrđuju se slijedeće tražbine prema stečajnom dužniku</w:t>
      </w:r>
      <w:r w:rsidR="002A06C5">
        <w:t xml:space="preserve"> </w:t>
      </w:r>
      <w:r w:rsidR="005F0B60">
        <w:t>GORIČICA d.o.o. "u stečaju" Buzet, Trg Fontana 6, OIB: 50074698654</w:t>
      </w:r>
      <w:r w:rsidR="00BC7372" w:rsidRPr="00E65BD9">
        <w:t>:</w:t>
      </w:r>
    </w:p>
    <w:p w:rsidRDefault="00BC7372" w:rsidP="00BC7372" w:rsidR="00BC7372" w:rsidRPr="00382CB4"/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0B703D" w:rsidR="00DD76E7">
      <w:pPr>
        <w:ind w:firstLine="708"/>
        <w:jc w:val="both"/>
      </w:pPr>
      <w:r>
        <w:t>1.</w:t>
      </w:r>
      <w:r w:rsidR="00DD76E7">
        <w:t xml:space="preserve"> </w:t>
      </w:r>
      <w:r w:rsidR="008A41C6">
        <w:t>FINANCIJSKA AGENCIJA, Zagreb, Ulica grada Vukovara 70, OIB: 858211</w:t>
      </w:r>
      <w:r w:rsidR="00D9291A">
        <w:t xml:space="preserve">30368, </w:t>
      </w:r>
      <w:r w:rsidR="008A41C6">
        <w:t>u iznosu od 3.398,43 kn</w:t>
      </w:r>
      <w:r w:rsidR="00DD76E7">
        <w:t>.</w:t>
      </w:r>
      <w:r>
        <w:t xml:space="preserve"> </w:t>
      </w:r>
    </w:p>
    <w:p w:rsidRDefault="00DD76E7" w:rsidP="000B703D" w:rsidR="00DD76E7">
      <w:pPr>
        <w:ind w:firstLine="708"/>
        <w:jc w:val="both"/>
      </w:pPr>
    </w:p>
    <w:p w:rsidRDefault="00DD76E7" w:rsidP="000B703D" w:rsidR="00381DEA">
      <w:pPr>
        <w:ind w:firstLine="708"/>
        <w:jc w:val="both"/>
      </w:pPr>
      <w:r>
        <w:t xml:space="preserve">2. </w:t>
      </w:r>
      <w:r w:rsidR="002A06C5">
        <w:t xml:space="preserve">Vjerovnik </w:t>
      </w:r>
      <w:r w:rsidR="00E434A8">
        <w:t>Republika Hrvatska, Ministarstvo financija, Porezna uprava, Područni ured Istra, Primorje i Lika, OIB: 52634238587</w:t>
      </w:r>
      <w:r w:rsidR="00381DEA">
        <w:t xml:space="preserve">, u iznosu od </w:t>
      </w:r>
      <w:r w:rsidR="00D9291A">
        <w:t xml:space="preserve">109.335,71 </w:t>
      </w:r>
      <w:r w:rsidR="00381DEA">
        <w:t>kn</w:t>
      </w:r>
      <w:r w:rsidR="002A06C5">
        <w:t>.</w:t>
      </w:r>
    </w:p>
    <w:p w:rsidRDefault="00D9291A" w:rsidP="000B703D" w:rsidR="00D9291A">
      <w:pPr>
        <w:ind w:firstLine="708"/>
        <w:jc w:val="both"/>
      </w:pPr>
    </w:p>
    <w:p w:rsidRDefault="0058419A" w:rsidP="00D9291A" w:rsidR="00D9291A">
      <w:pPr>
        <w:ind w:firstLine="708"/>
        <w:jc w:val="both"/>
      </w:pPr>
      <w:r>
        <w:t>3</w:t>
      </w:r>
      <w:r w:rsidR="00D9291A">
        <w:t xml:space="preserve">. Vjerovnik </w:t>
      </w:r>
      <w:r w:rsidR="00F06242">
        <w:t>Croatia osiguranje, Zagreb, Vatroslava Jagića 33</w:t>
      </w:r>
      <w:r w:rsidR="00D9291A">
        <w:t xml:space="preserve">, OIB: </w:t>
      </w:r>
      <w:r w:rsidR="00F06242">
        <w:t>26187994862</w:t>
      </w:r>
      <w:r w:rsidR="00D9291A">
        <w:t xml:space="preserve">, u iznosu od </w:t>
      </w:r>
      <w:r w:rsidR="00F06242">
        <w:t xml:space="preserve">7.035,53 </w:t>
      </w:r>
      <w:r w:rsidR="00D9291A">
        <w:t>kn.</w:t>
      </w:r>
    </w:p>
    <w:p w:rsidRDefault="00E434A8" w:rsidP="000B703D" w:rsidR="00E434A8">
      <w:pPr>
        <w:ind w:firstLine="708"/>
        <w:jc w:val="both"/>
      </w:pPr>
    </w:p>
    <w:p w:rsidRDefault="0058419A" w:rsidP="00D9291A" w:rsidR="00D9291A">
      <w:pPr>
        <w:ind w:firstLine="708"/>
        <w:jc w:val="both"/>
      </w:pPr>
      <w:r>
        <w:t>4</w:t>
      </w:r>
      <w:r w:rsidR="00D9291A">
        <w:t xml:space="preserve">. Vjerovnik </w:t>
      </w:r>
      <w:r w:rsidR="006837C0">
        <w:t xml:space="preserve">ZAGREBAČKA BANKA </w:t>
      </w:r>
      <w:r w:rsidR="009A7AC2">
        <w:t>d.d. Zagreb, Trg J. Jelačića 10</w:t>
      </w:r>
      <w:r w:rsidR="00D9291A">
        <w:t xml:space="preserve">, OIB: </w:t>
      </w:r>
      <w:r w:rsidR="009A7AC2">
        <w:t>92963223473</w:t>
      </w:r>
      <w:r w:rsidR="00D9291A">
        <w:t xml:space="preserve">, u iznosu od </w:t>
      </w:r>
      <w:r w:rsidR="009A7AC2">
        <w:t>64.319,91</w:t>
      </w:r>
      <w:r w:rsidR="00D9291A">
        <w:t xml:space="preserve"> kn.</w:t>
      </w:r>
    </w:p>
    <w:p w:rsidRDefault="00D9291A" w:rsidP="000B703D" w:rsidR="00D9291A">
      <w:pPr>
        <w:ind w:firstLine="708"/>
        <w:jc w:val="both"/>
      </w:pPr>
    </w:p>
    <w:p w:rsidRDefault="0058419A" w:rsidP="00D9291A" w:rsidR="00D9291A">
      <w:pPr>
        <w:ind w:firstLine="708"/>
        <w:jc w:val="both"/>
      </w:pPr>
      <w:r>
        <w:t>5</w:t>
      </w:r>
      <w:r w:rsidR="00D9291A">
        <w:t xml:space="preserve">. Vjerovnik </w:t>
      </w:r>
      <w:r w:rsidR="009A7AC2">
        <w:t>OTP BANKA HRVATSKA d.d. Zadar, Ulica Domovinskog rata 3</w:t>
      </w:r>
      <w:r w:rsidR="00D9291A">
        <w:t xml:space="preserve">, OIB: </w:t>
      </w:r>
      <w:r w:rsidR="00A85161">
        <w:t>52508873833</w:t>
      </w:r>
      <w:r w:rsidR="00D9291A">
        <w:t xml:space="preserve">, u iznosu od </w:t>
      </w:r>
      <w:r w:rsidR="00A85161">
        <w:t>3.018.247,07</w:t>
      </w:r>
      <w:r w:rsidR="00D9291A">
        <w:t xml:space="preserve"> kn.</w:t>
      </w:r>
    </w:p>
    <w:p w:rsidRDefault="00D9291A" w:rsidP="000B703D" w:rsidR="00D9291A">
      <w:pPr>
        <w:ind w:firstLine="708"/>
        <w:jc w:val="both"/>
      </w:pPr>
    </w:p>
    <w:p w:rsidRDefault="0058419A" w:rsidP="0058419A" w:rsidR="0058419A" w:rsidRPr="00AB4CDF">
      <w:pPr>
        <w:ind w:firstLine="708"/>
        <w:jc w:val="both"/>
      </w:pPr>
      <w:r w:rsidRPr="00AB4CDF">
        <w:t xml:space="preserve">6. Vjerovnik </w:t>
      </w:r>
      <w:r w:rsidR="00AB4CDF">
        <w:t>PARK d.o.o. Buzet, Sv. Ivan 12, OIB: 78086095402</w:t>
      </w:r>
      <w:r w:rsidRPr="00AB4CDF">
        <w:t xml:space="preserve">, u iznosu od </w:t>
      </w:r>
      <w:r w:rsidR="00AB4CDF">
        <w:t>50.006,49</w:t>
      </w:r>
      <w:r w:rsidRPr="00AB4CDF">
        <w:t xml:space="preserve"> kn.</w:t>
      </w:r>
    </w:p>
    <w:p w:rsidRDefault="0058419A" w:rsidP="0058419A" w:rsidR="0058419A" w:rsidRPr="00AB4CDF">
      <w:pPr>
        <w:ind w:firstLine="708"/>
        <w:jc w:val="both"/>
      </w:pPr>
    </w:p>
    <w:p w:rsidRDefault="00D9291A" w:rsidP="000B703D" w:rsidR="00D9291A">
      <w:pPr>
        <w:ind w:firstLine="708"/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433CFC">
      <w:pPr>
        <w:jc w:val="both"/>
      </w:pPr>
      <w:r>
        <w:tab/>
        <w:t xml:space="preserve">Na ispitnom ročištu održanom </w:t>
      </w:r>
      <w:r w:rsidR="00AB4CDF">
        <w:t>12</w:t>
      </w:r>
      <w:r w:rsidR="00E434A8">
        <w:t xml:space="preserve">. </w:t>
      </w:r>
      <w:r w:rsidR="00AB4CDF">
        <w:t xml:space="preserve">siječnja </w:t>
      </w:r>
      <w:r w:rsidR="001328D7">
        <w:t>201</w:t>
      </w:r>
      <w:r w:rsidR="00AB4CDF">
        <w:t>7</w:t>
      </w:r>
      <w:r w:rsidR="001328D7">
        <w:t xml:space="preserve">. </w:t>
      </w:r>
      <w:r w:rsidR="00BC7372" w:rsidRPr="00382CB4">
        <w:t>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757861">
        <w:t>15</w:t>
      </w:r>
      <w:r w:rsidR="00DD76E7">
        <w:t xml:space="preserve">. </w:t>
      </w:r>
      <w:r w:rsidR="00757861">
        <w:t>prosinca</w:t>
      </w:r>
      <w:r w:rsidR="00433CFC">
        <w:t xml:space="preserve"> 2016. </w:t>
      </w:r>
      <w:r w:rsidR="002A06C5">
        <w:t>godine.</w:t>
      </w:r>
    </w:p>
    <w:p w:rsidRDefault="002A06C5" w:rsidP="00382CB4" w:rsidR="002A06C5">
      <w:pPr>
        <w:jc w:val="both"/>
      </w:pPr>
    </w:p>
    <w:p w:rsidRDefault="00BC7372" w:rsidP="00433CFC" w:rsidR="00BC7372" w:rsidRPr="00382CB4">
      <w:pPr>
        <w:ind w:firstLine="708"/>
        <w:jc w:val="both"/>
      </w:pPr>
      <w:r w:rsidRPr="00382CB4">
        <w:t>Stečajni je sudac</w:t>
      </w:r>
      <w:r w:rsidR="00C03FBD">
        <w:t xml:space="preserve">, sukladno </w:t>
      </w:r>
      <w:r w:rsidRPr="00382CB4">
        <w:t xml:space="preserve">čl. </w:t>
      </w:r>
      <w:r w:rsidR="00C03FBD">
        <w:t>264</w:t>
      </w:r>
      <w:r w:rsidRPr="00382CB4">
        <w:t xml:space="preserve">. </w:t>
      </w:r>
      <w:r w:rsidR="00C03FBD" w:rsidRPr="00C03FBD">
        <w:t>Stečajnog zakona (Narodne novine br. 71/15, dalje: SZ)</w:t>
      </w:r>
      <w:r w:rsidR="00C03FBD"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 xml:space="preserve">Tražbine označene </w:t>
      </w:r>
      <w:r w:rsidR="009D6F69">
        <w:t xml:space="preserve">u </w:t>
      </w:r>
      <w:r w:rsidR="00433CFC">
        <w:t>izreci</w:t>
      </w:r>
      <w:r w:rsidRPr="00382CB4">
        <w:t xml:space="preserve">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433CFC" w:rsidR="00400F6C" w:rsidRPr="00E44CFB">
      <w:pPr>
        <w:jc w:val="both"/>
      </w:pPr>
      <w:r w:rsidRPr="00382CB4">
        <w:lastRenderedPageBreak/>
        <w:tab/>
      </w:r>
      <w:r w:rsidR="00160D9F"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E434A8">
        <w:t>,</w:t>
      </w:r>
      <w:r w:rsidR="00160D9F">
        <w:t xml:space="preserve"> </w:t>
      </w:r>
      <w:r w:rsidR="006837C0">
        <w:t>12</w:t>
      </w:r>
      <w:r w:rsidR="002C05CC">
        <w:t xml:space="preserve">. </w:t>
      </w:r>
      <w:r w:rsidR="006837C0">
        <w:t>siječnja</w:t>
      </w:r>
      <w:r w:rsidR="00E434A8">
        <w:t xml:space="preserve"> </w:t>
      </w:r>
      <w:r w:rsidRPr="00382CB4">
        <w:t>201</w:t>
      </w:r>
      <w:r w:rsidR="006837C0">
        <w:t>7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</w:p>
    <w:p w:rsidRDefault="002A06C5" w:rsidP="00BC7372" w:rsidR="002A06C5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EE285F" w:rsidP="00EE285F" w:rsidR="00EE285F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 xml:space="preserve"> Žalba se izjavljuje u roku od 8 dana 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</w:p>
    <w:p w:rsidRDefault="00BC7372" w:rsidP="00BC7372" w:rsidR="00BC7372">
      <w:pPr>
        <w:ind w:left="7080"/>
        <w:jc w:val="both"/>
      </w:pPr>
    </w:p>
    <w:p w:rsidRDefault="00BC7372" w:rsidP="00DD76E7" w:rsidR="00DD76E7">
      <w:r w:rsidRPr="00382CB4">
        <w:t xml:space="preserve">DNA:  </w:t>
      </w:r>
    </w:p>
    <w:p w:rsidRDefault="00382CB4" w:rsidP="00DD76E7" w:rsidR="00805431">
      <w:pPr>
        <w:ind w:firstLine="708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433CFC" w:rsidR="008054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DD9" w:rsidR="00115DD9">
      <w:r>
        <w:separator/>
      </w:r>
    </w:p>
  </w:endnote>
  <w:endnote w:id="0" w:type="continuationSeparator">
    <w:p w:rsidRDefault="00115DD9" w:rsidR="0011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DD9" w:rsidR="00115DD9">
      <w:r>
        <w:separator/>
      </w:r>
    </w:p>
  </w:footnote>
  <w:footnote w:id="0" w:type="continuationSeparator">
    <w:p w:rsidRDefault="00115DD9" w:rsidR="00115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5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257ED9">
      <w:t>Posl. broj: 4 St-379/2016-23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257ED9">
      <w:t>379/2016-23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1E7C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15DD9"/>
    <w:rsid w:val="00116446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57ED9"/>
    <w:rsid w:val="002674FB"/>
    <w:rsid w:val="0029593D"/>
    <w:rsid w:val="00297C4B"/>
    <w:rsid w:val="002A06C5"/>
    <w:rsid w:val="002B64F9"/>
    <w:rsid w:val="002C05CC"/>
    <w:rsid w:val="002E4D32"/>
    <w:rsid w:val="00302B45"/>
    <w:rsid w:val="00304C23"/>
    <w:rsid w:val="00332E36"/>
    <w:rsid w:val="003333BD"/>
    <w:rsid w:val="00334A4B"/>
    <w:rsid w:val="00354285"/>
    <w:rsid w:val="0037113E"/>
    <w:rsid w:val="00376411"/>
    <w:rsid w:val="003774E0"/>
    <w:rsid w:val="0038105B"/>
    <w:rsid w:val="00381DEA"/>
    <w:rsid w:val="00382CB4"/>
    <w:rsid w:val="00384462"/>
    <w:rsid w:val="003D39DC"/>
    <w:rsid w:val="00400F6C"/>
    <w:rsid w:val="00407B02"/>
    <w:rsid w:val="00433CFC"/>
    <w:rsid w:val="00445295"/>
    <w:rsid w:val="00447295"/>
    <w:rsid w:val="00485432"/>
    <w:rsid w:val="00490138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57C60"/>
    <w:rsid w:val="005752CE"/>
    <w:rsid w:val="0058419A"/>
    <w:rsid w:val="00585761"/>
    <w:rsid w:val="005D4919"/>
    <w:rsid w:val="005E5A89"/>
    <w:rsid w:val="005F0B60"/>
    <w:rsid w:val="005F20E4"/>
    <w:rsid w:val="005F52C5"/>
    <w:rsid w:val="00606959"/>
    <w:rsid w:val="006150B0"/>
    <w:rsid w:val="00616E35"/>
    <w:rsid w:val="00647BAF"/>
    <w:rsid w:val="006540F6"/>
    <w:rsid w:val="00663957"/>
    <w:rsid w:val="00667D61"/>
    <w:rsid w:val="00677355"/>
    <w:rsid w:val="00682212"/>
    <w:rsid w:val="006837C0"/>
    <w:rsid w:val="0069342F"/>
    <w:rsid w:val="006A5E5B"/>
    <w:rsid w:val="006B7125"/>
    <w:rsid w:val="006E22BF"/>
    <w:rsid w:val="00747E68"/>
    <w:rsid w:val="00757861"/>
    <w:rsid w:val="007639C3"/>
    <w:rsid w:val="00793ADD"/>
    <w:rsid w:val="007A28B0"/>
    <w:rsid w:val="007A2B96"/>
    <w:rsid w:val="007B168D"/>
    <w:rsid w:val="007E31C8"/>
    <w:rsid w:val="00805431"/>
    <w:rsid w:val="008068BA"/>
    <w:rsid w:val="00815234"/>
    <w:rsid w:val="00821C00"/>
    <w:rsid w:val="00884537"/>
    <w:rsid w:val="008A0989"/>
    <w:rsid w:val="008A4163"/>
    <w:rsid w:val="008A41C6"/>
    <w:rsid w:val="008B69A8"/>
    <w:rsid w:val="008D0EA1"/>
    <w:rsid w:val="00932C74"/>
    <w:rsid w:val="009405F6"/>
    <w:rsid w:val="00942C33"/>
    <w:rsid w:val="00994487"/>
    <w:rsid w:val="009A7AC2"/>
    <w:rsid w:val="009B0AA4"/>
    <w:rsid w:val="009C6968"/>
    <w:rsid w:val="009D6F69"/>
    <w:rsid w:val="00A42F59"/>
    <w:rsid w:val="00A517F6"/>
    <w:rsid w:val="00A64CC0"/>
    <w:rsid w:val="00A673E2"/>
    <w:rsid w:val="00A76747"/>
    <w:rsid w:val="00A83C27"/>
    <w:rsid w:val="00A85161"/>
    <w:rsid w:val="00A87DE4"/>
    <w:rsid w:val="00AB0014"/>
    <w:rsid w:val="00AB4CDF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291A"/>
    <w:rsid w:val="00D94E01"/>
    <w:rsid w:val="00DA78E0"/>
    <w:rsid w:val="00DD44BA"/>
    <w:rsid w:val="00DD4E17"/>
    <w:rsid w:val="00DD76E7"/>
    <w:rsid w:val="00E00D0F"/>
    <w:rsid w:val="00E434A8"/>
    <w:rsid w:val="00E44CFB"/>
    <w:rsid w:val="00E605C9"/>
    <w:rsid w:val="00E65BD9"/>
    <w:rsid w:val="00E755F6"/>
    <w:rsid w:val="00E84C66"/>
    <w:rsid w:val="00EB55A1"/>
    <w:rsid w:val="00EC3EB4"/>
    <w:rsid w:val="00EE285F"/>
    <w:rsid w:val="00EE5C6A"/>
    <w:rsid w:val="00F06242"/>
    <w:rsid w:val="00F13F67"/>
    <w:rsid w:val="00F158F8"/>
    <w:rsid w:val="00F34EC6"/>
    <w:rsid w:val="00F453C6"/>
    <w:rsid w:val="00F47A3C"/>
    <w:rsid w:val="00F609CB"/>
    <w:rsid w:val="00F60AA8"/>
    <w:rsid w:val="00F61496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389</properties:Words>
  <properties:Characters>2048</properties:Characters>
  <properties:Lines>66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2017-01-12T08:49:00Z</dcterms:created>
  <dc:creator>drabar</dc:creator>
  <cp:lastModifiedBy>Sanja Prodan</cp:lastModifiedBy>
  <cp:lastPrinted>2016-11-22T12:00:00Z</cp:lastPrinted>
  <dcterms:modified xmlns:xsi="http://www.w3.org/2001/XMLSchema-instance" xsi:type="dcterms:W3CDTF">2017-01-13T11:00:00Z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