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ab1b" w14:paraId="1bfab1b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6C7760">
        <w:t>4</w:t>
      </w:r>
      <w:r w:rsidR="00513C1A">
        <w:t>3</w:t>
      </w:r>
      <w:r w:rsidR="00BA0D21">
        <w:t>44</w:t>
      </w:r>
      <w:r w:rsidR="00E039EE">
        <w:t>/2016</w:t>
      </w:r>
      <w:r w:rsidR="00EF0A29">
        <w:t>-</w:t>
      </w:r>
      <w:r w:rsidR="001B2A4C">
        <w:t>1</w:t>
      </w:r>
      <w:r w:rsidR="00BA0D21">
        <w:t>2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BA0D21">
        <w:t>VALVULA j.d.o.o., Zagreb, Andrije Žaje 27, OIB 40235483787</w:t>
      </w:r>
      <w:r w:rsidR="00390AC0">
        <w:t>,</w:t>
      </w:r>
      <w:r>
        <w:t xml:space="preserve"> dana </w:t>
      </w:r>
      <w:r w:rsidR="007835FD">
        <w:t>1</w:t>
      </w:r>
      <w:r w:rsidR="00513C1A">
        <w:t>8</w:t>
      </w:r>
      <w:r w:rsidR="00782F38">
        <w:t>. siječnja 2019</w:t>
      </w:r>
      <w:r>
        <w:t xml:space="preserve">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534D8A" w:rsidP="0080790D" w:rsidR="0080790D">
      <w:pPr>
        <w:jc w:val="both"/>
        <w:rPr>
          <w:b/>
        </w:rPr>
      </w:pPr>
      <w:r>
        <w:rPr>
          <w:b/>
        </w:rPr>
        <w:t>20</w:t>
      </w:r>
      <w:r w:rsidR="00E039EE">
        <w:rPr>
          <w:b/>
        </w:rPr>
        <w:t>. ožujka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BA0D21">
        <w:rPr>
          <w:b/>
        </w:rPr>
        <w:t>10,3</w:t>
      </w:r>
      <w:r w:rsidR="00513C1A"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534D8A">
      <w:r>
        <w:t xml:space="preserve">- </w:t>
      </w:r>
      <w:r w:rsidR="00FF2067">
        <w:t xml:space="preserve">dužnik </w:t>
      </w:r>
      <w:r w:rsidR="00BA0D21">
        <w:t>VALVULA j.d.o.o., Zagreb</w:t>
      </w:r>
    </w:p>
    <w:p w:rsidRDefault="00513C1A" w:rsidP="00534D8A" w:rsidR="00534D8A">
      <w:r>
        <w:t>- zakonski zastupnik</w:t>
      </w:r>
      <w:r w:rsidR="00534D8A">
        <w:t xml:space="preserve"> dužnika </w:t>
      </w:r>
      <w:r w:rsidR="00BA0D21">
        <w:t>Dragana Miletić</w:t>
      </w:r>
      <w:r w:rsidR="00616264">
        <w:t xml:space="preserve"> </w:t>
      </w:r>
    </w:p>
    <w:p w:rsidRDefault="00EF0A29" w:rsidP="00534D8A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6C7760">
        <w:t>1</w:t>
      </w:r>
      <w:r w:rsidR="00513C1A">
        <w:t>8</w:t>
      </w:r>
      <w:r w:rsidR="00782F38">
        <w:t>. siječnja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43E" w:rsidP="008F69E1" w:rsidR="00A2243E">
      <w:r>
        <w:separator/>
      </w:r>
    </w:p>
  </w:endnote>
  <w:endnote w:id="0" w:type="continuationSeparator">
    <w:p w:rsidRDefault="00A2243E" w:rsidP="008F69E1" w:rsidR="00A22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43E" w:rsidP="008F69E1" w:rsidR="00A2243E">
      <w:r>
        <w:separator/>
      </w:r>
    </w:p>
  </w:footnote>
  <w:footnote w:id="0" w:type="continuationSeparator">
    <w:p w:rsidRDefault="00A2243E" w:rsidP="008F69E1" w:rsidR="00A2243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35D90"/>
    <w:rsid w:val="00275187"/>
    <w:rsid w:val="002B69D3"/>
    <w:rsid w:val="002F06E3"/>
    <w:rsid w:val="0034439D"/>
    <w:rsid w:val="00345B5F"/>
    <w:rsid w:val="00350A40"/>
    <w:rsid w:val="003530C9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4D8A"/>
    <w:rsid w:val="005450EA"/>
    <w:rsid w:val="00551CBA"/>
    <w:rsid w:val="00555276"/>
    <w:rsid w:val="0059233D"/>
    <w:rsid w:val="005A131D"/>
    <w:rsid w:val="005A3C8E"/>
    <w:rsid w:val="005E7389"/>
    <w:rsid w:val="005F141E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A6752"/>
    <w:rsid w:val="006B543E"/>
    <w:rsid w:val="006C52B1"/>
    <w:rsid w:val="006C6846"/>
    <w:rsid w:val="006C7760"/>
    <w:rsid w:val="00722602"/>
    <w:rsid w:val="007257E7"/>
    <w:rsid w:val="0075400C"/>
    <w:rsid w:val="00760643"/>
    <w:rsid w:val="0077270E"/>
    <w:rsid w:val="00782F38"/>
    <w:rsid w:val="007835FD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43E"/>
    <w:rsid w:val="00A2292E"/>
    <w:rsid w:val="00A2429F"/>
    <w:rsid w:val="00A33912"/>
    <w:rsid w:val="00A53FF2"/>
    <w:rsid w:val="00A72BF9"/>
    <w:rsid w:val="00A85A51"/>
    <w:rsid w:val="00A90585"/>
    <w:rsid w:val="00A97293"/>
    <w:rsid w:val="00AA0D6E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61053"/>
    <w:rsid w:val="00B661CE"/>
    <w:rsid w:val="00B72A33"/>
    <w:rsid w:val="00B86A17"/>
    <w:rsid w:val="00BA0D21"/>
    <w:rsid w:val="00C07FDC"/>
    <w:rsid w:val="00C126E7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667B4"/>
    <w:rsid w:val="00E96CB1"/>
    <w:rsid w:val="00EA4E9F"/>
    <w:rsid w:val="00EE37F3"/>
    <w:rsid w:val="00EE475C"/>
    <w:rsid w:val="00EF0A29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53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0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0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0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0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53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0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0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0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0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4344</izvorni_sadrzaj>
    <derivirana_varijabla naziv="DomainObject.Predmet.Broj_1">4344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St-4344/2016</izvorni_sadrzaj>
    <derivirana_varijabla naziv="DomainObject.Predmet.OznakaBroj_1">St-4344/2016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VALVULA jednostavno društvo s ograničenom odgovornošću za proizvodnju i usluge zastupanog po punomoćniku Dragana Miletić</izvorni_sadrzaj>
    <derivirana_varijabla naziv="DomainObject.Predmet.ProtustrankaFormated_1">  VALVULA jednostavno društvo s ograničenom odgovornošću za proizvodnju i usluge zastupanog po punomoćniku Dragana Miletić</derivirana_varijabla>
  </DomainObject.Predmet.ProtustrankaFormated>
  <DomainObject.Predmet.ProtustrankaFormatedOIB>
    <izvorni_sadrzaj>  VALVULA jednostavno društvo s ograničenom odgovornošću za proizvodnju i usluge, OIB 40235483787 zastupanog po punomoćniku Dragana Miletić</izvorni_sadrzaj>
    <derivirana_varijabla naziv="DomainObject.Predmet.ProtustrankaFormatedOIB_1">  VALVULA jednostavno društvo s ograničenom odgovornošću za proizvodnju i usluge, OIB 40235483787 zastupanog po punomoćniku Dragana Miletić</derivirana_varijabla>
  </DomainObject.Predmet.ProtustrankaFormatedOIB>
  <DomainObject.Predmet.ProtustrankaFormatedWithAdress>
    <izvorni_sadrzaj> VALVULA jednostavno društvo s ograničenom odgovornošću za proizvodnju i usluge, Andrije Žaje 27, 10000 Zagreb zastupanog po punomoćniku Dragana Miletić</izvorni_sadrzaj>
    <derivirana_varijabla naziv="DomainObject.Predmet.ProtustrankaFormatedWithAdress_1"> VALVULA jednostavno društvo s ograničenom odgovornošću za proizvodnju i usluge, Andrije Žaje 27, 10000 Zagreb zastupanog po punomoćniku Dragana Miletić</derivirana_varijabla>
  </DomainObject.Predmet.ProtustrankaFormatedWithAdress>
  <DomainObject.Predmet.ProtustrankaFormatedWithAdressOIB>
    <izvorni_sadrzaj> VALVULA jednostavno društvo s ograničenom odgovornošću za proizvodnju i usluge, OIB 40235483787, Andrije Žaje 27, 10000 Zagreb zastupanog po punomoćniku Dragana Miletić</izvorni_sadrzaj>
    <derivirana_varijabla naziv="DomainObject.Predmet.ProtustrankaFormatedWithAdressOIB_1"> VALVULA jednostavno društvo s ograničenom odgovornošću za proizvodnju i usluge, OIB 40235483787, Andrije Žaje 27, 10000 Zagreb zastupanog po punomoćniku Dragana Miletić</derivirana_varijabla>
  </DomainObject.Predmet.ProtustrankaFormatedWithAdressOIB>
  <DomainObject.Predmet.ProtustrankaWithAdress>
    <izvorni_sadrzaj>VALVULA jednostavno društvo s ograničenom odgovornošću za proizvodnju i usluge Andrije Žaje 27, 10000 Zagreb</izvorni_sadrzaj>
    <derivirana_varijabla naziv="DomainObject.Predmet.ProtustrankaWithAdress_1">VALVULA jednostavno društvo s ograničenom odgovornošću za proizvodnju i usluge Andrije Žaje 27, 10000 Zagreb</derivirana_varijabla>
  </DomainObject.Predmet.ProtustrankaWithAdress>
  <DomainObject.Predmet.ProtustrankaWithAdressOIB>
    <izvorni_sadrzaj>VALVULA jednostavno društvo s ograničenom odgovornošću za proizvodnju i usluge, OIB 40235483787, Andrije Žaje 27, 10000 Zagreb</izvorni_sadrzaj>
    <derivirana_varijabla naziv="DomainObject.Predmet.ProtustrankaWithAdressOIB_1">VALVULA jednostavno društvo s ograničenom odgovornošću za proizvodnju i usluge, OIB 40235483787, Andrije Žaje 27, 10000 Zagreb</derivirana_varijabla>
  </DomainObject.Predmet.ProtustrankaWithAdressOIB>
  <DomainObject.Predmet.ProtustrankaNazivFormated>
    <izvorni_sadrzaj>VALVULA jednostavno društvo s ograničenom odgovornošću za proizvodnju i usluge</izvorni_sadrzaj>
    <derivirana_varijabla naziv="DomainObject.Predmet.ProtustrankaNazivFormated_1">VALVULA jednostavno društvo s ograničenom odgovornošću za proizvodnju i usluge</derivirana_varijabla>
  </DomainObject.Predmet.ProtustrankaNazivFormated>
  <DomainObject.Predmet.ProtustrankaNazivFormatedOIB>
    <izvorni_sadrzaj>VALVULA jednostavno društvo s ograničenom odgovornošću za proizvodnju i usluge, OIB 40235483787</izvorni_sadrzaj>
    <derivirana_varijabla naziv="DomainObject.Predmet.ProtustrankaNazivFormatedOIB_1">VALVULA jednostavno društvo s ograničenom odgovornošću za proizvodnju i usluge, OIB 40235483787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VALVULA jednostavno društvo s ograničenom odgovornošću za proizvodnju i usluge zastupanog po punomoćniku Dragana Miletić</item>
    </izvorni_sadrzaj>
    <derivirana_varijabla naziv="DomainObject.Predmet.ProtuStrankaListFormated_1">
      <item>VALVULA jednostavno društvo s ograničenom odgovornošću za proizvodnju i usluge zastupanog po punomoćniku Dragana Miletić</item>
    </derivirana_varijabla>
  </DomainObject.Predmet.ProtuStrankaListFormated>
  <DomainObject.Predmet.ProtuStrankaListFormatedOIB>
    <izvorni_sadrzaj>
      <item>VALVULA jednostavno društvo s ograničenom odgovornošću za proizvodnju i usluge, OIB 40235483787 zastupanog po punomoćniku Dragana Miletić</item>
    </izvorni_sadrzaj>
    <derivirana_varijabla naziv="DomainObject.Predmet.ProtuStrankaListFormatedOIB_1">
      <item>VALVULA jednostavno društvo s ograničenom odgovornošću za proizvodnju i usluge, OIB 40235483787 zastupanog po punomoćniku Dragana Miletić</item>
    </derivirana_varijabla>
  </DomainObject.Predmet.ProtuStrankaListFormatedOIB>
  <DomainObject.Predmet.ProtuStrankaListFormatedWithAdress>
    <izvorni_sadrzaj>
      <item>VALVULA jednostavno društvo s ograničenom odgovornošću za proizvodnju i usluge, Andrije Žaje 27, 10000 Zagreb zastupanog po punomoćniku Dragana Miletić</item>
    </izvorni_sadrzaj>
    <derivirana_varijabla naziv="DomainObject.Predmet.ProtuStrankaListFormatedWithAdress_1">
      <item>VALVULA jednostavno društvo s ograničenom odgovornošću za proizvodnju i usluge, Andrije Žaje 27, 10000 Zagreb zastupanog po punomoćniku Dragana Miletić</item>
    </derivirana_varijabla>
  </DomainObject.Predmet.ProtuStrankaListFormatedWithAdress>
  <DomainObject.Predmet.ProtuStrankaListFormatedWithAdressOIB>
    <izvorni_sadrzaj>
      <item>VALVULA jednostavno društvo s ograničenom odgovornošću za proizvodnju i usluge, OIB 40235483787, Andrije Žaje 27, 10000 Zagreb zastupanog po punomoćniku Dragana Miletić</item>
    </izvorni_sadrzaj>
    <derivirana_varijabla naziv="DomainObject.Predmet.ProtuStrankaListFormatedWithAdressOIB_1">
      <item>VALVULA jednostavno društvo s ograničenom odgovornošću za proizvodnju i usluge, OIB 40235483787, Andrije Žaje 27, 10000 Zagreb zastupanog po punomoćniku Dragana Miletić</item>
    </derivirana_varijabla>
  </DomainObject.Predmet.ProtuStrankaListFormatedWithAdressOIB>
  <DomainObject.Predmet.ProtuStrankaListNazivFormated>
    <izvorni_sadrzaj>
      <item>VALVULA jednostavno društvo s ograničenom odgovornošću za proizvodnju i usluge</item>
    </izvorni_sadrzaj>
    <derivirana_varijabla naziv="DomainObject.Predmet.ProtuStrankaListNazivFormated_1">
      <item>VALVULA jednostavno društvo s ograničenom odgovornošću za proizvodnju i usluge</item>
    </derivirana_varijabla>
  </DomainObject.Predmet.ProtuStrankaListNazivFormated>
  <DomainObject.Predmet.ProtuStrankaListNazivFormatedOIB>
    <izvorni_sadrzaj>
      <item>VALVULA jednostavno društvo s ograničenom odgovornošću za proizvodnju i usluge, OIB 40235483787</item>
    </izvorni_sadrzaj>
    <derivirana_varijabla naziv="DomainObject.Predmet.ProtuStrankaListNazivFormatedOIB_1">
      <item>VALVULA jednostavno društvo s ograničenom odgovornošću za proizvodnju i usluge, OIB 40235483787</item>
    </derivirana_varijabla>
  </DomainObject.Predmet.ProtuStrankaListNazivFormatedOIB>
  <DomainObject.Predmet.OstaliListFormated>
    <izvorni_sadrzaj>
      <item>Dragana Miletić punomoćnica sudionika u postupku VALVULA jednostavno društvo s ograničenom odgovornošću za proizvodnju i usluge</item>
    </izvorni_sadrzaj>
    <derivirana_varijabla naziv="DomainObject.Predmet.OstaliListFormated_1">
      <item>Dragana Miletić punomoćnica sudionika u postupku VALVULA jednostavno društvo s ograničenom odgovornošću za proizvodnju i usluge</item>
    </derivirana_varijabla>
  </DomainObject.Predmet.OstaliListFormated>
  <DomainObject.Predmet.OstaliListFormatedOIB>
    <izvorni_sadrzaj>
      <item>Dragana Miletić, OIB 15835395287 punomoćnica sudionika u postupku VALVULA jednostavno društvo s ograničenom odgovornošću za proizvodnju i usluge</item>
    </izvorni_sadrzaj>
    <derivirana_varijabla naziv="DomainObject.Predmet.OstaliListFormatedOIB_1">
      <item>Dragana Miletić, OIB 15835395287 punomoćnica sudionika u postupku VALVULA jednostavno društvo s ograničenom odgovornošću za proizvodnju i usluge</item>
    </derivirana_varijabla>
  </DomainObject.Predmet.OstaliListFormatedOIB>
  <DomainObject.Predmet.OstaliListFormatedWithAdress>
    <izvorni_sadrzaj>
      <item>Dragana Miletić, Andrije Žaje 27, 10000 Zagreb punomoćnica sudionika u postupku VALVULA jednostavno društvo s ograničenom odgovornošću za proizvodnju i usluge</item>
    </izvorni_sadrzaj>
    <derivirana_varijabla naziv="DomainObject.Predmet.OstaliListFormatedWithAdress_1">
      <item>Dragana Miletić, Andrije Žaje 27, 10000 Zagreb punomoćnica sudionika u postupku VALVULA jednostavno društvo s ograničenom odgovornošću za proizvodnju i usluge</item>
    </derivirana_varijabla>
  </DomainObject.Predmet.OstaliListFormatedWithAdress>
  <DomainObject.Predmet.OstaliListFormatedWithAdressOIB>
    <izvorni_sadrzaj>
      <item>Dragana Miletić, OIB 15835395287, Andrije Žaje 27, 10000 Zagreb punomoćnica sudionika u postupku VALVULA jednostavno društvo s ograničenom odgovornošću za proizvodnju i usluge</item>
    </izvorni_sadrzaj>
    <derivirana_varijabla naziv="DomainObject.Predmet.OstaliListFormatedWithAdressOIB_1">
      <item>Dragana Miletić, OIB 15835395287, Andrije Žaje 27, 10000 Zagreb punomoćnica sudionika u postupku VALVULA jednostavno društvo s ograničenom odgovornošću za proizvodnju i usluge</item>
    </derivirana_varijabla>
  </DomainObject.Predmet.OstaliListFormatedWithAdressOIB>
  <DomainObject.Predmet.OstaliListNazivFormated>
    <izvorni_sadrzaj>
      <item>Dragana Miletić</item>
    </izvorni_sadrzaj>
    <derivirana_varijabla naziv="DomainObject.Predmet.OstaliListNazivFormated_1">
      <item>Dragana Miletić</item>
    </derivirana_varijabla>
  </DomainObject.Predmet.OstaliListNazivFormated>
  <DomainObject.Predmet.OstaliListNazivFormatedOIB>
    <izvorni_sadrzaj>
      <item>Dragana Miletić, OIB 15835395287</item>
    </izvorni_sadrzaj>
    <derivirana_varijabla naziv="DomainObject.Predmet.OstaliListNazivFormatedOIB_1">
      <item>Dragana Miletić, OIB 15835395287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VALVULA jednostavno društvo s ograničenom odgovornošću za proizvodnju i usluge</izvorni_sadrzaj>
    <derivirana_varijabla naziv="DomainObject.Predmet.ProtustrankaIDrugi_1">VALVULA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VALVULA jednostavno društvo s ograničenom odgovornošću za proizvodnju i usluge, OIB 40235483787, Andrije Žaje 27, 10000 Zagreb</izvorni_sadrzaj>
    <derivirana_varijabla naziv="DomainObject.Predmet.ProtustrankaIDrugiAdressOIB_1">VALVULA jednostavno društvo s ograničenom odgovornošću za proizvodnju i usluge, OIB 40235483787, Andrije Žaje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VALVULA jednostavno društvo s ograničenom odgovornošću za proizvodnju i usluge</item>
      <item>Dragana Miletić</item>
    </izvorni_sadrzaj>
    <derivirana_varijabla naziv="DomainObject.Predmet.SudioniciListNaziv_1">
      <item>FINA Regionalni centar Zagreb</item>
      <item>VALVULA jednostavno društvo s ograničenom odgovornošću za proizvodnju i usluge</item>
      <item>Dragana Miletić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VALVULA jednostavno društvo s ograničenom odgovornošću za proizvodnju i usluge, OIB 40235483787, Andrije Žaje 27,10000 Zagreb</item>
      <item>Dragana Miletić, OIB 15835395287, Andrije Žaje 27,10000 Zagreb</item>
    </izvorni_sadrzaj>
    <derivirana_varijabla naziv="DomainObject.Predmet.SudioniciListAdressOIB_1">
      <item>FINA Regionalni centar Zagreb, OIB 85821130368, Trg svibanjskih žrtava 1995. br. 1,10000 Zagreb</item>
      <item>VALVULA jednostavno društvo s ograničenom odgovornošću za proizvodnju i usluge, OIB 40235483787, Andrije Žaje 27,10000 Zagreb</item>
      <item>Dragana Miletić, OIB 15835395287, Andrije Žaje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40235483787</item>
      <item>, OIB 15835395287</item>
    </izvorni_sadrzaj>
    <derivirana_varijabla naziv="DomainObject.Predmet.SudioniciListNazivOIB_1">
      <item>, OIB 85821130368</item>
      <item>, OIB 40235483787</item>
      <item>, OIB 15835395287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St-4344/2016-4</izvorni_sadrzaj>
    <derivirana_varijabla naziv="DomainObject.PredzadnjaOdlukaIzPredmeta.Oznaka_1">St-4344/2016-4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66F537-38E5-4789-A56B-122B8BF0E0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814</properties:Characters>
  <properties:Lines>38</properties:Lines>
  <properties:Paragraphs>21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2019-01-10T06:40:00Z</dcterms:created>
  <dc:creator>gboljkovac</dc:creator>
  <cp:lastModifiedBy>Renata Klokočki</cp:lastModifiedBy>
  <cp:lastPrinted>2019-01-24T11:23:00Z</cp:lastPrinted>
  <dcterms:modified xmlns:xsi="http://www.w3.org/2001/XMLSchema-instance" xsi:type="dcterms:W3CDTF">2019-01-25T07:14:00Z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rasprave-St-4471-16------2019.docx)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