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e635" w14:paraId="2afe635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241F1E" w:rsidRPr="00241F1E">
      <w:pPr>
        <w:rPr>
          <w:sz w:val="24"/>
          <w:szCs w:val="24"/>
        </w:rPr>
      </w:pPr>
    </w:p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B22A1D" w:rsidRPr="00241F1E">
      <w:pPr>
        <w:tabs>
          <w:tab w:pos="3825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241F1E">
        <w:rPr>
          <w:sz w:val="24"/>
          <w:szCs w:val="24"/>
        </w:rPr>
        <w:t>20. St-31/17</w:t>
      </w:r>
      <w:r w:rsidR="00650280">
        <w:rPr>
          <w:sz w:val="24"/>
          <w:szCs w:val="24"/>
        </w:rPr>
        <w:t>-4</w:t>
      </w:r>
      <w:r w:rsidR="00B22A1D" w:rsidRPr="00241F1E">
        <w:rPr>
          <w:sz w:val="24"/>
          <w:szCs w:val="24"/>
        </w:rPr>
        <w:br w:clear="all" w:type="textWrapping"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241F1E" w:rsidRPr="009F70EC">
        <w:rPr>
          <w:sz w:val="24"/>
          <w:szCs w:val="24"/>
        </w:rPr>
        <w:t>GORGO-PROMET jednostavno društvo s ograničenom odgovornošću za ugostiteljstvo i usluge</w:t>
      </w:r>
      <w:r w:rsidR="00241F1E">
        <w:rPr>
          <w:sz w:val="24"/>
          <w:szCs w:val="24"/>
        </w:rPr>
        <w:t>,</w:t>
      </w:r>
      <w:r w:rsidR="00241F1E" w:rsidRPr="009F70EC">
        <w:t xml:space="preserve"> </w:t>
      </w:r>
      <w:r w:rsidR="00241F1E">
        <w:rPr>
          <w:sz w:val="24"/>
          <w:szCs w:val="24"/>
        </w:rPr>
        <w:t>Karlovac (Grad Karlovac),</w:t>
      </w:r>
      <w:r w:rsidR="00241F1E" w:rsidRPr="009F70EC">
        <w:rPr>
          <w:sz w:val="24"/>
          <w:szCs w:val="24"/>
        </w:rPr>
        <w:t>Udbinja 62</w:t>
      </w:r>
      <w:r w:rsidR="00241F1E">
        <w:rPr>
          <w:sz w:val="24"/>
          <w:szCs w:val="24"/>
        </w:rPr>
        <w:t>, OIB 93469243660</w:t>
      </w:r>
      <w:r>
        <w:rPr>
          <w:sz w:val="24"/>
          <w:szCs w:val="24"/>
        </w:rPr>
        <w:t xml:space="preserve">, </w:t>
      </w:r>
      <w:r w:rsidR="00241F1E">
        <w:rPr>
          <w:sz w:val="24"/>
          <w:szCs w:val="24"/>
          <w:lang w:val="pt-BR"/>
        </w:rPr>
        <w:t>dana 13</w:t>
      </w:r>
      <w:r>
        <w:rPr>
          <w:sz w:val="24"/>
          <w:szCs w:val="24"/>
          <w:lang w:val="pt-BR"/>
        </w:rPr>
        <w:t xml:space="preserve">. </w:t>
      </w:r>
      <w:r w:rsidR="00241F1E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241F1E" w:rsidRPr="009F70EC">
        <w:rPr>
          <w:sz w:val="24"/>
          <w:szCs w:val="24"/>
        </w:rPr>
        <w:t>Davor Prša, Karlovac, Obala Vladimira Mažuranića 19</w:t>
      </w:r>
      <w:r w:rsidR="00241F1E">
        <w:rPr>
          <w:sz w:val="24"/>
          <w:szCs w:val="24"/>
        </w:rPr>
        <w:t>,</w:t>
      </w:r>
      <w:r w:rsidR="00241F1E" w:rsidRPr="009F70EC">
        <w:rPr>
          <w:sz w:val="24"/>
          <w:szCs w:val="24"/>
        </w:rPr>
        <w:t xml:space="preserve"> OIB: 48263807982</w:t>
      </w:r>
      <w:r>
        <w:rPr>
          <w:sz w:val="24"/>
          <w:szCs w:val="24"/>
        </w:rPr>
        <w:t xml:space="preserve">, dužnika </w:t>
      </w:r>
      <w:r w:rsidR="00241F1E" w:rsidRPr="009F70EC">
        <w:rPr>
          <w:sz w:val="24"/>
          <w:szCs w:val="24"/>
        </w:rPr>
        <w:t>GORGO-PROMET jednostavno društvo s ograničenom odgovornošću za ugostiteljstvo i usluge</w:t>
      </w:r>
      <w:r w:rsidR="00241F1E">
        <w:rPr>
          <w:sz w:val="24"/>
          <w:szCs w:val="24"/>
        </w:rPr>
        <w:t>,</w:t>
      </w:r>
      <w:r w:rsidR="00241F1E" w:rsidRPr="009F70EC">
        <w:t xml:space="preserve"> </w:t>
      </w:r>
      <w:r w:rsidR="00241F1E">
        <w:rPr>
          <w:sz w:val="24"/>
          <w:szCs w:val="24"/>
        </w:rPr>
        <w:t>Karlovac (Grad Karlovac),</w:t>
      </w:r>
      <w:r w:rsidR="00241F1E" w:rsidRPr="009F70EC">
        <w:rPr>
          <w:sz w:val="24"/>
          <w:szCs w:val="24"/>
        </w:rPr>
        <w:t>Udbinja 62</w:t>
      </w:r>
      <w:r w:rsidR="00241F1E">
        <w:rPr>
          <w:sz w:val="24"/>
          <w:szCs w:val="24"/>
        </w:rPr>
        <w:t>, OIB 93469243660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241F1E">
        <w:rPr>
          <w:sz w:val="24"/>
          <w:szCs w:val="24"/>
        </w:rPr>
        <w:t>3117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241F1E" w:rsidRPr="009F70EC">
        <w:rPr>
          <w:sz w:val="24"/>
          <w:szCs w:val="24"/>
        </w:rPr>
        <w:t>GORGO-PROMET jednostavno društvo s ograničenom odgovornošću za ugostiteljstvo i usluge</w:t>
      </w:r>
      <w:r w:rsidR="00241F1E">
        <w:rPr>
          <w:sz w:val="24"/>
          <w:szCs w:val="24"/>
        </w:rPr>
        <w:t>,</w:t>
      </w:r>
      <w:r w:rsidR="00241F1E" w:rsidRPr="009F70EC">
        <w:t xml:space="preserve"> </w:t>
      </w:r>
      <w:r w:rsidR="00241F1E">
        <w:rPr>
          <w:sz w:val="24"/>
          <w:szCs w:val="24"/>
        </w:rPr>
        <w:t>Karlovac (Grad Karlovac),</w:t>
      </w:r>
      <w:r w:rsidR="00241F1E" w:rsidRPr="009F70EC">
        <w:rPr>
          <w:sz w:val="24"/>
          <w:szCs w:val="24"/>
        </w:rPr>
        <w:t>Udbinja 62</w:t>
      </w:r>
      <w:r w:rsidR="00241F1E">
        <w:rPr>
          <w:sz w:val="24"/>
          <w:szCs w:val="24"/>
        </w:rPr>
        <w:t>, OIB 93469243660</w:t>
      </w:r>
      <w:r w:rsidR="00DF5459">
        <w:rPr>
          <w:sz w:val="24"/>
          <w:szCs w:val="24"/>
          <w:lang w:val="pt-BR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CA23B1" w:rsidP="00CA23B1" w:rsidR="00CA23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23B1" w:rsidP="00B22A1D" w:rsidR="00CA23B1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241F1E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13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650280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650280" w:rsidP="00650280" w:rsidR="00650280" w:rsidRPr="00650280">
      <w:pPr>
        <w:ind w:left="4248"/>
        <w:rPr>
          <w:sz w:val="24"/>
          <w:szCs w:val="24"/>
        </w:rPr>
      </w:pPr>
      <w:r w:rsidRPr="00650280">
        <w:rPr>
          <w:sz w:val="24"/>
          <w:szCs w:val="24"/>
        </w:rPr>
        <w:t>Za točnost otpravka-ovlašteni službenik</w:t>
      </w:r>
    </w:p>
    <w:p w:rsidRDefault="00650280" w:rsidP="00650280" w:rsidR="00650280">
      <w:pPr>
        <w:ind w:left="4248"/>
      </w:pPr>
      <w:r w:rsidRPr="00650280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  <w:r w:rsidR="00536424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28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241F1E">
          <w:rPr>
            <w:sz w:val="24"/>
          </w:rPr>
          <w:t>31/17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D3EFB"/>
    <w:rsid w:val="00241F1E"/>
    <w:rsid w:val="00261016"/>
    <w:rsid w:val="00291D81"/>
    <w:rsid w:val="002B4A0D"/>
    <w:rsid w:val="003D3A4F"/>
    <w:rsid w:val="004A0D92"/>
    <w:rsid w:val="00530E0B"/>
    <w:rsid w:val="00536424"/>
    <w:rsid w:val="00560B92"/>
    <w:rsid w:val="005A5021"/>
    <w:rsid w:val="005A5C4B"/>
    <w:rsid w:val="00650280"/>
    <w:rsid w:val="0068723F"/>
    <w:rsid w:val="00692233"/>
    <w:rsid w:val="006E1AB0"/>
    <w:rsid w:val="006F7D2B"/>
    <w:rsid w:val="00741EE5"/>
    <w:rsid w:val="009359B9"/>
    <w:rsid w:val="009A5242"/>
    <w:rsid w:val="009D5BC2"/>
    <w:rsid w:val="00B22A1D"/>
    <w:rsid w:val="00B47615"/>
    <w:rsid w:val="00CA23B1"/>
    <w:rsid w:val="00CA40BA"/>
    <w:rsid w:val="00DF5459"/>
    <w:rsid w:val="00E70719"/>
    <w:rsid w:val="00EE22A2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24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24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St-31/2017-4</izvorni_sadrzaj>
    <derivirana_varijabla naziv="DomainObject.Oznaka_1">St-31/2017-4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GORGO-PROMET j.d.o.o. zastupanog po punomoćniku Davor Prša</izvorni_sadrzaj>
    <derivirana_varijabla naziv="DomainObject.Predmet.ProtustrankaFormated_1">  GORGO-PROMET j.d.o.o. zastupanog po punomoćniku Davor Prša</derivirana_varijabla>
  </DomainObject.Predmet.ProtustrankaFormated>
  <DomainObject.Predmet.ProtustrankaFormatedOIB>
    <izvorni_sadrzaj>  GORGO-PROMET j.d.o.o., OIB 93469243660 zastupanog po punomoćniku Davor Prša</izvorni_sadrzaj>
    <derivirana_varijabla naziv="DomainObject.Predmet.ProtustrankaFormatedOIB_1">  GORGO-PROMET j.d.o.o., OIB 93469243660 zastupanog po punomoćniku Davor Prša</derivirana_varijabla>
  </DomainObject.Predmet.ProtustrankaFormatedOIB>
  <DomainObject.Predmet.ProtustrankaFormatedWithAdress>
    <izvorni_sadrzaj> GORGO-PROMET j.d.o.o., Udbinja 62, 47000 Karlovac zastupanog po punomoćniku Davor Prša</izvorni_sadrzaj>
    <derivirana_varijabla naziv="DomainObject.Predmet.ProtustrankaFormatedWithAdress_1"> GORGO-PROMET j.d.o.o., Udbinja 62, 47000 Karlovac zastupanog po punomoćniku Davor Prša</derivirana_varijabla>
  </DomainObject.Predmet.ProtustrankaFormatedWithAdress>
  <DomainObject.Predmet.ProtustrankaFormatedWithAdressOIB>
    <izvorni_sadrzaj> GORGO-PROMET j.d.o.o., OIB 93469243660, Udbinja 62, 47000 Karlovac zastupanog po punomoćniku Davor Prša</izvorni_sadrzaj>
    <derivirana_varijabla naziv="DomainObject.Predmet.ProtustrankaFormatedWithAdressOIB_1"> GORGO-PROMET j.d.o.o., OIB 93469243660, Udbinja 62, 47000 Karlovac zastupanog po punomoćniku Davor Prša</derivirana_varijabla>
  </DomainObject.Predmet.ProtustrankaFormatedWithAdressOIB>
  <DomainObject.Predmet.ProtustrankaWithAdress>
    <izvorni_sadrzaj>GORGO-PROMET j.d.o.o. Udbinja 62, 47000 Karlovac</izvorni_sadrzaj>
    <derivirana_varijabla naziv="DomainObject.Predmet.ProtustrankaWithAdress_1">GORGO-PROMET j.d.o.o. Udbinja 62, 47000 Karlovac</derivirana_varijabla>
  </DomainObject.Predmet.ProtustrankaWithAdress>
  <DomainObject.Predmet.ProtustrankaWithAdressOIB>
    <izvorni_sadrzaj>GORGO-PROMET j.d.o.o., OIB 93469243660, Udbinja 62, 47000 Karlovac</izvorni_sadrzaj>
    <derivirana_varijabla naziv="DomainObject.Predmet.ProtustrankaWithAdressOIB_1">GORGO-PROMET j.d.o.o., OIB 93469243660, Udbinja 62, 47000 Karlovac</derivirana_varijabla>
  </DomainObject.Predmet.ProtustrankaWithAdressOIB>
  <DomainObject.Predmet.ProtustrankaNazivFormated>
    <izvorni_sadrzaj>GORGO-PROMET j.d.o.o.</izvorni_sadrzaj>
    <derivirana_varijabla naziv="DomainObject.Predmet.ProtustrankaNazivFormated_1">GORGO-PROMET j.d.o.o.</derivirana_varijabla>
  </DomainObject.Predmet.ProtustrankaNazivFormated>
  <DomainObject.Predmet.ProtustrankaNazivFormatedOIB>
    <izvorni_sadrzaj>GORGO-PROMET j.d.o.o., OIB 93469243660</izvorni_sadrzaj>
    <derivirana_varijabla naziv="DomainObject.Predmet.ProtustrankaNazivFormatedOIB_1">GORGO-PROMET j.d.o.o., OIB 93469243660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GORGO-PROMET j.d.o.o. zastupanog po punomoćniku Davor Prša</item>
    </izvorni_sadrzaj>
    <derivirana_varijabla naziv="DomainObject.Predmet.ProtuStrankaListFormated_1">
      <item>GORGO-PROMET j.d.o.o. zastupanog po punomoćniku Davor Prša</item>
    </derivirana_varijabla>
  </DomainObject.Predmet.ProtuStrankaListFormated>
  <DomainObject.Predmet.ProtuStrankaListFormatedOIB>
    <izvorni_sadrzaj>
      <item>GORGO-PROMET j.d.o.o., OIB 93469243660 zastupanog po punomoćniku Davor Prša</item>
    </izvorni_sadrzaj>
    <derivirana_varijabla naziv="DomainObject.Predmet.ProtuStrankaListFormatedOIB_1">
      <item>GORGO-PROMET j.d.o.o., OIB 93469243660 zastupanog po punomoćniku Davor Prša</item>
    </derivirana_varijabla>
  </DomainObject.Predmet.ProtuStrankaListFormatedOIB>
  <DomainObject.Predmet.ProtuStrankaListFormatedWithAdress>
    <izvorni_sadrzaj>
      <item>GORGO-PROMET j.d.o.o., Udbinja 62, 47000 Karlovac zastupanog po punomoćniku Davor Prša</item>
    </izvorni_sadrzaj>
    <derivirana_varijabla naziv="DomainObject.Predmet.ProtuStrankaListFormatedWithAdress_1">
      <item>GORGO-PROMET j.d.o.o., Udbinja 62, 47000 Karlovac zastupanog po punomoćniku Davor Prša</item>
    </derivirana_varijabla>
  </DomainObject.Predmet.ProtuStrankaListFormatedWithAdress>
  <DomainObject.Predmet.ProtuStrankaListFormatedWithAdressOIB>
    <izvorni_sadrzaj>
      <item>GORGO-PROMET j.d.o.o., OIB 93469243660, Udbinja 62, 47000 Karlovac zastupanog po punomoćniku Davor Prša</item>
    </izvorni_sadrzaj>
    <derivirana_varijabla naziv="DomainObject.Predmet.ProtuStrankaListFormatedWithAdressOIB_1">
      <item>GORGO-PROMET j.d.o.o., OIB 93469243660, Udbinja 62, 47000 Karlovac zastupanog po punomoćniku Davor Prša</item>
    </derivirana_varijabla>
  </DomainObject.Predmet.ProtuStrankaListFormatedWithAdressOIB>
  <DomainObject.Predmet.ProtuStrankaListNazivFormated>
    <izvorni_sadrzaj>
      <item>GORGO-PROMET j.d.o.o.</item>
    </izvorni_sadrzaj>
    <derivirana_varijabla naziv="DomainObject.Predmet.ProtuStrankaListNazivFormated_1">
      <item>GORGO-PROMET j.d.o.o.</item>
    </derivirana_varijabla>
  </DomainObject.Predmet.ProtuStrankaListNazivFormated>
  <DomainObject.Predmet.ProtuStrankaListNazivFormatedOIB>
    <izvorni_sadrzaj>
      <item>GORGO-PROMET j.d.o.o., OIB 93469243660</item>
    </izvorni_sadrzaj>
    <derivirana_varijabla naziv="DomainObject.Predmet.ProtuStrankaListNazivFormatedOIB_1">
      <item>GORGO-PROMET j.d.o.o., OIB 93469243660</item>
    </derivirana_varijabla>
  </DomainObject.Predmet.ProtuStrankaListNazivFormatedOIB>
  <DomainObject.Predmet.OstaliListFormated>
    <izvorni_sadrzaj>
      <item>Davor Prša punomoćnik sudionika u postupku GORGO-PROMET j.d.o.o.</item>
    </izvorni_sadrzaj>
    <derivirana_varijabla naziv="DomainObject.Predmet.OstaliListFormated_1">
      <item>Davor Prša punomoćnik sudionika u postupku GORGO-PROMET j.d.o.o.</item>
    </derivirana_varijabla>
  </DomainObject.Predmet.OstaliListFormated>
  <DomainObject.Predmet.OstaliListFormatedOIB>
    <izvorni_sadrzaj>
      <item>Davor Prša, OIB 48263807982 punomoćnik sudionika u postupku GORGO-PROMET j.d.o.o.</item>
    </izvorni_sadrzaj>
    <derivirana_varijabla naziv="DomainObject.Predmet.OstaliListFormatedOIB_1">
      <item>Davor Prša, OIB 48263807982 punomoćnik sudionika u postupku GORGO-PROMET j.d.o.o.</item>
    </derivirana_varijabla>
  </DomainObject.Predmet.OstaliListFormatedOIB>
  <DomainObject.Predmet.OstaliListFormatedWithAdress>
    <izvorni_sadrzaj>
      <item>Davor Prša, Obala Vladimira Mažuranića 19, 47000 Karlovac punomoćnik sudionika u postupku GORGO-PROMET j.d.o.o.</item>
    </izvorni_sadrzaj>
    <derivirana_varijabla naziv="DomainObject.Predmet.OstaliListFormatedWithAdress_1">
      <item>Davor Prša, Obala Vladimira Mažuranića 19, 47000 Karlovac punomoćnik sudionika u postupku GORGO-PROMET j.d.o.o.</item>
    </derivirana_varijabla>
  </DomainObject.Predmet.OstaliListFormatedWithAdress>
  <DomainObject.Predmet.OstaliListFormatedWithAdressOIB>
    <izvorni_sadrzaj>
      <item>Davor Prša, OIB 48263807982, Obala Vladimira Mažuranića 19, 47000 Karlovac punomoćnik sudionika u postupku GORGO-PROMET j.d.o.o.</item>
    </izvorni_sadrzaj>
    <derivirana_varijabla naziv="DomainObject.Predmet.OstaliListFormatedWithAdressOIB_1">
      <item>Davor Prša, OIB 48263807982, Obala Vladimira Mažuranića 19, 47000 Karlovac punomoćnik sudionika u postupku GORGO-PROMET j.d.o.o.</item>
    </derivirana_varijabla>
  </DomainObject.Predmet.OstaliListFormatedWithAdressOIB>
  <DomainObject.Predmet.OstaliListNazivFormated>
    <izvorni_sadrzaj>
      <item>Davor Prša</item>
    </izvorni_sadrzaj>
    <derivirana_varijabla naziv="DomainObject.Predmet.OstaliListNazivFormated_1">
      <item>Davor Prša</item>
    </derivirana_varijabla>
  </DomainObject.Predmet.OstaliListNazivFormated>
  <DomainObject.Predmet.OstaliListNazivFormatedOIB>
    <izvorni_sadrzaj>
      <item>Davor Prša, OIB 48263807982</item>
    </izvorni_sadrzaj>
    <derivirana_varijabla naziv="DomainObject.Predmet.OstaliListNazivFormatedOIB_1">
      <item>Davor Prša, OIB 48263807982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St-31/2017-4</izvorni_sadrzaj>
    <derivirana_varijabla naziv="DomainObject.PoslovniBrojDokumenta_1">St-31/2017-4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GORGO-PROMET j.d.o.o.</izvorni_sadrzaj>
    <derivirana_varijabla naziv="DomainObject.Predmet.ProtustrankaIDrugi_1">GORGO-PROMET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GORGO-PROMET j.d.o.o., OIB 93469243660, Udbinja 62, 47000 Karlovac</izvorni_sadrzaj>
    <derivirana_varijabla naziv="DomainObject.Predmet.ProtustrankaIDrugiAdressOIB_1">GORGO-PROMET j.d.o.o., OIB 93469243660,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GORGO-PROMET j.d.o.o.</item>
      <item>Davor Prša</item>
    </izvorni_sadrzaj>
    <derivirana_varijabla naziv="DomainObject.Predmet.SudioniciListNaziv_1">
      <item>FINA regionalni centar Zagreb, podružnica Karlovac</item>
      <item>GORGO-PROMET j.d.o.o.</item>
      <item>Davor Prša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GORGO-PROMET j.d.o.o., OIB 93469243660, Udbinja 62,47000 Karlovac</item>
      <item>Davor Prša, OIB 48263807982, Obala Vladimira Mažuranića 19,47000 Karlovac</item>
    </izvorni_sadrzaj>
    <derivirana_varijabla naziv="DomainObject.Predmet.SudioniciListAdressOIB_1">
      <item>FINA regionalni centar Zagreb, podružnica Karlovac, OIB 85821130368, Vitezovićeva 1,47000 Karlovac</item>
      <item>GORGO-PROMET j.d.o.o., OIB 93469243660, Udbinja 62,47000 Karlovac</item>
      <item>Davor Prša, OIB 48263807982, Obala Vladimira Mažuranića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93469243660</item>
      <item>, OIB 48263807982</item>
    </izvorni_sadrzaj>
    <derivirana_varijabla naziv="DomainObject.Predmet.SudioniciListNazivOIB_1">
      <item>, OIB 85821130368</item>
      <item>, OIB 93469243660</item>
      <item>, OIB 48263807982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3683</properties:Characters>
  <properties:Lines>97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2018-03-13T13:31:00Z</dcterms:created>
  <dc:creator>Monika Grbac</dc:creator>
  <cp:lastModifiedBy>Monika Grbac</cp:lastModifiedBy>
  <cp:lastPrinted>2018-01-10T12:55:00Z</cp:lastPrinted>
  <dcterms:modified xmlns:xsi="http://www.w3.org/2001/XMLSchema-instance" xsi:type="dcterms:W3CDTF">2018-03-13T13:33:00Z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St-31/2017-4 / Odluka - Rješenje - trošak (st-31-17_GORGO.docx)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