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821c9" w14:paraId="51821c9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1.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26139D" w:rsidRPr="00C87E99">
        <w:rPr>
          <w:sz w:val="24"/>
          <w:szCs w:val="24"/>
          <w:lang w:eastAsia="en-US"/>
        </w:rPr>
        <w:t>PETOLOVKE zadruga za poljoprivredu, stočarstvo i usluge Vrbovsko, Jablan 44/A ( MBS  040213777 – OIB 04816296671 )</w:t>
      </w:r>
      <w:r w:rsidR="0070468A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26139D">
        <w:rPr>
          <w:color w:val="000000"/>
          <w:sz w:val="24"/>
          <w:szCs w:val="24"/>
        </w:rPr>
        <w:t>7.208,74</w:t>
      </w:r>
      <w:r w:rsidRPr="00FF2B80">
        <w:rPr>
          <w:color w:val="000000"/>
          <w:sz w:val="24"/>
          <w:szCs w:val="24"/>
        </w:rPr>
        <w:t xml:space="preserve"> 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St-1</w:t>
      </w:r>
      <w:r w:rsidR="00641B8E">
        <w:rPr>
          <w:color w:val="000000"/>
          <w:sz w:val="24"/>
          <w:szCs w:val="24"/>
        </w:rPr>
        <w:t>8</w:t>
      </w:r>
      <w:r w:rsidR="0026139D">
        <w:rPr>
          <w:color w:val="000000"/>
          <w:sz w:val="24"/>
          <w:szCs w:val="24"/>
        </w:rPr>
        <w:t>9</w:t>
      </w:r>
      <w:r w:rsidRPr="00FF2B80">
        <w:rPr>
          <w:color w:val="000000"/>
          <w:sz w:val="24"/>
          <w:szCs w:val="24"/>
        </w:rPr>
        <w:t>/15,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St-1</w:t>
      </w:r>
      <w:r w:rsidR="00641B8E">
        <w:rPr>
          <w:color w:val="000000"/>
          <w:sz w:val="24"/>
          <w:szCs w:val="24"/>
        </w:rPr>
        <w:t>8</w:t>
      </w:r>
      <w:r w:rsidR="0026139D">
        <w:rPr>
          <w:color w:val="000000"/>
          <w:sz w:val="24"/>
          <w:szCs w:val="24"/>
        </w:rPr>
        <w:t>9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7198" w:rsidP="00FF2B80" w:rsidR="00317198">
      <w:pPr>
        <w:spacing w:lineRule="auto" w:line="240" w:after="0"/>
      </w:pPr>
      <w:r>
        <w:separator/>
      </w:r>
    </w:p>
  </w:endnote>
  <w:endnote w:id="0" w:type="continuationSeparator">
    <w:p w:rsidRDefault="00317198" w:rsidP="00FF2B80" w:rsidR="0031719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7198" w:rsidP="00FF2B80" w:rsidR="00317198">
      <w:pPr>
        <w:spacing w:lineRule="auto" w:line="240" w:after="0"/>
      </w:pPr>
      <w:r>
        <w:separator/>
      </w:r>
    </w:p>
  </w:footnote>
  <w:footnote w:id="0" w:type="continuationSeparator">
    <w:p w:rsidRDefault="00317198" w:rsidP="00FF2B80" w:rsidR="0031719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St-1</w:t>
    </w:r>
    <w:r w:rsidR="00641B8E">
      <w:rPr>
        <w:sz w:val="24"/>
        <w:szCs w:val="24"/>
      </w:rPr>
      <w:t>8</w:t>
    </w:r>
    <w:r w:rsidR="0026139D">
      <w:rPr>
        <w:sz w:val="24"/>
        <w:szCs w:val="24"/>
      </w:rPr>
      <w:t>9</w:t>
    </w:r>
    <w:r w:rsidRPr="00FF2B80">
      <w:rPr>
        <w:sz w:val="24"/>
        <w:szCs w:val="24"/>
      </w:rPr>
      <w:t>/15-</w:t>
    </w:r>
    <w:r w:rsidR="005C7F73">
      <w:rPr>
        <w:sz w:val="24"/>
        <w:szCs w:val="24"/>
      </w:rPr>
      <w:t>7</w:t>
    </w:r>
  </w:p>
  <w:p w:rsidRDefault="00317198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74AB3"/>
    <w:rsid w:val="00142A79"/>
    <w:rsid w:val="0025272B"/>
    <w:rsid w:val="0026139D"/>
    <w:rsid w:val="00265984"/>
    <w:rsid w:val="002F330C"/>
    <w:rsid w:val="00317198"/>
    <w:rsid w:val="003522BC"/>
    <w:rsid w:val="003F6ECD"/>
    <w:rsid w:val="004315D2"/>
    <w:rsid w:val="00462BC0"/>
    <w:rsid w:val="00474213"/>
    <w:rsid w:val="004F6C16"/>
    <w:rsid w:val="005A62BF"/>
    <w:rsid w:val="005C7F73"/>
    <w:rsid w:val="005D6AF7"/>
    <w:rsid w:val="00604A20"/>
    <w:rsid w:val="00641B8E"/>
    <w:rsid w:val="00663750"/>
    <w:rsid w:val="00700374"/>
    <w:rsid w:val="0070468A"/>
    <w:rsid w:val="00721B72"/>
    <w:rsid w:val="007275F0"/>
    <w:rsid w:val="00727E74"/>
    <w:rsid w:val="00834388"/>
    <w:rsid w:val="00887DCA"/>
    <w:rsid w:val="008F77E5"/>
    <w:rsid w:val="00942A0F"/>
    <w:rsid w:val="009636E2"/>
    <w:rsid w:val="009D7EC3"/>
    <w:rsid w:val="00A94A9A"/>
    <w:rsid w:val="00AB29D0"/>
    <w:rsid w:val="00B1443B"/>
    <w:rsid w:val="00B331C7"/>
    <w:rsid w:val="00B5648F"/>
    <w:rsid w:val="00B919EC"/>
    <w:rsid w:val="00BA3EB5"/>
    <w:rsid w:val="00BD0DE3"/>
    <w:rsid w:val="00C1088F"/>
    <w:rsid w:val="00CB4A81"/>
    <w:rsid w:val="00D2600F"/>
    <w:rsid w:val="00D270B7"/>
    <w:rsid w:val="00DF1BD1"/>
    <w:rsid w:val="00E33B14"/>
    <w:rsid w:val="00E518D1"/>
    <w:rsid w:val="00E51C57"/>
    <w:rsid w:val="00F27BFB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272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527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27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27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27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272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527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27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27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27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St-189/2015</izvorni_sadrzaj>
    <derivirana_varijabla naziv="DomainObject.Predmet.OznakaBroj_1">St-189/2015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PETOLOVKE Zadruga  Vrbovsko</izvorni_sadrzaj>
    <derivirana_varijabla naziv="DomainObject.Predmet.ProtustrankaFormated_1">  PETOLOVKE Zadruga  Vrbovsko</derivirana_varijabla>
  </DomainObject.Predmet.ProtustrankaFormated>
  <DomainObject.Predmet.ProtustrankaFormatedOIB>
    <izvorni_sadrzaj>  PETOLOVKE Zadruga  Vrbovsko, OIB 04816296671</izvorni_sadrzaj>
    <derivirana_varijabla naziv="DomainObject.Predmet.ProtustrankaFormatedOIB_1">  PETOLOVKE Zadruga  Vrbovsko, OIB 04816296671</derivirana_varijabla>
  </DomainObject.Predmet.ProtustrankaFormatedOIB>
  <DomainObject.Predmet.ProtustrankaFormatedWithAdress>
    <izvorni_sadrzaj> PETOLOVKE Zadruga  Vrbovsko, Jablan 44a, 51326 Vrbovsko</izvorni_sadrzaj>
    <derivirana_varijabla naziv="DomainObject.Predmet.ProtustrankaFormatedWithAdress_1"> PETOLOVKE Zadruga  Vrbovsko, Jablan 44a, 51326 Vrbovsko</derivirana_varijabla>
  </DomainObject.Predmet.ProtustrankaFormatedWithAdress>
  <DomainObject.Predmet.ProtustrankaFormatedWithAdressOIB>
    <izvorni_sadrzaj> PETOLOVKE Zadruga  Vrbovsko, OIB 04816296671, Jablan 44a, 51326 Vrbovsko</izvorni_sadrzaj>
    <derivirana_varijabla naziv="DomainObject.Predmet.ProtustrankaFormatedWithAdressOIB_1"> PETOLOVKE Zadruga  Vrbovsko, OIB 04816296671, Jablan 44a, 51326 Vrbovsko</derivirana_varijabla>
  </DomainObject.Predmet.ProtustrankaFormatedWithAdressOIB>
  <DomainObject.Predmet.ProtustrankaWithAdress>
    <izvorni_sadrzaj>PETOLOVKE Zadruga  Vrbovsko Jablan 44a, 51326 Vrbovsko</izvorni_sadrzaj>
    <derivirana_varijabla naziv="DomainObject.Predmet.ProtustrankaWithAdress_1">PETOLOVKE Zadruga  Vrbovsko Jablan 44a, 51326 Vrbovsko</derivirana_varijabla>
  </DomainObject.Predmet.ProtustrankaWithAdress>
  <DomainObject.Predmet.ProtustrankaWithAdressOIB>
    <izvorni_sadrzaj>PETOLOVKE Zadruga  Vrbovsko, OIB 04816296671, Jablan 44a, 51326 Vrbovsko</izvorni_sadrzaj>
    <derivirana_varijabla naziv="DomainObject.Predmet.ProtustrankaWithAdressOIB_1">PETOLOVKE Zadruga  Vrbovsko, OIB 04816296671, Jablan 44a, 51326 Vrbovsko</derivirana_varijabla>
  </DomainObject.Predmet.ProtustrankaWithAdressOIB>
  <DomainObject.Predmet.ProtustrankaNazivFormated>
    <izvorni_sadrzaj>PETOLOVKE Zadruga  Vrbovsko</izvorni_sadrzaj>
    <derivirana_varijabla naziv="DomainObject.Predmet.ProtustrankaNazivFormated_1">PETOLOVKE Zadruga  Vrbovsko</derivirana_varijabla>
  </DomainObject.Predmet.ProtustrankaNazivFormated>
  <DomainObject.Predmet.ProtustrankaNazivFormatedOIB>
    <izvorni_sadrzaj>PETOLOVKE Zadruga  Vrbovsko, OIB 04816296671</izvorni_sadrzaj>
    <derivirana_varijabla naziv="DomainObject.Predmet.ProtustrankaNazivFormatedOIB_1">PETOLOVKE Zadruga  Vrbovsko, OIB 04816296671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PETOLOVKE Zadruga  Vrbovsko</item>
    </izvorni_sadrzaj>
    <derivirana_varijabla naziv="DomainObject.Predmet.ProtuStrankaListFormated_1">
      <item>PETOLOVKE Zadruga  Vrbovsko</item>
    </derivirana_varijabla>
  </DomainObject.Predmet.ProtuStrankaListFormated>
  <DomainObject.Predmet.ProtuStrankaListFormatedOIB>
    <izvorni_sadrzaj>
      <item>PETOLOVKE Zadruga  Vrbovsko, OIB 04816296671</item>
    </izvorni_sadrzaj>
    <derivirana_varijabla naziv="DomainObject.Predmet.ProtuStrankaListFormatedOIB_1">
      <item>PETOLOVKE Zadruga  Vrbovsko, OIB 04816296671</item>
    </derivirana_varijabla>
  </DomainObject.Predmet.ProtuStrankaListFormatedOIB>
  <DomainObject.Predmet.ProtuStrankaListFormatedWithAdress>
    <izvorni_sadrzaj>
      <item>PETOLOVKE Zadruga  Vrbovsko, Jablan 44a, 51326 Vrbovsko</item>
    </izvorni_sadrzaj>
    <derivirana_varijabla naziv="DomainObject.Predmet.ProtuStrankaListFormatedWithAdress_1">
      <item>PETOLOVKE Zadruga  Vrbovsko, Jablan 44a, 51326 Vrbovsko</item>
    </derivirana_varijabla>
  </DomainObject.Predmet.ProtuStrankaListFormatedWithAdress>
  <DomainObject.Predmet.ProtuStrankaListFormatedWithAdressOIB>
    <izvorni_sadrzaj>
      <item>PETOLOVKE Zadruga  Vrbovsko, OIB 04816296671, Jablan 44a, 51326 Vrbovsko</item>
    </izvorni_sadrzaj>
    <derivirana_varijabla naziv="DomainObject.Predmet.ProtuStrankaListFormatedWithAdressOIB_1">
      <item>PETOLOVKE Zadruga  Vrbovsko, OIB 04816296671, Jablan 44a, 51326 Vrbovsko</item>
    </derivirana_varijabla>
  </DomainObject.Predmet.ProtuStrankaListFormatedWithAdressOIB>
  <DomainObject.Predmet.ProtuStrankaListNazivFormated>
    <izvorni_sadrzaj>
      <item>PETOLOVKE Zadruga  Vrbovsko</item>
    </izvorni_sadrzaj>
    <derivirana_varijabla naziv="DomainObject.Predmet.ProtuStrankaListNazivFormated_1">
      <item>PETOLOVKE Zadruga  Vrbovsko</item>
    </derivirana_varijabla>
  </DomainObject.Predmet.ProtuStrankaListNazivFormated>
  <DomainObject.Predmet.ProtuStrankaListNazivFormatedOIB>
    <izvorni_sadrzaj>
      <item>PETOLOVKE Zadruga  Vrbovsko, OIB 04816296671</item>
    </izvorni_sadrzaj>
    <derivirana_varijabla naziv="DomainObject.Predmet.ProtuStrankaListNazivFormatedOIB_1">
      <item>PETOLOVKE Zadruga  Vrbovsko, OIB 04816296671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PETOLOVKE Zadruga  Vrbovsko</izvorni_sadrzaj>
    <derivirana_varijabla naziv="DomainObject.Predmet.ProtustrankaIDrugi_1">PETOLOVKE Zadruga  Vrbovsko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PETOLOVKE Zadruga  Vrbovsko, OIB 04816296671, Jablan 44a, 51326 Vrbovsko</izvorni_sadrzaj>
    <derivirana_varijabla naziv="DomainObject.Predmet.ProtustrankaIDrugiAdressOIB_1">PETOLOVKE Zadruga  Vrbovsko, OIB 04816296671, Jablan 44a, 51326 Vrbovsko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PETOLOVKE Zadruga  Vrbovsko</item>
    </izvorni_sadrzaj>
    <derivirana_varijabla naziv="DomainObject.Predmet.SudioniciListNaziv_1">
      <item>FINA  Rijeka</item>
      <item>PETOLOVKE Zadruga  Vrbovsko</item>
    </derivirana_varijabla>
  </DomainObject.Predmet.SudioniciListNaziv>
  <DomainObject.Predmet.SudioniciListAdressOIB>
    <izvorni_sadrzaj>
      <item>FINA  Rijeka, OIB 85821130368, Frana Kurelca 8,51000 Rijeka</item>
      <item>PETOLOVKE Zadruga  Vrbovsko, OIB 04816296671, Jablan 44a,51326 Vrbovsko</item>
    </izvorni_sadrzaj>
    <derivirana_varijabla naziv="DomainObject.Predmet.SudioniciListAdressOIB_1">
      <item>FINA  Rijeka, OIB 85821130368, Frana Kurelca 8,51000 Rijeka</item>
      <item>PETOLOVKE Zadruga  Vrbovsko, OIB 04816296671, Jablan 44a,51326 Vrbovsko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04816296671</item>
    </izvorni_sadrzaj>
    <derivirana_varijabla naziv="DomainObject.Predmet.SudioniciListNazivOIB_1">
      <item>, OIB 85821130368</item>
      <item>, OIB 04816296671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1277</properties:Characters>
  <properties:Lines>29</properties:Lines>
  <properties:Paragraphs>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2015-12-01T12:56:00Z</dcterms:created>
  <dc:creator>Vera Jelenović</dc:creator>
  <cp:lastModifiedBy>Tanja Fidel</cp:lastModifiedBy>
  <cp:lastPrinted>2015-12-01T13:03:00Z</cp:lastPrinted>
  <dcterms:modified xmlns:xsi="http://www.w3.org/2001/XMLSchema-instance" xsi:type="dcterms:W3CDTF">2015-12-01T13:05:00Z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