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0c873" w14:paraId="860c873" w:rsidRDefault="001D6FE8" w:rsidP="001D6FE8" w:rsidR="001D6FE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6FE8" w:rsidP="001D6FE8" w:rsidR="001D6FE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D6FE8" w:rsidP="001D6FE8" w:rsidR="001D6FE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D6FE8" w:rsidP="001D6FE8" w:rsidR="001D6FE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D6FE8" w:rsidP="001D6FE8" w:rsidR="001D6FE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D6FE8" w:rsidP="001D6FE8" w:rsidR="001D6FE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D6FE8" w:rsidP="001D6FE8" w:rsidR="001D6FE8" w:rsidRPr="005D578C">
      <w:pPr>
        <w:jc w:val="center"/>
        <w:rPr>
          <w:rFonts w:cs="Times New Roman" w:eastAsia="Times New Roman"/>
          <w:szCs w:val="24"/>
        </w:rPr>
      </w:pPr>
    </w:p>
    <w:p w:rsidRDefault="001D6FE8" w:rsidP="001D6FE8" w:rsidR="001D6FE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D6FE8" w:rsidP="001D6FE8" w:rsidR="001D6FE8" w:rsidRPr="005D578C">
      <w:pPr>
        <w:rPr>
          <w:rFonts w:cs="Times New Roman" w:eastAsia="Times New Roman"/>
          <w:szCs w:val="24"/>
        </w:rPr>
      </w:pPr>
    </w:p>
    <w:p w:rsidRDefault="001D6FE8" w:rsidP="001D6FE8" w:rsidR="001D6FE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BOOT SERVICE H. R. B. d. o. o. Rovinj, Kokuletovica 91 A, OIB </w:t>
      </w:r>
      <w:r w:rsidRPr="001D6FE8">
        <w:rPr>
          <w:rFonts w:cs="Times New Roman" w:eastAsia="Times New Roman"/>
          <w:szCs w:val="24"/>
        </w:rPr>
        <w:t>19646832438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D6FE8">
        <w:rPr>
          <w:rFonts w:cs="Times New Roman" w:eastAsia="Times New Roman"/>
          <w:szCs w:val="24"/>
        </w:rPr>
        <w:t>040324445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C55021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travnja 2016.</w:t>
      </w:r>
    </w:p>
    <w:p w:rsidRDefault="001D6FE8" w:rsidP="001D6FE8" w:rsidR="001D6FE8" w:rsidRPr="005D578C">
      <w:pPr>
        <w:rPr>
          <w:rFonts w:cs="Times New Roman" w:eastAsia="Times New Roman"/>
          <w:szCs w:val="24"/>
        </w:rPr>
      </w:pPr>
    </w:p>
    <w:p w:rsidRDefault="001D6FE8" w:rsidP="001D6FE8" w:rsidR="001D6FE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D6FE8" w:rsidP="001D6FE8" w:rsidR="001D6FE8" w:rsidRPr="005D578C">
      <w:pPr>
        <w:rPr>
          <w:rFonts w:cs="Times New Roman" w:eastAsia="Times New Roman"/>
          <w:szCs w:val="24"/>
        </w:rPr>
      </w:pPr>
    </w:p>
    <w:p w:rsidRDefault="001D6FE8" w:rsidP="001D6FE8" w:rsidR="001D6FE8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BOOT SERVICE H. R. B. d. o. o. Rovinj, Kokuletovica 91 A, OIB </w:t>
      </w:r>
      <w:r w:rsidRPr="001D6FE8">
        <w:rPr>
          <w:rFonts w:cs="Times New Roman" w:eastAsia="Times New Roman"/>
          <w:szCs w:val="24"/>
        </w:rPr>
        <w:t>19646832438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D6FE8">
        <w:rPr>
          <w:rFonts w:cs="Times New Roman" w:eastAsia="Times New Roman"/>
          <w:szCs w:val="24"/>
        </w:rPr>
        <w:t>040324445</w:t>
      </w:r>
      <w:r>
        <w:rPr>
          <w:rFonts w:cs="Times New Roman" w:eastAsia="Times New Roman"/>
          <w:szCs w:val="24"/>
        </w:rPr>
        <w:t>,</w:t>
      </w:r>
      <w:r w:rsidRPr="005D578C">
        <w:rPr>
          <w:rFonts w:cs="Times New Roman" w:eastAsia="Times New Roman"/>
          <w:szCs w:val="24"/>
        </w:rPr>
        <w:t xml:space="preserve"> s danom </w:t>
      </w:r>
      <w:r w:rsidR="00C55021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travnja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1D6FE8" w:rsidP="001D6FE8" w:rsidR="001D6FE8" w:rsidRPr="005D578C">
      <w:pPr>
        <w:rPr>
          <w:rFonts w:cs="Times New Roman" w:eastAsia="Times New Roman"/>
          <w:szCs w:val="24"/>
        </w:rPr>
      </w:pPr>
    </w:p>
    <w:p w:rsidRDefault="001D6FE8" w:rsidP="001D6FE8" w:rsidR="001D6FE8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1D6FE8" w:rsidP="001D6FE8" w:rsidR="001D6FE8">
      <w:pPr>
        <w:rPr>
          <w:rFonts w:cs="Times New Roman" w:eastAsia="Times New Roman"/>
          <w:szCs w:val="20"/>
        </w:rPr>
      </w:pPr>
    </w:p>
    <w:p w:rsidRDefault="001D6FE8" w:rsidP="001D6FE8" w:rsidR="001D6FE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BOOT SERVICE H. R. B. d. o. o. Rovinj, Kokuletovica 91 A, OIB </w:t>
      </w:r>
      <w:r w:rsidRPr="001D6FE8">
        <w:rPr>
          <w:rFonts w:cs="Times New Roman" w:eastAsia="Times New Roman"/>
          <w:szCs w:val="24"/>
        </w:rPr>
        <w:t>19646832438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D6FE8">
        <w:rPr>
          <w:rFonts w:cs="Times New Roman" w:eastAsia="Times New Roman"/>
          <w:szCs w:val="24"/>
        </w:rPr>
        <w:t>040324445</w:t>
      </w:r>
      <w:r>
        <w:rPr>
          <w:rFonts w:cs="Times New Roman" w:eastAsia="Times New Roman"/>
          <w:szCs w:val="24"/>
        </w:rPr>
        <w:t>.</w:t>
      </w:r>
    </w:p>
    <w:p w:rsidRDefault="001D6FE8" w:rsidP="001D6FE8" w:rsidR="001D6FE8">
      <w:pPr>
        <w:ind w:firstLine="709"/>
        <w:rPr>
          <w:rFonts w:cs="Times New Roman" w:eastAsia="Times New Roman"/>
          <w:szCs w:val="24"/>
        </w:rPr>
      </w:pPr>
    </w:p>
    <w:p w:rsidRDefault="001D6FE8" w:rsidP="001D6FE8" w:rsidR="001D6FE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BOOT SERVICE H. R. B. d. o. o. Rovinj, Kokuletovica 91 A, OIB </w:t>
      </w:r>
      <w:r w:rsidRPr="001D6FE8">
        <w:rPr>
          <w:rFonts w:cs="Times New Roman" w:eastAsia="Times New Roman"/>
          <w:szCs w:val="24"/>
        </w:rPr>
        <w:t>19646832438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D6FE8">
        <w:rPr>
          <w:rFonts w:cs="Times New Roman" w:eastAsia="Times New Roman"/>
          <w:szCs w:val="24"/>
        </w:rPr>
        <w:t>040324445</w:t>
      </w:r>
      <w:r>
        <w:rPr>
          <w:rFonts w:cs="Times New Roman" w:eastAsia="Times New Roman"/>
          <w:szCs w:val="24"/>
        </w:rPr>
        <w:t>.</w:t>
      </w:r>
    </w:p>
    <w:p w:rsidRDefault="001D6FE8" w:rsidP="001D6FE8" w:rsidR="001D6FE8">
      <w:pPr>
        <w:rPr>
          <w:rFonts w:cs="Times New Roman" w:eastAsia="Times New Roman"/>
          <w:szCs w:val="24"/>
        </w:rPr>
      </w:pPr>
    </w:p>
    <w:p w:rsidRDefault="001D6FE8" w:rsidP="001D6FE8" w:rsidR="001D6FE8" w:rsidRPr="005D578C">
      <w:pPr>
        <w:rPr>
          <w:rFonts w:cs="Times New Roman" w:eastAsia="Times New Roman"/>
          <w:szCs w:val="24"/>
        </w:rPr>
      </w:pPr>
    </w:p>
    <w:p w:rsidRDefault="001D6FE8" w:rsidP="001D6FE8" w:rsidR="001D6FE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D6FE8" w:rsidP="001D6FE8" w:rsidR="001D6FE8">
      <w:pPr>
        <w:ind w:firstLine="708"/>
        <w:rPr>
          <w:rFonts w:cs="Times New Roman" w:eastAsia="Times New Roman"/>
          <w:szCs w:val="24"/>
        </w:rPr>
      </w:pPr>
    </w:p>
    <w:p w:rsidRDefault="001D6FE8" w:rsidP="001D6FE8" w:rsidR="001D6FE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BOOT SERVICE H. R. B. d. o. o. 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St-95/2016-3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1D6FE8" w:rsidP="001D6FE8" w:rsidR="001D6FE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1D6FE8" w:rsidP="001D6FE8" w:rsidR="001D6FE8" w:rsidRPr="005D578C">
      <w:pPr>
        <w:rPr>
          <w:rFonts w:cs="Times New Roman" w:eastAsia="Times New Roman"/>
          <w:szCs w:val="24"/>
        </w:rPr>
      </w:pPr>
    </w:p>
    <w:p w:rsidRDefault="001D6FE8" w:rsidP="001D6FE8" w:rsidR="001D6FE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C55021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D6FE8" w:rsidP="001D6FE8" w:rsidR="001D6FE8">
      <w:pPr>
        <w:rPr>
          <w:rFonts w:cs="Times New Roman" w:eastAsia="Times New Roman"/>
          <w:szCs w:val="24"/>
        </w:rPr>
      </w:pPr>
    </w:p>
    <w:p w:rsidRDefault="001D6FE8" w:rsidP="001D6FE8" w:rsidR="001D6FE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1D6FE8" w:rsidP="001D6FE8" w:rsidR="001D6FE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1D6FE8" w:rsidP="001D6FE8" w:rsidR="001D6FE8">
      <w:pPr>
        <w:jc w:val="left"/>
        <w:rPr>
          <w:rFonts w:cs="Times New Roman" w:eastAsia="Times New Roman"/>
          <w:szCs w:val="24"/>
        </w:rPr>
      </w:pPr>
    </w:p>
    <w:p w:rsidRDefault="001D6FE8" w:rsidP="001D6FE8" w:rsidR="001D6FE8" w:rsidRPr="005D578C">
      <w:pPr>
        <w:jc w:val="left"/>
        <w:rPr>
          <w:rFonts w:cs="Times New Roman" w:eastAsia="Times New Roman"/>
          <w:szCs w:val="24"/>
        </w:rPr>
      </w:pPr>
    </w:p>
    <w:p w:rsidRDefault="001D6FE8" w:rsidP="001D6FE8" w:rsidR="001D6FE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D6FE8" w:rsidP="001D6FE8" w:rsidR="001D6FE8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1D6FE8" w:rsidP="001D6FE8" w:rsidR="001D6F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1D6FE8" w:rsidP="001D6FE8" w:rsidR="001D6FE8">
      <w:pPr>
        <w:rPr>
          <w:rFonts w:cs="Times New Roman" w:eastAsia="Times New Roman"/>
          <w:szCs w:val="24"/>
        </w:rPr>
      </w:pPr>
    </w:p>
    <w:p w:rsidRDefault="001D6FE8" w:rsidP="001D6FE8" w:rsidR="001D6FE8" w:rsidRPr="005D578C">
      <w:pPr>
        <w:rPr>
          <w:rFonts w:cs="Times New Roman" w:eastAsia="Times New Roman"/>
          <w:szCs w:val="24"/>
        </w:rPr>
      </w:pPr>
    </w:p>
    <w:p w:rsidRDefault="001D6FE8" w:rsidP="001D6FE8" w:rsidR="001D6FE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D6FE8" w:rsidP="001D6FE8" w:rsidR="001D6F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1D6FE8" w:rsidP="001D6FE8" w:rsidR="001D6F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BOOT SERVICE H. R. B. d. o. o. Rovinj, Kokuletovica 91 A,</w:t>
      </w:r>
    </w:p>
    <w:p w:rsidRDefault="001D6FE8" w:rsidP="001D6FE8" w:rsidR="001D6F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Horst Reiner Bachinger, Njemačka, Peiting, Eiselenweg 1, </w:t>
      </w:r>
    </w:p>
    <w:p w:rsidRDefault="001D6FE8" w:rsidP="001D6FE8" w:rsidR="001D6FE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1D6FE8" w:rsidP="001D6FE8" w:rsidR="001D6F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1D6FE8" w:rsidP="001D6FE8" w:rsidR="001D6FE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1D6FE8" w:rsidP="001D6FE8" w:rsidR="001D6FE8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1D6FE8" w:rsidP="001D6FE8" w:rsidR="001D6F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1D6FE8" w:rsidP="001D6FE8" w:rsidR="001D6F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1D6FE8" w:rsidP="001D6FE8" w:rsidR="001D6FE8"/>
    <w:p w:rsidRDefault="001D6FE8" w:rsidP="001D6FE8" w:rsidR="001D6FE8"/>
    <w:p w:rsidRDefault="001D6FE8" w:rsidP="001D6FE8" w:rsidR="001D6FE8"/>
    <w:p w:rsidRDefault="001D6FE8" w:rsidP="001D6FE8" w:rsidR="001D6FE8"/>
    <w:p w:rsidRDefault="001D6FE8" w:rsidP="001D6FE8" w:rsidR="001D6FE8"/>
    <w:p w:rsidRDefault="001D6FE8" w:rsidP="001D6FE8" w:rsidR="001D6FE8"/>
    <w:p w:rsidRDefault="001D6FE8" w:rsidP="001D6FE8" w:rsidR="001D6FE8"/>
    <w:p w:rsidRDefault="001D6FE8" w:rsidP="001D6FE8" w:rsidR="001D6FE8"/>
    <w:p w:rsidRDefault="002B4EF5" w:rsidR="00387208"/>
    <w:sectPr w:rsidSect="005A466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6FE8" w:rsidP="001D6FE8" w:rsidR="001D6FE8">
      <w:r>
        <w:separator/>
      </w:r>
    </w:p>
  </w:endnote>
  <w:endnote w:id="0" w:type="continuationSeparator">
    <w:p w:rsidRDefault="001D6FE8" w:rsidP="001D6FE8" w:rsidR="001D6F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6FE8" w:rsidP="001D6FE8" w:rsidR="001D6FE8">
      <w:r>
        <w:separator/>
      </w:r>
    </w:p>
  </w:footnote>
  <w:footnote w:id="0" w:type="continuationSeparator">
    <w:p w:rsidRDefault="001D6FE8" w:rsidP="001D6FE8" w:rsidR="001D6F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6FE8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B4EF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St-95/2016-5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6FE8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St-95/2016-5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6724"/>
    <w:rsid w:val="001D6FE8"/>
    <w:rsid w:val="002B4EF5"/>
    <w:rsid w:val="00306724"/>
    <w:rsid w:val="0075528E"/>
    <w:rsid w:val="0079403F"/>
    <w:rsid w:val="00C2022B"/>
    <w:rsid w:val="00C55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6FE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D6FE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D6FE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D6F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6FE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D6FE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D6FE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4E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4EF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B4EF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B4EF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B4EF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6FE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D6FE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D6FE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D6F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6FE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D6FE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D6FE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4E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EF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B4EF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B4EF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B4EF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St-95/2016</izvorni_sadrzaj>
    <derivirana_varijabla naziv="DomainObject.Predmet.OznakaBroj_1">St-95/2016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BOOT SERVICE H.R.B. ROVINJ</izvorni_sadrzaj>
    <derivirana_varijabla naziv="DomainObject.Predmet.ProtustrankaFormated_1">  BOOT SERVICE H.R.B. ROVINJ</derivirana_varijabla>
  </DomainObject.Predmet.ProtustrankaFormated>
  <DomainObject.Predmet.ProtustrankaFormatedOIB>
    <izvorni_sadrzaj>  BOOT SERVICE H.R.B. ROVINJ, OIB 19646832438</izvorni_sadrzaj>
    <derivirana_varijabla naziv="DomainObject.Predmet.ProtustrankaFormatedOIB_1">  BOOT SERVICE H.R.B. ROVINJ, OIB 19646832438</derivirana_varijabla>
  </DomainObject.Predmet.ProtustrankaFormatedOIB>
  <DomainObject.Predmet.ProtustrankaFormatedWithAdress>
    <izvorni_sadrzaj> BOOT SERVICE H.R.B. ROVINJ, Kokuletovica/91 A, 52210 Rovinj</izvorni_sadrzaj>
    <derivirana_varijabla naziv="DomainObject.Predmet.ProtustrankaFormatedWithAdress_1"> BOOT SERVICE H.R.B. ROVINJ, Kokuletovica/91 A, 52210 Rovinj</derivirana_varijabla>
  </DomainObject.Predmet.ProtustrankaFormatedWithAdress>
  <DomainObject.Predmet.ProtustrankaFormatedWithAdressOIB>
    <izvorni_sadrzaj> BOOT SERVICE H.R.B. ROVINJ, OIB 19646832438, Kokuletovica/91 A, 52210 Rovinj</izvorni_sadrzaj>
    <derivirana_varijabla naziv="DomainObject.Predmet.ProtustrankaFormatedWithAdressOIB_1"> BOOT SERVICE H.R.B. ROVINJ, OIB 19646832438, Kokuletovica/91 A, 52210 Rovinj</derivirana_varijabla>
  </DomainObject.Predmet.ProtustrankaFormatedWithAdressOIB>
  <DomainObject.Predmet.ProtustrankaWithAdress>
    <izvorni_sadrzaj>BOOT SERVICE H.R.B. ROVINJ Kokuletovica/91 A, 52210 Rovinj</izvorni_sadrzaj>
    <derivirana_varijabla naziv="DomainObject.Predmet.ProtustrankaWithAdress_1">BOOT SERVICE H.R.B. ROVINJ Kokuletovica/91 A, 52210 Rovinj</derivirana_varijabla>
  </DomainObject.Predmet.ProtustrankaWithAdress>
  <DomainObject.Predmet.ProtustrankaWithAdressOIB>
    <izvorni_sadrzaj>BOOT SERVICE H.R.B. ROVINJ, OIB 19646832438, Kokuletovica/91 A, 52210 Rovinj</izvorni_sadrzaj>
    <derivirana_varijabla naziv="DomainObject.Predmet.ProtustrankaWithAdressOIB_1">BOOT SERVICE H.R.B. ROVINJ, OIB 19646832438, Kokuletovica/91 A, 52210 Rovinj</derivirana_varijabla>
  </DomainObject.Predmet.ProtustrankaWithAdressOIB>
  <DomainObject.Predmet.ProtustrankaNazivFormated>
    <izvorni_sadrzaj>BOOT SERVICE H.R.B. ROVINJ</izvorni_sadrzaj>
    <derivirana_varijabla naziv="DomainObject.Predmet.ProtustrankaNazivFormated_1">BOOT SERVICE H.R.B. ROVINJ</derivirana_varijabla>
  </DomainObject.Predmet.ProtustrankaNazivFormated>
  <DomainObject.Predmet.ProtustrankaNazivFormatedOIB>
    <izvorni_sadrzaj>BOOT SERVICE H.R.B. ROVINJ, OIB 19646832438</izvorni_sadrzaj>
    <derivirana_varijabla naziv="DomainObject.Predmet.ProtustrankaNazivFormatedOIB_1">BOOT SERVICE H.R.B. ROVINJ, OIB 19646832438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208.07</izvorni_sadrzaj>
    <derivirana_varijabla naziv="DomainObject.Predmet.TrenutnaVrijednost_1">208.07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BOOT SERVICE H.R.B. ROVINJ</item>
    </izvorni_sadrzaj>
    <derivirana_varijabla naziv="DomainObject.Predmet.ProtuStrankaListFormated_1">
      <item>BOOT SERVICE H.R.B. ROVINJ</item>
    </derivirana_varijabla>
  </DomainObject.Predmet.ProtuStrankaListFormated>
  <DomainObject.Predmet.ProtuStrankaListFormatedOIB>
    <izvorni_sadrzaj>
      <item>BOOT SERVICE H.R.B. ROVINJ, OIB 19646832438</item>
    </izvorni_sadrzaj>
    <derivirana_varijabla naziv="DomainObject.Predmet.ProtuStrankaListFormatedOIB_1">
      <item>BOOT SERVICE H.R.B. ROVINJ, OIB 19646832438</item>
    </derivirana_varijabla>
  </DomainObject.Predmet.ProtuStrankaListFormatedOIB>
  <DomainObject.Predmet.ProtuStrankaListFormatedWithAdress>
    <izvorni_sadrzaj>
      <item>BOOT SERVICE H.R.B. ROVINJ, Kokuletovica/91 A, 52210 Rovinj</item>
    </izvorni_sadrzaj>
    <derivirana_varijabla naziv="DomainObject.Predmet.ProtuStrankaListFormatedWithAdress_1">
      <item>BOOT SERVICE H.R.B. ROVINJ, Kokuletovica/91 A, 52210 Rovinj</item>
    </derivirana_varijabla>
  </DomainObject.Predmet.ProtuStrankaListFormatedWithAdress>
  <DomainObject.Predmet.ProtuStrankaListFormatedWithAdressOIB>
    <izvorni_sadrzaj>
      <item>BOOT SERVICE H.R.B. ROVINJ, OIB 19646832438, Kokuletovica/91 A, 52210 Rovinj</item>
    </izvorni_sadrzaj>
    <derivirana_varijabla naziv="DomainObject.Predmet.ProtuStrankaListFormatedWithAdressOIB_1">
      <item>BOOT SERVICE H.R.B. ROVINJ, OIB 19646832438, Kokuletovica/91 A, 52210 Rovinj</item>
    </derivirana_varijabla>
  </DomainObject.Predmet.ProtuStrankaListFormatedWithAdressOIB>
  <DomainObject.Predmet.ProtuStrankaListNazivFormated>
    <izvorni_sadrzaj>
      <item>BOOT SERVICE H.R.B. ROVINJ</item>
    </izvorni_sadrzaj>
    <derivirana_varijabla naziv="DomainObject.Predmet.ProtuStrankaListNazivFormated_1">
      <item>BOOT SERVICE H.R.B. ROVINJ</item>
    </derivirana_varijabla>
  </DomainObject.Predmet.ProtuStrankaListNazivFormated>
  <DomainObject.Predmet.ProtuStrankaListNazivFormatedOIB>
    <izvorni_sadrzaj>
      <item>BOOT SERVICE H.R.B. ROVINJ, OIB 19646832438</item>
    </izvorni_sadrzaj>
    <derivirana_varijabla naziv="DomainObject.Predmet.ProtuStrankaListNazivFormatedOIB_1">
      <item>BOOT SERVICE H.R.B. ROVINJ, OIB 19646832438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BOOT SERVICE H.R.B. ROVINJ</izvorni_sadrzaj>
    <derivirana_varijabla naziv="DomainObject.Predmet.ProtustrankaIDrugi_1">BOOT SERVICE H.R.B.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BOOT SERVICE H.R.B. ROVINJ, OIB 19646832438, Kokuletovica/91 A, 52210 Rovinj</izvorni_sadrzaj>
    <derivirana_varijabla naziv="DomainObject.Predmet.ProtustrankaIDrugiAdressOIB_1">BOOT SERVICE H.R.B. ROVINJ, OIB 19646832438, Kokuletovica/91 A,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BOOT SERVICE H.R.B. ROVINJ</item>
    </izvorni_sadrzaj>
    <derivirana_varijabla naziv="DomainObject.Predmet.SudioniciListNaziv_1">
      <item>FINANCIJSKA AGENCIJA, RC RIJEKA, PODRUŽNICA PULA, PULA</item>
      <item>BOOT SERVICE H.R.B.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BOOT SERVICE H.R.B. ROVINJ, OIB 19646832438, Kokuletovica/91 A,52210 Rovinj</item>
    </izvorni_sadrzaj>
    <derivirana_varijabla naziv="DomainObject.Predmet.SudioniciListAdressOIB_1">
      <item>FINANCIJSKA AGENCIJA, RC RIJEKA, PODRUŽNICA PULA, PULA, OIB 85821130368, Ulica grada Vukovara 70,10000 Zagreb</item>
      <item>BOOT SERVICE H.R.B. ROVINJ, OIB 19646832438, Kokuletovica/91 A,52210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19646832438</item>
    </izvorni_sadrzaj>
    <derivirana_varijabla naziv="DomainObject.Predmet.SudioniciListNazivOIB_1">
      <item>, OIB 85821130368</item>
      <item>, OIB 19646832438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594</properties:Words>
  <properties:Characters>3092</properties:Characters>
  <properties:Lines>85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2016-04-04T06:14:00Z</dcterms:created>
  <dc:creator>Mihaela Kaligari</dc:creator>
  <cp:lastModifiedBy>Sanja Lakošeljac</cp:lastModifiedBy>
  <dcterms:modified xmlns:xsi="http://www.w3.org/2001/XMLSchema-instance" xsi:type="dcterms:W3CDTF">2016-04-04T06:15:00Z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