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f0f" w14:paraId="98bef0f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</w:t>
      </w:r>
      <w:r w:rsidR="00BA77DD">
        <w:t>sutkinji Jasminki Gadža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E72499" w:rsidRPr="00E72499">
        <w:rPr>
          <w:color w:val="000000"/>
        </w:rPr>
        <w:t>ĆUF, d.o.o.</w:t>
      </w:r>
      <w:r w:rsidR="00E72499">
        <w:rPr>
          <w:color w:val="000000"/>
        </w:rPr>
        <w:t xml:space="preserve"> u stečaju Zagreb, </w:t>
      </w:r>
      <w:proofErr w:type="spellStart"/>
      <w:r w:rsidR="00E72499" w:rsidRPr="00E72499">
        <w:rPr>
          <w:color w:val="000000"/>
        </w:rPr>
        <w:t>Francesca</w:t>
      </w:r>
      <w:proofErr w:type="spellEnd"/>
      <w:r w:rsidR="00E72499" w:rsidRPr="00E72499">
        <w:rPr>
          <w:color w:val="000000"/>
        </w:rPr>
        <w:t xml:space="preserve"> </w:t>
      </w:r>
      <w:proofErr w:type="spellStart"/>
      <w:r w:rsidR="00E72499" w:rsidRPr="00E72499">
        <w:rPr>
          <w:color w:val="000000"/>
        </w:rPr>
        <w:t>Tenchinija</w:t>
      </w:r>
      <w:proofErr w:type="spellEnd"/>
      <w:r w:rsidR="00E72499" w:rsidRPr="00E72499">
        <w:rPr>
          <w:color w:val="000000"/>
        </w:rPr>
        <w:t xml:space="preserve"> 2/A</w:t>
      </w:r>
      <w:r w:rsidR="00E72499">
        <w:rPr>
          <w:color w:val="000000"/>
        </w:rPr>
        <w:t xml:space="preserve">, OIB: </w:t>
      </w:r>
      <w:r w:rsidR="00E72499" w:rsidRPr="00E72499">
        <w:rPr>
          <w:color w:val="000000"/>
        </w:rPr>
        <w:t>50616400695</w:t>
      </w:r>
      <w:r w:rsidRPr="00310646">
        <w:t xml:space="preserve">, </w:t>
      </w:r>
      <w:r w:rsidR="00E72499">
        <w:t>21. siječnja 2019</w:t>
      </w:r>
      <w:r w:rsidRPr="00310646">
        <w:t xml:space="preserve">., </w:t>
      </w:r>
    </w:p>
    <w:p w:rsidRDefault="00590E39" w:rsidR="00590E39" w:rsidRPr="00037EED"/>
    <w:p w:rsidRDefault="00BA77DD" w:rsidP="00BA77DD" w:rsidR="00BA77DD">
      <w:pPr>
        <w:ind w:firstLine="720"/>
        <w:jc w:val="center"/>
      </w:pPr>
      <w:r>
        <w:t>r i j e š i o   j e</w:t>
      </w:r>
    </w:p>
    <w:p w:rsidRDefault="00BA77DD" w:rsidP="00BA77DD" w:rsidR="00BA77DD">
      <w:pPr>
        <w:ind w:left="720"/>
        <w:jc w:val="both"/>
      </w:pPr>
    </w:p>
    <w:p w:rsidRDefault="00BA77DD" w:rsidP="00BA77DD" w:rsidR="00BA77DD">
      <w:pPr>
        <w:numPr>
          <w:ilvl w:val="0"/>
          <w:numId w:val="4"/>
        </w:numPr>
        <w:jc w:val="both"/>
      </w:pPr>
      <w:r>
        <w:t xml:space="preserve">Saziva se skupština vjerovnika u stečajnom postupku nad dužnikom </w:t>
      </w:r>
      <w:r w:rsidR="00E72499" w:rsidRPr="00E72499">
        <w:rPr>
          <w:color w:val="000000"/>
        </w:rPr>
        <w:t>ĆUF, d.o.o.</w:t>
      </w:r>
      <w:r w:rsidR="00E72499">
        <w:rPr>
          <w:color w:val="000000"/>
        </w:rPr>
        <w:t xml:space="preserve"> u stečaju Zagreb, </w:t>
      </w:r>
      <w:proofErr w:type="spellStart"/>
      <w:r w:rsidR="00E72499" w:rsidRPr="00E72499">
        <w:rPr>
          <w:color w:val="000000"/>
        </w:rPr>
        <w:t>Francesca</w:t>
      </w:r>
      <w:proofErr w:type="spellEnd"/>
      <w:r w:rsidR="00E72499" w:rsidRPr="00E72499">
        <w:rPr>
          <w:color w:val="000000"/>
        </w:rPr>
        <w:t xml:space="preserve"> </w:t>
      </w:r>
      <w:proofErr w:type="spellStart"/>
      <w:r w:rsidR="00E72499" w:rsidRPr="00E72499">
        <w:rPr>
          <w:color w:val="000000"/>
        </w:rPr>
        <w:t>Tenchinija</w:t>
      </w:r>
      <w:proofErr w:type="spellEnd"/>
      <w:r w:rsidR="00E72499" w:rsidRPr="00E72499">
        <w:rPr>
          <w:color w:val="000000"/>
        </w:rPr>
        <w:t xml:space="preserve"> 2/A</w:t>
      </w:r>
      <w:r w:rsidR="00E72499">
        <w:rPr>
          <w:color w:val="000000"/>
        </w:rPr>
        <w:t xml:space="preserve">, OIB: </w:t>
      </w:r>
      <w:r w:rsidR="00E72499" w:rsidRPr="00E72499">
        <w:rPr>
          <w:color w:val="000000"/>
        </w:rPr>
        <w:t>50616400695</w:t>
      </w:r>
      <w:r>
        <w:t xml:space="preserve">, za dan </w:t>
      </w:r>
      <w:r w:rsidR="00E72499">
        <w:rPr>
          <w:b/>
        </w:rPr>
        <w:t>30</w:t>
      </w:r>
      <w:r w:rsidRPr="00D82057">
        <w:rPr>
          <w:b/>
        </w:rPr>
        <w:t>. siječnja</w:t>
      </w:r>
      <w:r w:rsidR="00CB1A98" w:rsidRPr="00D82057">
        <w:rPr>
          <w:b/>
        </w:rPr>
        <w:t xml:space="preserve"> 2019</w:t>
      </w:r>
      <w:r w:rsidRPr="00D82057">
        <w:rPr>
          <w:b/>
        </w:rPr>
        <w:t xml:space="preserve">. u </w:t>
      </w:r>
      <w:r w:rsidR="00CB1A98" w:rsidRPr="00D82057">
        <w:rPr>
          <w:b/>
        </w:rPr>
        <w:t>09:3</w:t>
      </w:r>
      <w:r w:rsidRPr="00D82057">
        <w:rPr>
          <w:b/>
        </w:rPr>
        <w:t>0 sati</w:t>
      </w:r>
      <w:r w:rsidRPr="00D82057">
        <w:rPr>
          <w:b/>
          <w:bCs/>
        </w:rPr>
        <w:t>,</w:t>
      </w:r>
      <w:r>
        <w:rPr>
          <w:b/>
          <w:bCs/>
        </w:rPr>
        <w:t xml:space="preserve"> </w:t>
      </w:r>
      <w:r>
        <w:t>koja će se održati u zgradi ovog suda Petrinjska 8, soba 46/II (dvorišna</w:t>
      </w:r>
      <w:r w:rsidR="00D82057">
        <w:t xml:space="preserve"> zgrada)</w:t>
      </w:r>
      <w:r>
        <w:t xml:space="preserve"> s </w:t>
      </w:r>
      <w:r w:rsidR="00D82057">
        <w:t>d</w:t>
      </w:r>
      <w:r>
        <w:t>nevnim redom:</w:t>
      </w:r>
    </w:p>
    <w:p w:rsidRDefault="00BA77DD" w:rsidP="00BA77DD" w:rsidR="00BA77DD">
      <w:pPr>
        <w:jc w:val="both"/>
      </w:pPr>
    </w:p>
    <w:p w:rsidRDefault="00E72499" w:rsidP="00BA77DD" w:rsidR="00BA77DD">
      <w:pPr>
        <w:pStyle w:val="Odlomakpopisa"/>
        <w:numPr>
          <w:ilvl w:val="0"/>
          <w:numId w:val="5"/>
        </w:numPr>
        <w:jc w:val="both"/>
      </w:pPr>
      <w:r>
        <w:t>Razrješenje stečajnog upravitelja Nikole Remenara iz Zagreba, Bolnička cesta 76, OIB: 48313195864.</w:t>
      </w:r>
    </w:p>
    <w:p w:rsidRDefault="00CB1A98" w:rsidP="00CB1A98" w:rsidR="00CB1A98">
      <w:pPr>
        <w:pStyle w:val="Odlomakpopisa"/>
        <w:ind w:left="1125"/>
        <w:jc w:val="both"/>
      </w:pPr>
    </w:p>
    <w:p w:rsidRDefault="00E72499" w:rsidP="00BA77DD" w:rsidR="00CB1A98">
      <w:pPr>
        <w:pStyle w:val="Odlomakpopisa"/>
        <w:numPr>
          <w:ilvl w:val="0"/>
          <w:numId w:val="5"/>
        </w:numPr>
        <w:jc w:val="both"/>
      </w:pPr>
      <w:r>
        <w:t xml:space="preserve">Imenovanje novog stečajnog upravitelja Jure Matkovića, </w:t>
      </w:r>
      <w:proofErr w:type="spellStart"/>
      <w:r>
        <w:t>Viškovo</w:t>
      </w:r>
      <w:proofErr w:type="spellEnd"/>
      <w:r>
        <w:t xml:space="preserve"> 41, </w:t>
      </w:r>
      <w:proofErr w:type="spellStart"/>
      <w:r>
        <w:t>Viškovo</w:t>
      </w:r>
      <w:proofErr w:type="spellEnd"/>
      <w:r>
        <w:t xml:space="preserve">, OIB: 77997550993. </w:t>
      </w:r>
    </w:p>
    <w:p w:rsidRDefault="001E54D6" w:rsidP="001E54D6" w:rsidR="001E54D6">
      <w:pPr>
        <w:pStyle w:val="Odlomakpopisa"/>
      </w:pPr>
    </w:p>
    <w:p w:rsidRDefault="001E54D6" w:rsidP="00BA77DD" w:rsidR="001E54D6">
      <w:pPr>
        <w:pStyle w:val="Odlomakpopisa"/>
        <w:numPr>
          <w:ilvl w:val="0"/>
          <w:numId w:val="5"/>
        </w:numPr>
        <w:jc w:val="both"/>
      </w:pPr>
      <w:r>
        <w:t xml:space="preserve">Izmjena i dopuna odluke skupštine vjerovnika donesene na izvještajnom ročištu 7. lipnja 2018. o izradi stečajnog plana. </w:t>
      </w:r>
    </w:p>
    <w:p w:rsidRDefault="00BA77DD" w:rsidP="00BA77DD" w:rsidR="00BA77DD"/>
    <w:p w:rsidRDefault="00BA77DD" w:rsidP="00BA77DD" w:rsidR="00BA77DD">
      <w:pPr>
        <w:numPr>
          <w:ilvl w:val="0"/>
          <w:numId w:val="4"/>
        </w:numPr>
        <w:jc w:val="both"/>
      </w:pPr>
      <w:r>
        <w:t>Ovo rješenje će se objaviti na mrežnoj stranici e-oglasna ploča Trgovačkog suda u Zagrebu.</w:t>
      </w:r>
    </w:p>
    <w:p w:rsidRDefault="00BA77DD" w:rsidP="00BA77DD" w:rsidR="00BA77DD">
      <w:pPr>
        <w:ind w:left="720"/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</w:t>
      </w:r>
      <w:r w:rsidR="00E72499">
        <w:t>21. siječnja 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</w:t>
      </w:r>
      <w:r w:rsidRPr="00037EED">
        <w:t>SUDAC:</w:t>
      </w:r>
    </w:p>
    <w:p w:rsidRDefault="00D206FF" w:rsidP="00112564" w:rsidR="007B40F5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   </w:t>
      </w:r>
      <w:r w:rsidR="00BA77DD">
        <w:tab/>
        <w:t>Jasminka Gadža</w:t>
      </w:r>
      <w:r w:rsidR="00A86BD9">
        <w:t>, v.r.</w:t>
      </w:r>
    </w:p>
    <w:p w:rsidRDefault="00A86BD9" w:rsidP="00112564" w:rsidR="00A86BD9"/>
    <w:p w:rsidRDefault="00A86BD9" w:rsidP="00A86BD9" w:rsidR="00A86BD9">
      <w:pPr>
        <w:ind w:firstLine="708" w:left="5664"/>
      </w:pPr>
      <w:r>
        <w:t xml:space="preserve">Za točnost </w:t>
      </w:r>
      <w:proofErr w:type="spellStart"/>
      <w:r>
        <w:t>otpravka</w:t>
      </w:r>
      <w:proofErr w:type="spellEnd"/>
    </w:p>
    <w:p w:rsidRDefault="00A86BD9" w:rsidP="00A86BD9" w:rsidR="00A86BD9" w:rsidRPr="00792894">
      <w:pPr>
        <w:ind w:firstLine="708" w:left="5664"/>
      </w:pPr>
      <w:r>
        <w:t xml:space="preserve">Valerija Gregurić 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0F7897" w:rsidR="000F7897" w:rsidRPr="00037EED"/>
    <w:sectPr w:rsidSect="00127F40" w:rsidR="000F7897" w:rsidRPr="00037EE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B6" w:rsidP="00127F40" w:rsidR="00E40CB6">
      <w:r>
        <w:separator/>
      </w:r>
    </w:p>
  </w:endnote>
  <w:endnote w:id="0" w:type="continuationSeparator">
    <w:p w:rsidRDefault="00E40CB6" w:rsidP="00127F40" w:rsidR="00E4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B6" w:rsidP="00127F40" w:rsidR="00E40CB6">
      <w:r>
        <w:separator/>
      </w:r>
    </w:p>
  </w:footnote>
  <w:footnote w:id="0" w:type="continuationSeparator">
    <w:p w:rsidRDefault="00E40CB6" w:rsidP="00127F40" w:rsidR="00E40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</w:t>
    </w:r>
    <w:r w:rsidR="005A1257">
      <w:t>9.St-1135/12-194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DD" w:rsidP="00BA77DD" w:rsidR="00BA77DD">
    <w:pPr>
      <w:pStyle w:val="Zaglavlje"/>
      <w:jc w:val="right"/>
    </w:pPr>
    <w:r>
      <w:t>29 St-</w:t>
    </w:r>
    <w:r w:rsidR="00E72499">
      <w:t>2351/17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8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C2963"/>
    <w:rsid w:val="001D1A6B"/>
    <w:rsid w:val="001E54D6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A1257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12809"/>
    <w:rsid w:val="00977541"/>
    <w:rsid w:val="009B26C0"/>
    <w:rsid w:val="009C4E1F"/>
    <w:rsid w:val="009F0FC8"/>
    <w:rsid w:val="009F3060"/>
    <w:rsid w:val="00A0601A"/>
    <w:rsid w:val="00A86BD9"/>
    <w:rsid w:val="00B039F5"/>
    <w:rsid w:val="00B2551B"/>
    <w:rsid w:val="00B34441"/>
    <w:rsid w:val="00B61851"/>
    <w:rsid w:val="00B61F92"/>
    <w:rsid w:val="00B663C2"/>
    <w:rsid w:val="00B67A65"/>
    <w:rsid w:val="00B92232"/>
    <w:rsid w:val="00BA77DD"/>
    <w:rsid w:val="00BC35B1"/>
    <w:rsid w:val="00C02FA5"/>
    <w:rsid w:val="00C14E5E"/>
    <w:rsid w:val="00CB1A98"/>
    <w:rsid w:val="00CB2F65"/>
    <w:rsid w:val="00D206FF"/>
    <w:rsid w:val="00D36C8E"/>
    <w:rsid w:val="00D46B98"/>
    <w:rsid w:val="00D71536"/>
    <w:rsid w:val="00D82057"/>
    <w:rsid w:val="00DA1E5D"/>
    <w:rsid w:val="00DA35B5"/>
    <w:rsid w:val="00DF524F"/>
    <w:rsid w:val="00E03FDC"/>
    <w:rsid w:val="00E14F85"/>
    <w:rsid w:val="00E3604D"/>
    <w:rsid w:val="00E40CB6"/>
    <w:rsid w:val="00E72499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9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9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9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9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9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9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9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9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St-2351/2017-69</izvorni_sadrzaj>
    <derivirana_varijabla naziv="DomainObject.PredzadnjaOdlukaIzPredmeta.Oznaka_1">St-2351/2017-69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66FF1-F0DA-48B9-B9C0-6C8AE18E6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185</properties:Words>
  <properties:Characters>920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2019-01-21T13:24:00Z</dcterms:created>
  <dc:creator>Tatjana Kujundžić-Novak</dc:creator>
  <cp:lastModifiedBy>Valerija Svečak</cp:lastModifiedBy>
  <cp:lastPrinted>2019-01-21T13:24:00Z</cp:lastPrinted>
  <dcterms:modified xmlns:xsi="http://www.w3.org/2001/XMLSchema-instance" xsi:type="dcterms:W3CDTF">2019-01-21T13:25:00Z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(st-2351-17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