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85"/>
        <w:tblLook w:val="04A0" w:noVBand="1" w:noHBand="0" w:lastColumn="0" w:firstColumn="1" w:lastRow="0" w:firstRow="1"/>
      </w:tblPr>
      <w:tblGrid>
        <w:gridCol w:w="485"/>
        <w:gridCol w:w="3227"/>
        <w:gridCol w:w="608"/>
      </w:tblGrid>
      <w:tr w:rsidTr="0059501B" w:rsidR="00B92B86" w:rsidRPr="00B92B86">
        <w:trPr>
          <w:gridBefore w:val="1"/>
          <w:gridAfter w:val="1"/>
          <w:wBefore w:type="dxa" w:w="485"/>
          <w:wAfter w:type="dxa" w:w="608"/>
        </w:trPr>
        <w:tc>
          <w:tcPr>
            <w:tcW w:type="dxa" w:w="3227"/>
            <w:shd w:fill="auto" w:color="auto" w:val="clear"/>
          </w:tcPr>
          <w:p w:rsidRDefault="00B649AD" w:rsidP="006F3951" w:rsidR="00B92B86" w:rsidRPr="0004312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D2635" w:rsidP="006F3951" w:rsidR="00B92B86" w:rsidRPr="009077C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9077C2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9077C2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59501B" w:rsidP="006F3951" w:rsidR="00B92B86" w:rsidRPr="009077C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Općinski</w:t>
            </w:r>
            <w:r w:rsidR="008D2635" w:rsidRPr="009077C2">
              <w:rPr>
                <w:rFonts w:hAnsi="Times New Roman" w:ascii="Times New Roman"/>
                <w:sz w:val="24"/>
                <w:szCs w:val="24"/>
              </w:rPr>
              <w:t xml:space="preserve"> sud u </w:t>
            </w:r>
            <w:r>
              <w:rPr>
                <w:rFonts w:hAnsi="Times New Roman" w:ascii="Times New Roman"/>
                <w:sz w:val="24"/>
                <w:szCs w:val="24"/>
              </w:rPr>
              <w:t>Čakovcu</w:t>
            </w:r>
          </w:p>
          <w:p w:rsidRDefault="0059501B" w:rsidP="0059501B" w:rsidR="00B92B86" w:rsidRPr="00043122">
            <w:pPr>
              <w:spacing w:lineRule="auto" w:line="240" w:after="0"/>
              <w:ind w:right="-108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Čakovec, Ruđera Boškovića 18</w:t>
            </w:r>
          </w:p>
        </w:tc>
      </w:tr>
      <w:tr w:rsidTr="0059501B" w:rsidR="00F26311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DF2883" w:rsidP="005B7484" w:rsidR="00F26311" w:rsidRPr="00974EE9">
            <w:pPr>
              <w:pStyle w:val="VSVerzija"/>
              <w:jc w:val="center"/>
            </w:pPr>
            <w:r>
              <w:t xml:space="preserve">                </w:t>
            </w:r>
            <w:r w:rsidR="00AD4FE9">
              <w:t>Poslovni b</w:t>
            </w:r>
            <w:r w:rsidR="00F26311">
              <w:t xml:space="preserve">roj: </w:t>
            </w:r>
            <w:r w:rsidR="0059501B">
              <w:t xml:space="preserve">3 </w:t>
            </w:r>
            <w:r w:rsidR="005B7484">
              <w:t>Sp-4/17</w:t>
            </w:r>
          </w:p>
        </w:tc>
      </w:tr>
      <w:tr w:rsidTr="0059501B" w:rsidR="0059501B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59501B" w:rsidP="0059501B" w:rsidR="0059501B">
            <w:pPr>
              <w:pStyle w:val="VSVerzija"/>
              <w:jc w:val="center"/>
            </w:pPr>
          </w:p>
        </w:tc>
      </w:tr>
    </w:tbl>
    <w:p w14:textId="97229af" w14:paraId="97229af" w:rsidRDefault="0059501B" w:rsidP="006F3951" w:rsidR="0059501B">
      <w:pPr>
        <w:spacing w:lineRule="auto" w:line="240" w:after="0"/>
        <w:jc w:val="center"/>
        <w15:collapsed w:val="false"/>
        <w:rPr>
          <w:rFonts w:hAnsi="Times New Roman" w:ascii="Times New Roman"/>
          <w:sz w:val="24"/>
          <w:szCs w:val="24"/>
        </w:rPr>
      </w:pPr>
    </w:p>
    <w:p w:rsidRDefault="00345212" w:rsidP="006F3951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59501B">
        <w:rPr>
          <w:rFonts w:hAnsi="Times New Roman" w:ascii="Times New Roman"/>
          <w:sz w:val="24"/>
          <w:szCs w:val="24"/>
        </w:rPr>
        <w:t xml:space="preserve">A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59501B">
        <w:rPr>
          <w:rFonts w:hAnsi="Times New Roman" w:ascii="Times New Roman"/>
          <w:sz w:val="24"/>
          <w:szCs w:val="24"/>
        </w:rPr>
        <w:t>A</w:t>
      </w:r>
    </w:p>
    <w:p w:rsidRDefault="006F3951" w:rsidP="006F3951" w:rsidR="006F3951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5212" w:rsidP="006F3951" w:rsidR="00345212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J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Š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NJ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</w:p>
    <w:p w:rsidRDefault="00450291" w:rsidP="006F3951" w:rsidR="0045029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F3951" w:rsidP="006F3951" w:rsidR="006F395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B7484" w:rsidP="0059501B" w:rsidR="0059501B" w:rsidRPr="0059501B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Općinski sud u Čakovcu po sutkinji toga suda Nataši Miletić u stečajnom postupku povodom prijedloga potrošača Petre Rosić, OIB: 26926996560 Čakovec, J. Bedekovića 8, za otvaranje stečajnog postupka, dana 2</w:t>
      </w:r>
      <w:r w:rsidR="00F01BFD">
        <w:rPr>
          <w:rFonts w:eastAsia="Times New Roman" w:hAnsi="Times New Roman" w:ascii="Times New Roman"/>
          <w:sz w:val="24"/>
          <w:szCs w:val="24"/>
          <w:lang w:eastAsia="hr-HR"/>
        </w:rPr>
        <w:t>4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.08.2018.</w:t>
      </w:r>
    </w:p>
    <w:p w:rsidRDefault="0059501B" w:rsidP="0059501B" w:rsidR="0059501B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59501B" w:rsidP="0059501B" w:rsidR="0059501B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="00450291" w:rsidRPr="00B92B86">
        <w:rPr>
          <w:rFonts w:hAnsi="Times New Roman" w:ascii="Times New Roman"/>
          <w:sz w:val="24"/>
          <w:szCs w:val="24"/>
        </w:rPr>
        <w:t xml:space="preserve"> i j e š </w:t>
      </w:r>
      <w:r>
        <w:rPr>
          <w:rFonts w:hAnsi="Times New Roman" w:ascii="Times New Roman"/>
          <w:sz w:val="24"/>
          <w:szCs w:val="24"/>
        </w:rPr>
        <w:t>i</w:t>
      </w:r>
      <w:r w:rsidR="00450291" w:rsidRPr="00B92B86">
        <w:rPr>
          <w:rFonts w:hAnsi="Times New Roman" w:ascii="Times New Roman"/>
          <w:sz w:val="24"/>
          <w:szCs w:val="24"/>
        </w:rPr>
        <w:t xml:space="preserve"> o </w:t>
      </w:r>
      <w:r w:rsidR="00B92B86">
        <w:rPr>
          <w:rFonts w:hAnsi="Times New Roman" w:ascii="Times New Roman"/>
          <w:sz w:val="24"/>
          <w:szCs w:val="24"/>
        </w:rPr>
        <w:t xml:space="preserve"> </w:t>
      </w:r>
      <w:r w:rsidR="00450291" w:rsidRPr="00B92B86">
        <w:rPr>
          <w:rFonts w:hAnsi="Times New Roman" w:ascii="Times New Roman"/>
          <w:sz w:val="24"/>
          <w:szCs w:val="24"/>
        </w:rPr>
        <w:t xml:space="preserve"> j e</w:t>
      </w:r>
    </w:p>
    <w:p w:rsidRDefault="004D35EB" w:rsidP="002E3C50" w:rsidR="004D35E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E3C50" w:rsidP="002E3C50" w:rsidR="002E3C5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E3C50">
        <w:rPr>
          <w:rFonts w:eastAsia="Times New Roman" w:hAnsi="Times New Roman" w:ascii="Times New Roman"/>
          <w:sz w:val="24"/>
          <w:szCs w:val="24"/>
          <w:lang w:eastAsia="hr-HR"/>
        </w:rPr>
        <w:tab/>
        <w:t>I</w:t>
      </w:r>
      <w:r w:rsidRPr="002E3C50">
        <w:rPr>
          <w:rFonts w:eastAsia="Times New Roman" w:hAnsi="Times New Roman" w:ascii="Times New Roman"/>
          <w:sz w:val="24"/>
          <w:szCs w:val="24"/>
          <w:lang w:eastAsia="hr-HR"/>
        </w:rPr>
        <w:tab/>
        <w:t>Ispravlja</w:t>
      </w:r>
      <w:r w:rsidR="004D35EB">
        <w:rPr>
          <w:rFonts w:eastAsia="Times New Roman" w:hAnsi="Times New Roman" w:ascii="Times New Roman"/>
          <w:sz w:val="24"/>
          <w:szCs w:val="24"/>
          <w:lang w:eastAsia="hr-HR"/>
        </w:rPr>
        <w:t xml:space="preserve"> se </w:t>
      </w:r>
      <w:r w:rsidR="005B7484">
        <w:rPr>
          <w:rFonts w:eastAsia="Times New Roman" w:hAnsi="Times New Roman" w:ascii="Times New Roman"/>
          <w:sz w:val="24"/>
          <w:szCs w:val="24"/>
          <w:lang w:eastAsia="hr-HR"/>
        </w:rPr>
        <w:t xml:space="preserve">ovosudno rješenje </w:t>
      </w:r>
      <w:r w:rsidR="00F01BFD">
        <w:rPr>
          <w:rFonts w:eastAsia="Times New Roman" w:hAnsi="Times New Roman" w:ascii="Times New Roman"/>
          <w:sz w:val="24"/>
          <w:szCs w:val="24"/>
          <w:lang w:eastAsia="hr-HR"/>
        </w:rPr>
        <w:t xml:space="preserve">broj gornji </w:t>
      </w:r>
      <w:r w:rsidR="00DF2883">
        <w:rPr>
          <w:rFonts w:eastAsia="Times New Roman" w:hAnsi="Times New Roman" w:ascii="Times New Roman"/>
          <w:sz w:val="24"/>
          <w:szCs w:val="24"/>
          <w:lang w:eastAsia="hr-HR"/>
        </w:rPr>
        <w:t xml:space="preserve">od </w:t>
      </w:r>
      <w:r w:rsidR="005B7484">
        <w:rPr>
          <w:rFonts w:eastAsia="Times New Roman" w:hAnsi="Times New Roman" w:ascii="Times New Roman"/>
          <w:sz w:val="24"/>
          <w:szCs w:val="24"/>
          <w:lang w:eastAsia="hr-HR"/>
        </w:rPr>
        <w:t>09.08.2018</w:t>
      </w:r>
      <w:r w:rsidR="00DF2883">
        <w:rPr>
          <w:rFonts w:eastAsia="Times New Roman" w:hAnsi="Times New Roman" w:ascii="Times New Roman"/>
          <w:sz w:val="24"/>
          <w:szCs w:val="24"/>
          <w:lang w:eastAsia="hr-HR"/>
        </w:rPr>
        <w:t>. na na</w:t>
      </w:r>
      <w:r w:rsidR="00457E90">
        <w:rPr>
          <w:rFonts w:eastAsia="Times New Roman" w:hAnsi="Times New Roman" w:ascii="Times New Roman"/>
          <w:sz w:val="24"/>
          <w:szCs w:val="24"/>
          <w:lang w:eastAsia="hr-HR"/>
        </w:rPr>
        <w:t xml:space="preserve">čin da se u izreci </w:t>
      </w:r>
      <w:r w:rsidR="005B7484">
        <w:rPr>
          <w:rFonts w:eastAsia="Times New Roman" w:hAnsi="Times New Roman" w:ascii="Times New Roman"/>
          <w:sz w:val="24"/>
          <w:szCs w:val="24"/>
          <w:lang w:eastAsia="hr-HR"/>
        </w:rPr>
        <w:t xml:space="preserve">rješenja </w:t>
      </w:r>
      <w:r w:rsidR="00457E90">
        <w:rPr>
          <w:rFonts w:eastAsia="Times New Roman" w:hAnsi="Times New Roman" w:ascii="Times New Roman"/>
          <w:sz w:val="24"/>
          <w:szCs w:val="24"/>
          <w:lang w:eastAsia="hr-HR"/>
        </w:rPr>
        <w:t xml:space="preserve">u točci II umjesto </w:t>
      </w:r>
      <w:r w:rsidR="005B7484">
        <w:rPr>
          <w:rFonts w:eastAsia="Times New Roman" w:hAnsi="Times New Roman" w:ascii="Times New Roman"/>
          <w:sz w:val="24"/>
          <w:szCs w:val="24"/>
          <w:lang w:eastAsia="hr-HR"/>
        </w:rPr>
        <w:t>navoda</w:t>
      </w:r>
      <w:r w:rsidR="00457E9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8657D0">
        <w:rPr>
          <w:rFonts w:eastAsia="Times New Roman" w:hAnsi="Times New Roman" w:ascii="Times New Roman"/>
          <w:sz w:val="24"/>
          <w:szCs w:val="24"/>
          <w:lang w:eastAsia="hr-HR"/>
        </w:rPr>
        <w:t>„</w:t>
      </w:r>
      <w:r w:rsidR="005B7484">
        <w:rPr>
          <w:rFonts w:eastAsia="Times New Roman" w:hAnsi="Times New Roman" w:ascii="Times New Roman"/>
          <w:sz w:val="24"/>
          <w:szCs w:val="24"/>
          <w:lang w:eastAsia="hr-HR"/>
        </w:rPr>
        <w:t>Vesnom Pavleković iz Pribislavca, dr. Vinka Žganca 6, OIB: 09019899964</w:t>
      </w:r>
      <w:r w:rsidR="008657D0">
        <w:rPr>
          <w:rFonts w:eastAsia="Times New Roman" w:hAnsi="Times New Roman" w:ascii="Times New Roman"/>
          <w:sz w:val="24"/>
          <w:szCs w:val="24"/>
          <w:lang w:eastAsia="hr-HR"/>
        </w:rPr>
        <w:t>“</w:t>
      </w:r>
      <w:r w:rsidR="00457E90">
        <w:rPr>
          <w:rFonts w:eastAsia="Times New Roman" w:hAnsi="Times New Roman" w:ascii="Times New Roman"/>
          <w:sz w:val="24"/>
          <w:szCs w:val="24"/>
          <w:lang w:eastAsia="hr-HR"/>
        </w:rPr>
        <w:t xml:space="preserve"> stav</w:t>
      </w:r>
      <w:r w:rsidR="008657D0">
        <w:rPr>
          <w:rFonts w:eastAsia="Times New Roman" w:hAnsi="Times New Roman" w:ascii="Times New Roman"/>
          <w:sz w:val="24"/>
          <w:szCs w:val="24"/>
          <w:lang w:eastAsia="hr-HR"/>
        </w:rPr>
        <w:t xml:space="preserve">lja </w:t>
      </w:r>
      <w:r w:rsidR="005B7484">
        <w:rPr>
          <w:rFonts w:eastAsia="Times New Roman" w:hAnsi="Times New Roman" w:ascii="Times New Roman"/>
          <w:sz w:val="24"/>
          <w:szCs w:val="24"/>
          <w:lang w:eastAsia="hr-HR"/>
        </w:rPr>
        <w:t>navod</w:t>
      </w:r>
      <w:r w:rsidR="00457E9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8657D0">
        <w:rPr>
          <w:rFonts w:eastAsia="Times New Roman" w:hAnsi="Times New Roman" w:ascii="Times New Roman"/>
          <w:sz w:val="24"/>
          <w:szCs w:val="24"/>
          <w:lang w:eastAsia="hr-HR"/>
        </w:rPr>
        <w:t>„</w:t>
      </w:r>
      <w:r w:rsidR="005B7484">
        <w:rPr>
          <w:rFonts w:eastAsia="Times New Roman" w:hAnsi="Times New Roman" w:ascii="Times New Roman"/>
          <w:sz w:val="24"/>
          <w:szCs w:val="24"/>
          <w:lang w:eastAsia="hr-HR"/>
        </w:rPr>
        <w:t>Petrom Rosić iz Čakovca, J. Bedekovića 8, OIB: 26926996560</w:t>
      </w:r>
      <w:r w:rsidR="008657D0">
        <w:rPr>
          <w:rFonts w:eastAsia="Times New Roman" w:hAnsi="Times New Roman" w:ascii="Times New Roman"/>
          <w:sz w:val="24"/>
          <w:szCs w:val="24"/>
          <w:lang w:eastAsia="hr-HR"/>
        </w:rPr>
        <w:t>“</w:t>
      </w:r>
      <w:r w:rsidR="005B7484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8657D0" w:rsidP="002E3C50" w:rsidR="008657D0" w:rsidRPr="002E3C5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E3C50" w:rsidP="002E3C50" w:rsidR="002E3C50" w:rsidRPr="002E3C5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E3C50">
        <w:rPr>
          <w:rFonts w:eastAsia="Times New Roman" w:hAnsi="Times New Roman" w:ascii="Times New Roman"/>
          <w:sz w:val="24"/>
          <w:szCs w:val="24"/>
          <w:lang w:eastAsia="hr-HR"/>
        </w:rPr>
        <w:tab/>
        <w:t>II</w:t>
      </w:r>
      <w:r w:rsidRPr="002E3C50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U ostalom dijelu </w:t>
      </w:r>
      <w:r w:rsidR="00DF2883">
        <w:rPr>
          <w:rFonts w:eastAsia="Times New Roman" w:hAnsi="Times New Roman" w:ascii="Times New Roman"/>
          <w:sz w:val="24"/>
          <w:szCs w:val="24"/>
          <w:lang w:eastAsia="hr-HR"/>
        </w:rPr>
        <w:t>ovosudn</w:t>
      </w:r>
      <w:r w:rsidR="005B7484">
        <w:rPr>
          <w:rFonts w:eastAsia="Times New Roman" w:hAnsi="Times New Roman" w:ascii="Times New Roman"/>
          <w:sz w:val="24"/>
          <w:szCs w:val="24"/>
          <w:lang w:eastAsia="hr-HR"/>
        </w:rPr>
        <w:t>o rješenje</w:t>
      </w:r>
      <w:r w:rsidR="008657D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E3C50">
        <w:rPr>
          <w:rFonts w:eastAsia="Times New Roman" w:hAnsi="Times New Roman" w:ascii="Times New Roman"/>
          <w:sz w:val="24"/>
          <w:szCs w:val="24"/>
          <w:lang w:eastAsia="hr-HR"/>
        </w:rPr>
        <w:t xml:space="preserve">broj </w:t>
      </w:r>
      <w:r w:rsidR="005B7484">
        <w:rPr>
          <w:rFonts w:eastAsia="Times New Roman" w:hAnsi="Times New Roman" w:ascii="Times New Roman"/>
          <w:sz w:val="24"/>
          <w:szCs w:val="24"/>
          <w:lang w:eastAsia="hr-HR"/>
        </w:rPr>
        <w:t>Sp-4/17</w:t>
      </w:r>
      <w:r w:rsidR="00DF2883">
        <w:rPr>
          <w:rFonts w:eastAsia="Times New Roman" w:hAnsi="Times New Roman" w:ascii="Times New Roman"/>
          <w:sz w:val="24"/>
          <w:szCs w:val="24"/>
          <w:lang w:eastAsia="hr-HR"/>
        </w:rPr>
        <w:t xml:space="preserve"> od </w:t>
      </w:r>
      <w:r w:rsidR="005B7484">
        <w:rPr>
          <w:rFonts w:eastAsia="Times New Roman" w:hAnsi="Times New Roman" w:ascii="Times New Roman"/>
          <w:sz w:val="24"/>
          <w:szCs w:val="24"/>
          <w:lang w:eastAsia="hr-HR"/>
        </w:rPr>
        <w:t>09. kolovoza</w:t>
      </w:r>
      <w:r w:rsidR="00DF2883">
        <w:rPr>
          <w:rFonts w:eastAsia="Times New Roman" w:hAnsi="Times New Roman" w:ascii="Times New Roman"/>
          <w:sz w:val="24"/>
          <w:szCs w:val="24"/>
          <w:lang w:eastAsia="hr-HR"/>
        </w:rPr>
        <w:t xml:space="preserve"> 2018</w:t>
      </w:r>
      <w:r w:rsidR="006C652A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DF2883">
        <w:rPr>
          <w:rFonts w:eastAsia="Times New Roman" w:hAnsi="Times New Roman" w:ascii="Times New Roman"/>
          <w:sz w:val="24"/>
          <w:szCs w:val="24"/>
          <w:lang w:eastAsia="hr-HR"/>
        </w:rPr>
        <w:t>ostaje neizmijenjena</w:t>
      </w:r>
      <w:r w:rsidR="00235A8E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Pr="002E3C5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F9591F" w:rsidP="002E3C50" w:rsidR="00F9591F" w:rsidRPr="002E3C5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E3C50" w:rsidP="002E3C50" w:rsidR="002E3C50" w:rsidRPr="002E3C5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2E3C50">
        <w:rPr>
          <w:rFonts w:eastAsia="Times New Roman" w:hAnsi="Times New Roman" w:ascii="Times New Roman"/>
          <w:sz w:val="24"/>
          <w:szCs w:val="24"/>
          <w:lang w:eastAsia="hr-HR"/>
        </w:rPr>
        <w:t xml:space="preserve">   Obrazloženje:</w:t>
      </w:r>
    </w:p>
    <w:p w:rsidRDefault="002E3C50" w:rsidP="002E3C50" w:rsidR="002E3C50" w:rsidRPr="002E3C5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E3C50" w:rsidP="006C652A" w:rsidR="00DF2883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E3C50">
        <w:rPr>
          <w:rFonts w:eastAsia="Times New Roman" w:hAnsi="Times New Roman" w:ascii="Times New Roman"/>
          <w:sz w:val="24"/>
          <w:szCs w:val="24"/>
          <w:lang w:eastAsia="hr-HR"/>
        </w:rPr>
        <w:t>U ov</w:t>
      </w:r>
      <w:r w:rsidR="00457E90">
        <w:rPr>
          <w:rFonts w:eastAsia="Times New Roman" w:hAnsi="Times New Roman" w:ascii="Times New Roman"/>
          <w:sz w:val="24"/>
          <w:szCs w:val="24"/>
          <w:lang w:eastAsia="hr-HR"/>
        </w:rPr>
        <w:t>o</w:t>
      </w:r>
      <w:r w:rsidRPr="002E3C50">
        <w:rPr>
          <w:rFonts w:eastAsia="Times New Roman" w:hAnsi="Times New Roman" w:ascii="Times New Roman"/>
          <w:sz w:val="24"/>
          <w:szCs w:val="24"/>
          <w:lang w:eastAsia="hr-HR"/>
        </w:rPr>
        <w:t>sudn</w:t>
      </w:r>
      <w:r w:rsidR="005B7484">
        <w:rPr>
          <w:rFonts w:eastAsia="Times New Roman" w:hAnsi="Times New Roman" w:ascii="Times New Roman"/>
          <w:sz w:val="24"/>
          <w:szCs w:val="24"/>
          <w:lang w:eastAsia="hr-HR"/>
        </w:rPr>
        <w:t xml:space="preserve">om rješenju </w:t>
      </w:r>
      <w:r w:rsidR="00E05145">
        <w:rPr>
          <w:rFonts w:eastAsia="Times New Roman" w:hAnsi="Times New Roman" w:ascii="Times New Roman"/>
          <w:sz w:val="24"/>
          <w:szCs w:val="24"/>
          <w:lang w:eastAsia="hr-HR"/>
        </w:rPr>
        <w:t xml:space="preserve">broj </w:t>
      </w:r>
      <w:r w:rsidR="005B7484">
        <w:rPr>
          <w:rFonts w:eastAsia="Times New Roman" w:hAnsi="Times New Roman" w:ascii="Times New Roman"/>
          <w:sz w:val="24"/>
          <w:szCs w:val="24"/>
          <w:lang w:eastAsia="hr-HR"/>
        </w:rPr>
        <w:t xml:space="preserve">Sp-4/17 od 09. kolovoza </w:t>
      </w:r>
      <w:r w:rsidR="00E05145">
        <w:rPr>
          <w:rFonts w:eastAsia="Times New Roman" w:hAnsi="Times New Roman" w:ascii="Times New Roman"/>
          <w:sz w:val="24"/>
          <w:szCs w:val="24"/>
          <w:lang w:eastAsia="hr-HR"/>
        </w:rPr>
        <w:t>2018</w:t>
      </w:r>
      <w:r w:rsidR="005B7484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E05145">
        <w:rPr>
          <w:rFonts w:eastAsia="Times New Roman" w:hAnsi="Times New Roman" w:ascii="Times New Roman"/>
          <w:sz w:val="24"/>
          <w:szCs w:val="24"/>
          <w:lang w:eastAsia="hr-HR"/>
        </w:rPr>
        <w:t xml:space="preserve"> u točci II izreke sud je omaškom umjesto </w:t>
      </w:r>
      <w:r w:rsidR="005B7484">
        <w:rPr>
          <w:rFonts w:eastAsia="Times New Roman" w:hAnsi="Times New Roman" w:ascii="Times New Roman"/>
          <w:sz w:val="24"/>
          <w:szCs w:val="24"/>
          <w:lang w:eastAsia="hr-HR"/>
        </w:rPr>
        <w:t>navoda</w:t>
      </w:r>
      <w:r w:rsidR="00E05145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8657D0">
        <w:rPr>
          <w:rFonts w:eastAsia="Times New Roman" w:hAnsi="Times New Roman" w:ascii="Times New Roman"/>
          <w:sz w:val="24"/>
          <w:szCs w:val="24"/>
          <w:lang w:eastAsia="hr-HR"/>
        </w:rPr>
        <w:t>„</w:t>
      </w:r>
      <w:r w:rsidR="004829C4">
        <w:rPr>
          <w:rFonts w:eastAsia="Times New Roman" w:hAnsi="Times New Roman" w:ascii="Times New Roman"/>
          <w:sz w:val="24"/>
          <w:szCs w:val="24"/>
          <w:lang w:eastAsia="hr-HR"/>
        </w:rPr>
        <w:t>Petrom Rosić iz Čakovca, J. Bedekovića 8, OIB: 26926996560</w:t>
      </w:r>
      <w:r w:rsidR="008657D0">
        <w:rPr>
          <w:rFonts w:eastAsia="Times New Roman" w:hAnsi="Times New Roman" w:ascii="Times New Roman"/>
          <w:sz w:val="24"/>
          <w:szCs w:val="24"/>
          <w:lang w:eastAsia="hr-HR"/>
        </w:rPr>
        <w:t>“</w:t>
      </w:r>
      <w:r w:rsidR="00E05145">
        <w:rPr>
          <w:rFonts w:eastAsia="Times New Roman" w:hAnsi="Times New Roman" w:ascii="Times New Roman"/>
          <w:sz w:val="24"/>
          <w:szCs w:val="24"/>
          <w:lang w:eastAsia="hr-HR"/>
        </w:rPr>
        <w:t xml:space="preserve"> stavio </w:t>
      </w:r>
      <w:r w:rsidR="005B7484">
        <w:rPr>
          <w:rFonts w:eastAsia="Times New Roman" w:hAnsi="Times New Roman" w:ascii="Times New Roman"/>
          <w:sz w:val="24"/>
          <w:szCs w:val="24"/>
          <w:lang w:eastAsia="hr-HR"/>
        </w:rPr>
        <w:t>navod</w:t>
      </w:r>
      <w:r w:rsidR="00E05145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8657D0">
        <w:rPr>
          <w:rFonts w:eastAsia="Times New Roman" w:hAnsi="Times New Roman" w:ascii="Times New Roman"/>
          <w:sz w:val="24"/>
          <w:szCs w:val="24"/>
          <w:lang w:eastAsia="hr-HR"/>
        </w:rPr>
        <w:t>„</w:t>
      </w:r>
      <w:r w:rsidR="005B7484">
        <w:rPr>
          <w:rFonts w:eastAsia="Times New Roman" w:hAnsi="Times New Roman" w:ascii="Times New Roman"/>
          <w:sz w:val="24"/>
          <w:szCs w:val="24"/>
          <w:lang w:eastAsia="hr-HR"/>
        </w:rPr>
        <w:t>Vesnom Pavleković iz Pribislavca, dr. Vinka Žganca 6, OIB: 09019899964</w:t>
      </w:r>
      <w:r w:rsidR="008657D0">
        <w:rPr>
          <w:rFonts w:eastAsia="Times New Roman" w:hAnsi="Times New Roman" w:ascii="Times New Roman"/>
          <w:sz w:val="24"/>
          <w:szCs w:val="24"/>
          <w:lang w:eastAsia="hr-HR"/>
        </w:rPr>
        <w:t>“</w:t>
      </w:r>
      <w:r w:rsidR="004829C4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E05145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4829C4">
        <w:rPr>
          <w:rFonts w:eastAsia="Times New Roman" w:hAnsi="Times New Roman" w:ascii="Times New Roman"/>
          <w:sz w:val="24"/>
          <w:szCs w:val="24"/>
          <w:lang w:eastAsia="hr-HR"/>
        </w:rPr>
        <w:t>P</w:t>
      </w:r>
      <w:r w:rsidR="00E05145">
        <w:rPr>
          <w:rFonts w:eastAsia="Times New Roman" w:hAnsi="Times New Roman" w:ascii="Times New Roman"/>
          <w:sz w:val="24"/>
          <w:szCs w:val="24"/>
          <w:lang w:eastAsia="hr-HR"/>
        </w:rPr>
        <w:t>ri pisanju t</w:t>
      </w:r>
      <w:r w:rsidR="00457E90">
        <w:rPr>
          <w:rFonts w:eastAsia="Times New Roman" w:hAnsi="Times New Roman" w:ascii="Times New Roman"/>
          <w:sz w:val="24"/>
          <w:szCs w:val="24"/>
          <w:lang w:eastAsia="hr-HR"/>
        </w:rPr>
        <w:t>očke</w:t>
      </w:r>
      <w:r w:rsidR="00E05145">
        <w:rPr>
          <w:rFonts w:eastAsia="Times New Roman" w:hAnsi="Times New Roman" w:ascii="Times New Roman"/>
          <w:sz w:val="24"/>
          <w:szCs w:val="24"/>
          <w:lang w:eastAsia="hr-HR"/>
        </w:rPr>
        <w:t xml:space="preserve"> I</w:t>
      </w:r>
      <w:r w:rsidR="00457E90">
        <w:rPr>
          <w:rFonts w:eastAsia="Times New Roman" w:hAnsi="Times New Roman" w:ascii="Times New Roman"/>
          <w:sz w:val="24"/>
          <w:szCs w:val="24"/>
          <w:lang w:eastAsia="hr-HR"/>
        </w:rPr>
        <w:t>I</w:t>
      </w:r>
      <w:r w:rsidR="008657D0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4829C4">
        <w:rPr>
          <w:rFonts w:eastAsia="Times New Roman" w:hAnsi="Times New Roman" w:ascii="Times New Roman"/>
          <w:sz w:val="24"/>
          <w:szCs w:val="24"/>
          <w:lang w:eastAsia="hr-HR"/>
        </w:rPr>
        <w:t>rješenja</w:t>
      </w:r>
      <w:r w:rsidR="00457E90">
        <w:rPr>
          <w:rFonts w:eastAsia="Times New Roman" w:hAnsi="Times New Roman" w:ascii="Times New Roman"/>
          <w:sz w:val="24"/>
          <w:szCs w:val="24"/>
          <w:lang w:eastAsia="hr-HR"/>
        </w:rPr>
        <w:t xml:space="preserve"> došlo je do gre</w:t>
      </w:r>
      <w:r w:rsidR="004829C4">
        <w:rPr>
          <w:rFonts w:eastAsia="Times New Roman" w:hAnsi="Times New Roman" w:ascii="Times New Roman"/>
          <w:sz w:val="24"/>
          <w:szCs w:val="24"/>
          <w:lang w:eastAsia="hr-HR"/>
        </w:rPr>
        <w:t>ške u pisanju zamjenom navoda</w:t>
      </w:r>
      <w:r w:rsidR="00457E90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E05145">
        <w:rPr>
          <w:rFonts w:eastAsia="Times New Roman" w:hAnsi="Times New Roman" w:ascii="Times New Roman"/>
          <w:sz w:val="24"/>
          <w:szCs w:val="24"/>
          <w:lang w:eastAsia="hr-HR"/>
        </w:rPr>
        <w:t xml:space="preserve"> pa je valjalo ovim rješenjem izvršiti ispravak </w:t>
      </w:r>
      <w:r w:rsidR="004829C4">
        <w:rPr>
          <w:rFonts w:eastAsia="Times New Roman" w:hAnsi="Times New Roman" w:ascii="Times New Roman"/>
          <w:sz w:val="24"/>
          <w:szCs w:val="24"/>
          <w:lang w:eastAsia="hr-HR"/>
        </w:rPr>
        <w:t>rješenja</w:t>
      </w:r>
      <w:r w:rsidR="00E05145">
        <w:rPr>
          <w:rFonts w:eastAsia="Times New Roman" w:hAnsi="Times New Roman" w:ascii="Times New Roman"/>
          <w:sz w:val="24"/>
          <w:szCs w:val="24"/>
          <w:lang w:eastAsia="hr-HR"/>
        </w:rPr>
        <w:t xml:space="preserve"> a sve sukladno čl. 342. ZPP. </w:t>
      </w:r>
      <w:r w:rsidR="00DF2883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F9591F" w:rsidP="006C652A" w:rsidR="00F9591F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9591F" w:rsidP="00F9591F" w:rsidR="00F9591F" w:rsidRPr="00F9591F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9591F">
        <w:rPr>
          <w:rFonts w:eastAsia="Times New Roman" w:hAnsi="Times New Roman" w:ascii="Times New Roman"/>
          <w:sz w:val="24"/>
          <w:szCs w:val="24"/>
          <w:lang w:eastAsia="hr-HR"/>
        </w:rPr>
        <w:t>Kako se rad</w:t>
      </w:r>
      <w:r w:rsidR="008657D0">
        <w:rPr>
          <w:rFonts w:eastAsia="Times New Roman" w:hAnsi="Times New Roman" w:ascii="Times New Roman"/>
          <w:sz w:val="24"/>
          <w:szCs w:val="24"/>
          <w:lang w:eastAsia="hr-HR"/>
        </w:rPr>
        <w:t xml:space="preserve">i o očitoj </w:t>
      </w:r>
      <w:r w:rsidR="00E05145">
        <w:rPr>
          <w:rFonts w:eastAsia="Times New Roman" w:hAnsi="Times New Roman" w:ascii="Times New Roman"/>
          <w:sz w:val="24"/>
          <w:szCs w:val="24"/>
          <w:lang w:eastAsia="hr-HR"/>
        </w:rPr>
        <w:t>grešci u pisanju</w:t>
      </w:r>
      <w:r w:rsidRPr="00F9591F">
        <w:rPr>
          <w:rFonts w:eastAsia="Times New Roman" w:hAnsi="Times New Roman" w:ascii="Times New Roman"/>
          <w:sz w:val="24"/>
          <w:szCs w:val="24"/>
          <w:lang w:eastAsia="hr-HR"/>
        </w:rPr>
        <w:t xml:space="preserve">, riješeno je kao u izreci. </w:t>
      </w:r>
    </w:p>
    <w:p w:rsidRDefault="00F9591F" w:rsidP="00F9591F" w:rsidR="00F9591F" w:rsidRPr="00F9591F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05145" w:rsidP="00F9591F" w:rsidR="00F9591F" w:rsidRPr="00F9591F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Ostatak </w:t>
      </w:r>
      <w:r w:rsidR="004829C4">
        <w:rPr>
          <w:rFonts w:eastAsia="Times New Roman" w:hAnsi="Times New Roman" w:ascii="Times New Roman"/>
          <w:sz w:val="24"/>
          <w:szCs w:val="24"/>
          <w:lang w:eastAsia="hr-HR"/>
        </w:rPr>
        <w:t>rješenja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broj </w:t>
      </w:r>
      <w:r w:rsidR="004829C4">
        <w:rPr>
          <w:rFonts w:eastAsia="Times New Roman" w:hAnsi="Times New Roman" w:ascii="Times New Roman"/>
          <w:sz w:val="24"/>
          <w:szCs w:val="24"/>
          <w:lang w:eastAsia="hr-HR"/>
        </w:rPr>
        <w:t xml:space="preserve">Sp-4/17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od </w:t>
      </w:r>
      <w:r w:rsidR="004829C4">
        <w:rPr>
          <w:rFonts w:eastAsia="Times New Roman" w:hAnsi="Times New Roman" w:ascii="Times New Roman"/>
          <w:sz w:val="24"/>
          <w:szCs w:val="24"/>
          <w:lang w:eastAsia="hr-HR"/>
        </w:rPr>
        <w:t>09.08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.2018. </w:t>
      </w:r>
      <w:r w:rsidR="00F9591F">
        <w:rPr>
          <w:rFonts w:eastAsia="Times New Roman" w:hAnsi="Times New Roman" w:ascii="Times New Roman"/>
          <w:sz w:val="24"/>
          <w:szCs w:val="24"/>
          <w:lang w:eastAsia="hr-HR"/>
        </w:rPr>
        <w:t>ostaje</w:t>
      </w:r>
      <w:r w:rsidR="00F9591F" w:rsidRPr="00F9591F">
        <w:rPr>
          <w:rFonts w:eastAsia="Times New Roman" w:hAnsi="Times New Roman" w:ascii="Times New Roman"/>
          <w:sz w:val="24"/>
          <w:szCs w:val="24"/>
          <w:lang w:eastAsia="hr-HR"/>
        </w:rPr>
        <w:t xml:space="preserve"> neizmijenjen</w:t>
      </w:r>
      <w:r w:rsidR="004829C4">
        <w:rPr>
          <w:rFonts w:eastAsia="Times New Roman" w:hAnsi="Times New Roman" w:ascii="Times New Roman"/>
          <w:sz w:val="24"/>
          <w:szCs w:val="24"/>
          <w:lang w:eastAsia="hr-HR"/>
        </w:rPr>
        <w:t>o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F9591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F9591F" w:rsidP="00F9591F" w:rsidR="00F9591F" w:rsidRPr="00F9591F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9591F" w:rsidP="002E3C50" w:rsidR="002E3C50" w:rsidRPr="002E3C5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9591F">
        <w:rPr>
          <w:rFonts w:eastAsia="Times New Roman" w:hAnsi="Times New Roman" w:ascii="Times New Roman"/>
          <w:sz w:val="24"/>
          <w:szCs w:val="24"/>
          <w:lang w:eastAsia="hr-HR"/>
        </w:rPr>
        <w:t>Zbog iznijetog je riješeno temeljem čl. 342. ZPP kao u izreci.</w:t>
      </w:r>
    </w:p>
    <w:p w:rsidRDefault="00E74469" w:rsidP="002E3C50" w:rsidR="00E74469" w:rsidRPr="002E3C5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E3C50" w:rsidP="002E3C50" w:rsidR="002E3C50" w:rsidRPr="002E3C50">
      <w:pPr>
        <w:spacing w:lineRule="auto" w:line="240" w:after="0"/>
        <w:ind w:firstLine="708" w:left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2E3C50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</w:t>
      </w:r>
      <w:r w:rsidR="00C36E66">
        <w:rPr>
          <w:rFonts w:eastAsia="Times New Roman" w:hAnsi="Times New Roman" w:ascii="Times New Roman"/>
          <w:sz w:val="24"/>
          <w:szCs w:val="24"/>
          <w:lang w:eastAsia="hr-HR"/>
        </w:rPr>
        <w:t xml:space="preserve">Čakovec, </w:t>
      </w:r>
      <w:r w:rsidR="004829C4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F01BFD">
        <w:rPr>
          <w:rFonts w:eastAsia="Times New Roman" w:hAnsi="Times New Roman" w:ascii="Times New Roman"/>
          <w:sz w:val="24"/>
          <w:szCs w:val="24"/>
          <w:lang w:eastAsia="hr-HR"/>
        </w:rPr>
        <w:t>4</w:t>
      </w:r>
      <w:r w:rsidR="00F9591F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4829C4">
        <w:rPr>
          <w:rFonts w:eastAsia="Times New Roman" w:hAnsi="Times New Roman" w:ascii="Times New Roman"/>
          <w:sz w:val="24"/>
          <w:szCs w:val="24"/>
          <w:lang w:eastAsia="hr-HR"/>
        </w:rPr>
        <w:t>kolovoz</w:t>
      </w:r>
      <w:r w:rsidR="00457E90">
        <w:rPr>
          <w:rFonts w:eastAsia="Times New Roman" w:hAnsi="Times New Roman" w:ascii="Times New Roman"/>
          <w:sz w:val="24"/>
          <w:szCs w:val="24"/>
          <w:lang w:eastAsia="hr-HR"/>
        </w:rPr>
        <w:t xml:space="preserve">a </w:t>
      </w:r>
      <w:r w:rsidR="00F9591F">
        <w:rPr>
          <w:rFonts w:eastAsia="Times New Roman" w:hAnsi="Times New Roman" w:ascii="Times New Roman"/>
          <w:sz w:val="24"/>
          <w:szCs w:val="24"/>
          <w:lang w:eastAsia="hr-HR"/>
        </w:rPr>
        <w:t xml:space="preserve">2018. </w:t>
      </w:r>
      <w:r w:rsidR="00235A8E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74469" w:rsidP="002E3C50" w:rsidR="00E74469" w:rsidRPr="002E3C5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35A8E" w:rsidP="00235A8E" w:rsidR="002E3C50" w:rsidRPr="002E3C50">
      <w:pPr>
        <w:spacing w:lineRule="auto" w:line="240" w:after="0"/>
        <w:ind w:firstLine="708" w:left="6372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Sutkinja: </w:t>
      </w:r>
    </w:p>
    <w:p w:rsidRDefault="002E3C50" w:rsidP="002E3C50" w:rsidR="002E3C50" w:rsidRPr="002E3C5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E3C50" w:rsidP="002E3C50" w:rsidR="002E3C50" w:rsidRPr="002E3C50">
      <w:pPr>
        <w:spacing w:lineRule="auto" w:line="240" w:after="0"/>
        <w:ind w:firstLine="708" w:left="4956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E3C50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</w:t>
      </w:r>
      <w:r w:rsidR="00235A8E">
        <w:rPr>
          <w:rFonts w:eastAsia="Times New Roman" w:hAnsi="Times New Roman" w:ascii="Times New Roman"/>
          <w:sz w:val="24"/>
          <w:szCs w:val="24"/>
          <w:lang w:eastAsia="hr-HR"/>
        </w:rPr>
        <w:t xml:space="preserve">    </w:t>
      </w:r>
      <w:r w:rsidRPr="002E3C50">
        <w:rPr>
          <w:rFonts w:eastAsia="Times New Roman" w:hAnsi="Times New Roman" w:ascii="Times New Roman"/>
          <w:sz w:val="24"/>
          <w:szCs w:val="24"/>
          <w:lang w:eastAsia="hr-HR"/>
        </w:rPr>
        <w:t xml:space="preserve">Nataša Miletić </w:t>
      </w:r>
    </w:p>
    <w:p w:rsidRDefault="002E3C50" w:rsidP="002E3C50" w:rsidR="002E3C50" w:rsidRPr="002E3C50">
      <w:pPr>
        <w:spacing w:lineRule="auto" w:line="240" w:after="0"/>
        <w:ind w:firstLine="708" w:left="4956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E3C50" w:rsidP="002E3C50" w:rsidR="002E3C50">
      <w:pPr>
        <w:spacing w:lineRule="auto" w:line="240"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4829C4" w:rsidP="002E3C50" w:rsidR="004829C4" w:rsidRPr="002E3C50">
      <w:pPr>
        <w:spacing w:lineRule="auto" w:line="240"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235A8E" w:rsidP="002D682E" w:rsidR="004829C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D682E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Uputa o pravnom lijeku</w:t>
      </w:r>
      <w:r w:rsidR="002E3C50" w:rsidRPr="002E3C50">
        <w:rPr>
          <w:rFonts w:eastAsia="Times New Roman" w:hAnsi="Times New Roman" w:ascii="Times New Roman"/>
          <w:sz w:val="24"/>
          <w:szCs w:val="24"/>
          <w:lang w:eastAsia="hr-HR"/>
        </w:rPr>
        <w:t xml:space="preserve">: </w:t>
      </w:r>
    </w:p>
    <w:p w:rsidRDefault="002E3C50" w:rsidP="002D682E" w:rsidR="002E3C5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E3C50">
        <w:rPr>
          <w:rFonts w:eastAsia="Times New Roman" w:hAnsi="Times New Roman" w:ascii="Times New Roman"/>
          <w:sz w:val="24"/>
          <w:szCs w:val="24"/>
          <w:lang w:eastAsia="hr-HR"/>
        </w:rPr>
        <w:t xml:space="preserve">Protiv ovog rješenja </w:t>
      </w:r>
      <w:r w:rsidR="004829C4">
        <w:rPr>
          <w:rFonts w:eastAsia="Times New Roman" w:hAnsi="Times New Roman" w:ascii="Times New Roman"/>
          <w:sz w:val="24"/>
          <w:szCs w:val="24"/>
          <w:lang w:eastAsia="hr-HR"/>
        </w:rPr>
        <w:t xml:space="preserve">žalbu može podnijeti potrošač u roku od </w:t>
      </w:r>
      <w:r w:rsidR="00F01BFD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="004829C4">
        <w:rPr>
          <w:rFonts w:eastAsia="Times New Roman" w:hAnsi="Times New Roman" w:ascii="Times New Roman"/>
          <w:sz w:val="24"/>
          <w:szCs w:val="24"/>
          <w:lang w:eastAsia="hr-HR"/>
        </w:rPr>
        <w:t xml:space="preserve"> dana računajući od proteka osmog dana od objave rješenja na mrežnoj stranici e-Oglasna ploča sudova.</w:t>
      </w:r>
    </w:p>
    <w:p w:rsidRDefault="004829C4" w:rsidP="004829C4" w:rsidR="004829C4">
      <w:pPr>
        <w:spacing w:lineRule="auto" w:line="240" w:after="0"/>
        <w:ind w:firstLine="36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Žalba se podnosi ovome sudu u tri primjerka, a o žalbi odlučuje nadležni županijski sud.</w:t>
      </w:r>
    </w:p>
    <w:p w:rsidRDefault="00F9591F" w:rsidP="002D682E" w:rsidR="00F9591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D682E" w:rsidP="002D682E" w:rsidR="002D682E" w:rsidRPr="002E3C5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829C4" w:rsidP="00457E90" w:rsidR="00457E90">
      <w:pPr>
        <w:spacing w:lineRule="auto" w:line="240" w:after="0"/>
        <w:ind w:left="36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DN-a putem mrežne stranice e-Oglasna ploča suda i to: </w:t>
      </w:r>
    </w:p>
    <w:p w:rsidRDefault="004829C4" w:rsidP="00457E90" w:rsidR="004829C4">
      <w:pPr>
        <w:spacing w:lineRule="auto" w:line="240" w:after="0"/>
        <w:ind w:left="36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-vjerovnicima</w:t>
      </w:r>
    </w:p>
    <w:p w:rsidRDefault="004829C4" w:rsidP="00457E90" w:rsidR="004829C4">
      <w:pPr>
        <w:spacing w:lineRule="auto" w:line="240" w:after="0"/>
        <w:ind w:left="36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-potrošaču</w:t>
      </w:r>
    </w:p>
    <w:p w:rsidRDefault="004829C4" w:rsidP="00457E90" w:rsidR="004829C4">
      <w:pPr>
        <w:spacing w:lineRule="auto" w:line="240" w:after="0"/>
        <w:ind w:left="36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-Poreznoj upravi Čakovec</w:t>
      </w:r>
    </w:p>
    <w:p w:rsidRDefault="004829C4" w:rsidP="00457E90" w:rsidR="004829C4">
      <w:pPr>
        <w:spacing w:lineRule="auto" w:line="240" w:after="0"/>
        <w:ind w:left="36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-ODO u Čakovec, Građansko- upravni odjel</w:t>
      </w:r>
    </w:p>
    <w:p w:rsidRDefault="004829C4" w:rsidP="00457E90" w:rsidR="004829C4">
      <w:pPr>
        <w:spacing w:lineRule="auto" w:line="240" w:after="0"/>
        <w:ind w:left="36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-pravnim osobama koje za potrošača obavljaju poslove platnog prometa</w:t>
      </w:r>
    </w:p>
    <w:p w:rsidRDefault="004829C4" w:rsidP="00457E90" w:rsidR="004829C4">
      <w:pPr>
        <w:spacing w:lineRule="auto" w:line="240" w:after="0"/>
        <w:ind w:left="36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-FINA Čakovec</w:t>
      </w:r>
    </w:p>
    <w:p w:rsidRDefault="004829C4" w:rsidP="00457E90" w:rsidR="004829C4" w:rsidRPr="00457E90">
      <w:pPr>
        <w:spacing w:lineRule="auto" w:line="240" w:after="0"/>
        <w:ind w:left="36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-tijelima koja vode javne knjige, registre, upisnike i očevidnike u kojima je potrošak upisan kao nositelj nekog prava</w:t>
      </w:r>
    </w:p>
    <w:p w:rsidRDefault="008D05FD" w:rsidP="006F3951" w:rsidR="008D05FD" w:rsidRPr="00B92B86">
      <w:pPr>
        <w:spacing w:lineRule="auto" w:line="480" w:after="0"/>
        <w:rPr>
          <w:rFonts w:hAnsi="Times New Roman" w:ascii="Times New Roman"/>
          <w:sz w:val="24"/>
          <w:szCs w:val="24"/>
        </w:rPr>
      </w:pPr>
    </w:p>
    <w:p w:rsidRDefault="0059501B" w:rsidP="0059501B" w:rsidR="0059501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9501B" w:rsidR="0059501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066C1" w:rsidR="00E066C1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066C1" w:rsidR="00E066C1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35A8E" w:rsidP="00235A8E" w:rsidR="00235A8E" w:rsidRPr="0059501B">
      <w:pPr>
        <w:spacing w:lineRule="auto" w:line="240" w:after="0"/>
        <w:ind w:left="708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sectPr w:rsidSect="0059501B" w:rsidR="00235A8E" w:rsidRPr="0059501B">
      <w:headerReference w:type="default" r:id="rId11"/>
      <w:footerReference w:type="default" r:id="rId12"/>
      <w:pgSz w:h="16838" w:w="11906"/>
      <w:pgMar w:gutter="0" w:footer="850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1147" w:rsidP="00501147" w:rsidR="00501147" w:rsidRPr="00E140B5">
    <w:pPr>
      <w:spacing w:lineRule="auto" w:line="240" w:after="0"/>
      <w:rPr>
        <w:rFonts w:hAnsi="Times New Roman" w:ascii="Times New Roman"/>
        <w:sz w:val="20"/>
        <w:szCs w:val="20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6311" w:rsidP="00A31587" w:rsidR="00A31587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F26311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>PAGE   \* MERGEFORMAT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1B2F7E">
      <w:rPr>
        <w:rFonts w:hAnsi="Times New Roman" w:ascii="Times New Roman"/>
        <w:noProof/>
        <w:sz w:val="24"/>
        <w:szCs w:val="24"/>
      </w:rPr>
      <w:t>2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F26311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F9591F" w:rsidP="00A31587" w:rsidR="00A31587" w:rsidRPr="00F26311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 w:rsidR="0059501B">
      <w:rPr>
        <w:rFonts w:hAnsi="Times New Roman" w:ascii="Times New Roman"/>
        <w:sz w:val="24"/>
        <w:szCs w:val="24"/>
      </w:rPr>
      <w:t xml:space="preserve">Poslovni broj: 3 </w:t>
    </w:r>
    <w:r w:rsidR="004829C4">
      <w:rPr>
        <w:rFonts w:hAnsi="Times New Roman" w:ascii="Times New Roman"/>
        <w:sz w:val="24"/>
        <w:szCs w:val="24"/>
      </w:rPr>
      <w:t>Sp-4/17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465522"/>
    <w:multiLevelType w:val="hybridMultilevel"/>
    <w:tmpl w:val="B290AF86"/>
    <w:lvl w:tplc="3992E02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298D39FA"/>
    <w:multiLevelType w:val="hybridMultilevel"/>
    <w:tmpl w:val="67F80CF8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D77248"/>
    <w:multiLevelType w:val="hybridMultilevel"/>
    <w:tmpl w:val="9D4A94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20550BC"/>
    <w:multiLevelType w:val="hybridMultilevel"/>
    <w:tmpl w:val="9DDC7792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4E4059C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1"/>
  <w:attachedTemplate r:id="rId1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43122"/>
    <w:rsid w:val="00087C43"/>
    <w:rsid w:val="000D048A"/>
    <w:rsid w:val="00194888"/>
    <w:rsid w:val="001B2F7E"/>
    <w:rsid w:val="001F6DF0"/>
    <w:rsid w:val="00235A8E"/>
    <w:rsid w:val="00237FCE"/>
    <w:rsid w:val="002D2FC4"/>
    <w:rsid w:val="002D682E"/>
    <w:rsid w:val="002E3C50"/>
    <w:rsid w:val="002E3DDB"/>
    <w:rsid w:val="002F554A"/>
    <w:rsid w:val="00341823"/>
    <w:rsid w:val="00342CFC"/>
    <w:rsid w:val="00345212"/>
    <w:rsid w:val="00385BF0"/>
    <w:rsid w:val="00394A8C"/>
    <w:rsid w:val="003A4477"/>
    <w:rsid w:val="003A7B7D"/>
    <w:rsid w:val="004257F9"/>
    <w:rsid w:val="00450291"/>
    <w:rsid w:val="00457E90"/>
    <w:rsid w:val="004829C4"/>
    <w:rsid w:val="004A0BD1"/>
    <w:rsid w:val="004A180F"/>
    <w:rsid w:val="004D35EB"/>
    <w:rsid w:val="004E1C60"/>
    <w:rsid w:val="00501147"/>
    <w:rsid w:val="0059501B"/>
    <w:rsid w:val="005B7484"/>
    <w:rsid w:val="005F633B"/>
    <w:rsid w:val="006C652A"/>
    <w:rsid w:val="006F3951"/>
    <w:rsid w:val="00736102"/>
    <w:rsid w:val="00741600"/>
    <w:rsid w:val="007802E2"/>
    <w:rsid w:val="0078776D"/>
    <w:rsid w:val="007A409A"/>
    <w:rsid w:val="008657D0"/>
    <w:rsid w:val="008659E3"/>
    <w:rsid w:val="008A6557"/>
    <w:rsid w:val="008D05FD"/>
    <w:rsid w:val="008D2635"/>
    <w:rsid w:val="008D5FAB"/>
    <w:rsid w:val="009077C2"/>
    <w:rsid w:val="0096157B"/>
    <w:rsid w:val="00975368"/>
    <w:rsid w:val="0099233D"/>
    <w:rsid w:val="00A31587"/>
    <w:rsid w:val="00A3213D"/>
    <w:rsid w:val="00A65E60"/>
    <w:rsid w:val="00AD4FE9"/>
    <w:rsid w:val="00AF28D9"/>
    <w:rsid w:val="00B00B9A"/>
    <w:rsid w:val="00B43087"/>
    <w:rsid w:val="00B649AD"/>
    <w:rsid w:val="00B92B86"/>
    <w:rsid w:val="00BC5568"/>
    <w:rsid w:val="00C36E66"/>
    <w:rsid w:val="00C50709"/>
    <w:rsid w:val="00C746D5"/>
    <w:rsid w:val="00CB0DAC"/>
    <w:rsid w:val="00D228AD"/>
    <w:rsid w:val="00D43FE4"/>
    <w:rsid w:val="00D50D29"/>
    <w:rsid w:val="00D56CCC"/>
    <w:rsid w:val="00D57D11"/>
    <w:rsid w:val="00D639C7"/>
    <w:rsid w:val="00D933D0"/>
    <w:rsid w:val="00DB5D1B"/>
    <w:rsid w:val="00DC66A8"/>
    <w:rsid w:val="00DF2883"/>
    <w:rsid w:val="00E05145"/>
    <w:rsid w:val="00E066C1"/>
    <w:rsid w:val="00E140B5"/>
    <w:rsid w:val="00E3002D"/>
    <w:rsid w:val="00E349A5"/>
    <w:rsid w:val="00E4230C"/>
    <w:rsid w:val="00E74469"/>
    <w:rsid w:val="00EC15A5"/>
    <w:rsid w:val="00F01BFD"/>
    <w:rsid w:val="00F12131"/>
    <w:rsid w:val="00F12359"/>
    <w:rsid w:val="00F26311"/>
    <w:rsid w:val="00F85E94"/>
    <w:rsid w:val="00F95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PoslovniBroj" w:type="paragraph">
    <w:name w:val="PoslovniBroj"/>
    <w:basedOn w:val="Normal"/>
    <w:qFormat/>
    <w:rsid w:val="00D639C7"/>
    <w:pPr>
      <w:spacing w:lineRule="auto" w:line="240" w:after="0"/>
      <w:jc w:val="right"/>
    </w:pPr>
    <w:rPr>
      <w:rFonts w:hAnsi="Times New Roman" w:ascii="Times New Roman"/>
      <w:sz w:val="24"/>
      <w:szCs w:val="24"/>
    </w:rPr>
  </w:style>
  <w:style w:styleId="Revizija" w:type="paragraph">
    <w:name w:val="Revision"/>
    <w:hidden/>
    <w:uiPriority w:val="99"/>
    <w:semiHidden/>
    <w:rsid w:val="00A3213D"/>
    <w:rPr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A3213D"/>
    <w:rPr>
      <w:color w:themeColor="hyperlink" w:val="0563C1"/>
      <w:u w:val="single"/>
    </w:rPr>
  </w:style>
  <w:style w:customStyle="true" w:styleId="VSVerzija" w:type="paragraph">
    <w:name w:val="VS_Verzija"/>
    <w:basedOn w:val="Normal"/>
    <w:rsid w:val="00F26311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9501B"/>
    <w:pPr>
      <w:ind w:left="720"/>
      <w:contextualSpacing/>
    </w:pPr>
  </w:style>
  <w:style w:customStyle="true" w:styleId="st1" w:type="character">
    <w:name w:val="st1"/>
    <w:basedOn w:val="Zadanifontodlomka"/>
    <w:rsid w:val="004D35EB"/>
  </w:style>
  <w:style w:styleId="Tekstrezerviranogmjesta" w:type="character">
    <w:name w:val="Placeholder Text"/>
    <w:basedOn w:val="Zadanifontodlomka"/>
    <w:uiPriority w:val="99"/>
    <w:semiHidden/>
    <w:rsid w:val="001B2F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2F7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2F7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2F7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2F7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PoslovniBroj" w:type="paragraph">
    <w:name w:val="PoslovniBroj"/>
    <w:basedOn w:val="Normal"/>
    <w:qFormat/>
    <w:rsid w:val="00D639C7"/>
    <w:pPr>
      <w:spacing w:after="0" w:line="240" w:lineRule="auto"/>
      <w:jc w:val="right"/>
    </w:pPr>
    <w:rPr>
      <w:rFonts w:ascii="Times New Roman" w:hAnsi="Times New Roman"/>
      <w:sz w:val="24"/>
      <w:szCs w:val="24"/>
    </w:rPr>
  </w:style>
  <w:style w:styleId="Revizija" w:type="paragraph">
    <w:name w:val="Revision"/>
    <w:hidden/>
    <w:uiPriority w:val="99"/>
    <w:semiHidden/>
    <w:rsid w:val="00A3213D"/>
    <w:rPr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A3213D"/>
    <w:rPr>
      <w:color w:themeColor="hyperlink" w:val="0563C1"/>
      <w:u w:val="single"/>
    </w:rPr>
  </w:style>
  <w:style w:customStyle="1" w:styleId="VSVerzija" w:type="paragraph">
    <w:name w:val="VS_Verzija"/>
    <w:basedOn w:val="Normal"/>
    <w:rsid w:val="00F26311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9501B"/>
    <w:pPr>
      <w:ind w:left="720"/>
      <w:contextualSpacing/>
    </w:pPr>
  </w:style>
  <w:style w:customStyle="1" w:styleId="st1" w:type="character">
    <w:name w:val="st1"/>
    <w:basedOn w:val="Zadanifontodlomka"/>
    <w:rsid w:val="004D35EB"/>
  </w:style>
  <w:style w:styleId="Tekstrezerviranogmjesta" w:type="character">
    <w:name w:val="Placeholder Text"/>
    <w:basedOn w:val="Zadanifontodlomka"/>
    <w:uiPriority w:val="99"/>
    <w:semiHidden/>
    <w:rsid w:val="001B2F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2F7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2F7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2F7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2F7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2017.</izvorni_sadrzaj>
    <derivirana_varijabla naziv="DomainObject.Predmet.DatumOsnivanja_1">19.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kolovoza 2018.</izvorni_sadrzaj>
    <derivirana_varijabla naziv="DomainObject.Predmet.DatumRjesavanja_1">9.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Sp-4/2017</izvorni_sadrzaj>
    <derivirana_varijabla naziv="DomainObject.Predmet.OznakaBroj_1">Sp-4/2017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Nataša</izvorni_sadrzaj>
    <derivirana_varijabla naziv="DomainObject.Predmet.PredmetRijesio.Ime_1">Nataša</derivirana_varijabla>
  </DomainObject.Predmet.PredmetRijesio.Ime>
  <DomainObject.Predmet.PredmetRijesio.Oib>
    <izvorni_sadrzaj>76384606064</izvorni_sadrzaj>
    <derivirana_varijabla naziv="DomainObject.Predmet.PredmetRijesio.Oib_1">76384606064</derivirana_varijabla>
  </DomainObject.Predmet.PredmetRijesio.Oib>
  <DomainObject.Predmet.PredmetRijesio.Prezime>
    <izvorni_sadrzaj>Miletić</izvorni_sadrzaj>
    <derivirana_varijabla naziv="DomainObject.Predmet.PredmetRijesio.Prezime_1">Miletić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15</izvorni_sadrzaj>
    <derivirana_varijabla naziv="DomainObject.Predmet.Referada.Prostorija.Naziv_1">Soba 15</derivirana_varijabla>
  </DomainObject.Predmet.Referada.Prostorija.Naziv>
  <DomainObject.Predmet.Referada.Prostorija.Oznaka>
    <izvorni_sadrzaj>15</izvorni_sadrzaj>
    <derivirana_varijabla naziv="DomainObject.Predmet.Referada.Prostorija.Oznaka_1">15</derivirana_varijabla>
  </DomainObject.Predmet.Referada.Prostorija.Oznaka>
  <DomainObject.Predmet.Referada.Sud.Naziv>
    <izvorni_sadrzaj>Općinski sud u Čakovcu</izvorni_sadrzaj>
    <derivirana_varijabla naziv="DomainObject.Predmet.Referada.Sud.Naziv_1">Općinski sud u Čakovcu</derivirana_varijabla>
  </DomainObject.Predmet.Referada.Sud.Naziv>
  <DomainObject.Predmet.Referada.Sudac>
    <izvorni_sadrzaj>Nataša Miletić</izvorni_sadrzaj>
    <derivirana_varijabla naziv="DomainObject.Predmet.Referada.Sudac_1">Nataša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Petra Rosić; B2  KAPITAL d.o.o. za poslovne usluge</izvorni_sadrzaj>
    <derivirana_varijabla naziv="DomainObject.Predmet.StrankaFormated_1">  Petra Rosić; B2  KAPITAL d.o.o. za poslovne usluge</derivirana_varijabla>
  </DomainObject.Predmet.StrankaFormated>
  <DomainObject.Predmet.StrankaFormatedOIB>
    <izvorni_sadrzaj>  Petra Rosić, OIB 26926996560; B2  KAPITAL d.o.o. za poslovne usluge, OIB 57509775367</izvorni_sadrzaj>
    <derivirana_varijabla naziv="DomainObject.Predmet.StrankaFormatedOIB_1">  Petra Rosić, OIB 26926996560; B2  KAPITAL d.o.o. za poslovne usluge, OIB 57509775367</derivirana_varijabla>
  </DomainObject.Predmet.StrankaFormatedOIB>
  <DomainObject.Predmet.StrankaFormatedWithAdress>
    <izvorni_sadrzaj> Petra Rosić, Josipa Bedekovića 8, 40000 Čakovec; B2  KAPITAL d.o.o. za poslovne usluge, Radnička cesta 41, 10000 Zagreb</izvorni_sadrzaj>
    <derivirana_varijabla naziv="DomainObject.Predmet.StrankaFormatedWithAdress_1"> Petra Rosić, Josipa Bedekovića 8, 40000 Čakovec; B2  KAPITAL d.o.o. za poslovne usluge, Radnička cesta 41, 10000 Zagreb</derivirana_varijabla>
  </DomainObject.Predmet.StrankaFormatedWithAdress>
  <DomainObject.Predmet.StrankaFormatedWithAdressOIB>
    <izvorni_sadrzaj> Petra Rosić, OIB 26926996560, Josipa Bedekovića 8, 40000 Čakovec; B2  KAPITAL d.o.o. za poslovne usluge, OIB 57509775367, Radnička cesta 41, 10000 Zagreb</izvorni_sadrzaj>
    <derivirana_varijabla naziv="DomainObject.Predmet.StrankaFormatedWithAdressOIB_1"> Petra Rosić, OIB 26926996560, Josipa Bedekovića 8, 40000 Čakovec; B2  KAPITAL d.o.o. za poslovne usluge, OIB 57509775367, Radnička cesta 41, 10000 Zagreb</derivirana_varijabla>
  </DomainObject.Predmet.StrankaFormatedWithAdressOIB>
  <DomainObject.Predmet.StrankaWithAdress>
    <izvorni_sadrzaj>Petra Rosić Josipa Bedekovića 8,40000 Čakovec,B2  KAPITAL d.o.o. za poslovne usluge Radnička cesta 41,10000 Zagreb</izvorni_sadrzaj>
    <derivirana_varijabla naziv="DomainObject.Predmet.StrankaWithAdress_1">Petra Rosić Josipa Bedekovića 8,40000 Čakovec,B2  KAPITAL d.o.o. za poslovne usluge Radnička cesta 41,10000 Zagreb</derivirana_varijabla>
  </DomainObject.Predmet.StrankaWithAdress>
  <DomainObject.Predmet.StrankaWithAdressOIB>
    <izvorni_sadrzaj>Petra Rosić, OIB 26926996560, Josipa Bedekovića 8,40000 Čakovec,B2  KAPITAL d.o.o. za poslovne usluge, OIB 57509775367, Radnička cesta 41,10000 Zagreb</izvorni_sadrzaj>
    <derivirana_varijabla naziv="DomainObject.Predmet.StrankaWithAdressOIB_1">Petra Rosić, OIB 26926996560, Josipa Bedekovića 8,40000 Čakovec,B2  KAPITAL d.o.o. za poslovne usluge, OIB 57509775367, Radnička cesta 41,10000 Zagreb</derivirana_varijabla>
  </DomainObject.Predmet.StrankaWithAdressOIB>
  <DomainObject.Predmet.StrankaNazivFormated>
    <izvorni_sadrzaj>Petra Rosić,B2  KAPITAL d.o.o. za poslovne usluge</izvorni_sadrzaj>
    <derivirana_varijabla naziv="DomainObject.Predmet.StrankaNazivFormated_1">Petra Rosić,B2  KAPITAL d.o.o. za poslovne usluge</derivirana_varijabla>
  </DomainObject.Predmet.StrankaNazivFormated>
  <DomainObject.Predmet.StrankaNazivFormatedOIB>
    <izvorni_sadrzaj>Petra Rosić, OIB 26926996560,B2  KAPITAL d.o.o. za poslovne usluge, OIB 57509775367</izvorni_sadrzaj>
    <derivirana_varijabla naziv="DomainObject.Predmet.StrankaNazivFormatedOIB_1">Petra Rosić, OIB 26926996560,B2  KAPITAL d.o.o. za poslovne usluge, OIB 57509775367</derivirana_varijabla>
  </DomainObject.Predmet.StrankaNazivFormatedOIB>
  <DomainObject.Predmet.Sud.Adresa.Naselje>
    <izvorni_sadrzaj>Čakovec</izvorni_sadrzaj>
    <derivirana_varijabla naziv="DomainObject.Predmet.Sud.Adresa.Naselje_1">Čakovec</derivirana_varijabla>
  </DomainObject.Predmet.Sud.Adresa.Naselje>
  <DomainObject.Predmet.Sud.Adresa.NaseljeLokativ>
    <izvorni_sadrzaj>Čakovcu</izvorni_sadrzaj>
    <derivirana_varijabla naziv="DomainObject.Predmet.Sud.Adresa.NaseljeLokativ_1">Čakovcu</derivirana_varijabla>
  </DomainObject.Predmet.Sud.Adresa.NaseljeLokativ>
  <DomainObject.Predmet.Sud.Adresa.PostBroj>
    <izvorni_sadrzaj>40000</izvorni_sadrzaj>
    <derivirana_varijabla naziv="DomainObject.Predmet.Sud.Adresa.PostBroj_1">40000</derivirana_varijabla>
  </DomainObject.Predmet.Sud.Adresa.PostBroj>
  <DomainObject.Predmet.Sud.Adresa.UlicaIKBR>
    <izvorni_sadrzaj>Ruđera Boškovića 18</izvorni_sadrzaj>
    <derivirana_varijabla naziv="DomainObject.Predmet.Sud.Adresa.UlicaIKBR_1">Ruđera Boškovića 18</derivirana_varijabla>
  </DomainObject.Predmet.Sud.Adresa.UlicaIKBR>
  <DomainObject.Predmet.Sud.Naziv>
    <izvorni_sadrzaj>Općinski sud u Čakovcu</izvorni_sadrzaj>
    <derivirana_varijabla naziv="DomainObject.Predmet.Sud.Naziv_1">Općinski sud u Čakovcu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</izvorni_sadrzaj>
    <derivirana_varijabla naziv="DomainObject.Predmet.TrenutnaLokacijaSpisa.Naziv_1">izvanparnična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Čakovcu</izvorni_sadrzaj>
    <derivirana_varijabla naziv="DomainObject.Predmet.TrenutnaLokacijaSpisa.Sud.Naziv_1">Općinski sud u Čakovcu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</izvorni_sadrzaj>
    <derivirana_varijabla naziv="DomainObject.Predmet.UstrojstvenaJedinicaVodi.Naziv_1">izvanparnična</derivirana_varijabla>
  </DomainObject.Predmet.UstrojstvenaJedinicaVodi.Naziv>
  <DomainObject.Predmet.UstrojstvenaJedinicaVodi.Oznaka>
    <izvorni_sadrzaj>izvanparnična</izvorni_sadrzaj>
    <derivirana_varijabla naziv="DomainObject.Predmet.UstrojstvenaJedinicaVodi.Oznaka_1">izvanparnična</derivirana_varijabla>
  </DomainObject.Predmet.UstrojstvenaJedinicaVodi.Oznaka>
  <DomainObject.Predmet.UstrojstvenaJedinicaVodi.Prostorija.Naziv>
    <izvorni_sadrzaj>soba 27</izvorni_sadrzaj>
    <derivirana_varijabla naziv="DomainObject.Predmet.UstrojstvenaJedinicaVodi.Prostorija.Naziv_1">soba 27</derivirana_varijabla>
  </DomainObject.Predmet.UstrojstvenaJedinicaVodi.Prostorija.Naziv>
  <DomainObject.Predmet.UstrojstvenaJedinicaVodi.Prostorija.Oznaka>
    <izvorni_sadrzaj>27</izvorni_sadrzaj>
    <derivirana_varijabla naziv="DomainObject.Predmet.UstrojstvenaJedinicaVodi.Prostorija.Oznaka_1">27</derivirana_varijabla>
  </DomainObject.Predmet.UstrojstvenaJedinicaVodi.Prostorija.Oznaka>
  <DomainObject.Predmet.UstrojstvenaJedinicaVodi.Sud.Naziv>
    <izvorni_sadrzaj>Općinski sud u Čakovcu</izvorni_sadrzaj>
    <derivirana_varijabla naziv="DomainObject.Predmet.UstrojstvenaJedinicaVodi.Sud.Naziv_1">Općinski sud u Čakovcu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Marko Počekaj</izvorni_sadrzaj>
    <derivirana_varijabla naziv="DomainObject.Predmet.Zapisnicar_1">Marko Počekaj</derivirana_varijabla>
  </DomainObject.Predmet.Zapisnicar>
  <DomainObject.Predmet.StrankaListFormated>
    <izvorni_sadrzaj>
      <item>Petra Rosić</item>
      <item>B2  KAPITAL d.o.o. za poslovne usluge</item>
    </izvorni_sadrzaj>
    <derivirana_varijabla naziv="DomainObject.Predmet.StrankaListFormated_1">
      <item>Petra Rosić</item>
      <item>B2  KAPITAL d.o.o. za poslovne usluge</item>
    </derivirana_varijabla>
  </DomainObject.Predmet.StrankaListFormated>
  <DomainObject.Predmet.StrankaListFormatedOIB>
    <izvorni_sadrzaj>
      <item>Petra Rosić, OIB 26926996560</item>
      <item>B2  KAPITAL d.o.o. za poslovne usluge, OIB 57509775367</item>
    </izvorni_sadrzaj>
    <derivirana_varijabla naziv="DomainObject.Predmet.StrankaListFormatedOIB_1">
      <item>Petra Rosić, OIB 26926996560</item>
      <item>B2  KAPITAL d.o.o. za poslovne usluge, OIB 57509775367</item>
    </derivirana_varijabla>
  </DomainObject.Predmet.StrankaListFormatedOIB>
  <DomainObject.Predmet.StrankaListFormatedWithAdress>
    <izvorni_sadrzaj>
      <item>Petra Rosić, Josipa Bedekovića 8, 40000 Čakovec</item>
      <item>B2  KAPITAL d.o.o. za poslovne usluge, Radnička cesta 41, 10000 Zagreb</item>
    </izvorni_sadrzaj>
    <derivirana_varijabla naziv="DomainObject.Predmet.StrankaListFormatedWithAdress_1">
      <item>Petra Rosić, Josipa Bedekovića 8, 40000 Čakovec</item>
      <item>B2  KAPITAL d.o.o. za poslovne usluge, Radnička cesta 41, 10000 Zagreb</item>
    </derivirana_varijabla>
  </DomainObject.Predmet.StrankaListFormatedWithAdress>
  <DomainObject.Predmet.StrankaListFormatedWithAdressOIB>
    <izvorni_sadrzaj>
      <item>Petra Rosić, OIB 26926996560, Josipa Bedekovića 8, 40000 Čakovec</item>
      <item>B2  KAPITAL d.o.o. za poslovne usluge, OIB 57509775367, Radnička cesta 41, 10000 Zagreb</item>
    </izvorni_sadrzaj>
    <derivirana_varijabla naziv="DomainObject.Predmet.StrankaListFormatedWithAdressOIB_1">
      <item>Petra Rosić, OIB 26926996560, Josipa Bedekovića 8, 40000 Čakovec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Petra Rosić</item>
      <item>B2  KAPITAL d.o.o. za poslovne usluge</item>
    </izvorni_sadrzaj>
    <derivirana_varijabla naziv="DomainObject.Predmet.StrankaListNazivFormated_1">
      <item>Petra Rosić</item>
      <item>B2  KAPITAL d.o.o. za poslovne usluge</item>
    </derivirana_varijabla>
  </DomainObject.Predmet.StrankaListNazivFormated>
  <DomainObject.Predmet.StrankaListNazivFormatedOIB>
    <izvorni_sadrzaj>
      <item>Petra Rosić, OIB 26926996560</item>
      <item>B2  KAPITAL d.o.o. za poslovne usluge, OIB 57509775367</item>
    </izvorni_sadrzaj>
    <derivirana_varijabla naziv="DomainObject.Predmet.StrankaListNazivFormatedOIB_1">
      <item>Petra Rosić, OIB 26926996560</item>
      <item>B2  KAPITAL d.o.o. za poslovne usluge, OIB 57509775367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CROATIA osiguranje d.d.</item>
      <item>Utilium d.o.o. trgovina i usluge</item>
      <item>J&amp;T banka d.d.</item>
      <item>HRVATSKI ZAVOD ZA ZDRAVSTVENO OSIGURANJE</item>
      <item>MOZAIK KNJIGA društvo s ograničenom odgovornošću za nakladničku djelatnost</item>
      <item>PRIMA SOLVENT društvo s ograničenom odgovornošću za financijsko posredovanje, zastupanje i usluge</item>
      <item>INKASO.HR d.o.o. za naplatu potraživanja</item>
      <item>HRVATSKA POŠTANSKA BANKA, dioničko društvo</item>
      <item>PRIVREDNA BANKA ZAGREB - DIONIČKO DRUŠTVO</item>
      <item>Mercator - H d.o.o.</item>
      <item>PRIVREDNA BANKA ZAGREB - DIONIČKO DRUŠTVO</item>
      <item>ISKON INTERNET d.d. za informatiku i telekomunikacije</item>
      <item>HT d.dl.</item>
      <item>NOVI-NET, društvo s ograničenom odgovornošću za trgovinu i usluge</item>
      <item>CROATIA zdravstveno osiguranje dioničko društvo</item>
      <item>Financijska agencija</item>
      <item>Putnička agencija "Express-tours" vl. Tihomir Kokolek</item>
      <item>RBA Bad Radkersburg - Kloch eGen</item>
    </izvorni_sadrzaj>
    <derivirana_varijabla naziv="DomainObject.Predmet.OstaliListFormated_1">
      <item>CROATIA osiguranje d.d.</item>
      <item>Utilium d.o.o. trgovina i usluge</item>
      <item>J&amp;T banka d.d.</item>
      <item>HRVATSKI ZAVOD ZA ZDRAVSTVENO OSIGURANJE</item>
      <item>MOZAIK KNJIGA društvo s ograničenom odgovornošću za nakladničku djelatnost</item>
      <item>PRIMA SOLVENT društvo s ograničenom odgovornošću za financijsko posredovanje, zastupanje i usluge</item>
      <item>INKASO.HR d.o.o. za naplatu potraživanja</item>
      <item>HRVATSKA POŠTANSKA BANKA, dioničko društvo</item>
      <item>PRIVREDNA BANKA ZAGREB - DIONIČKO DRUŠTVO</item>
      <item>Mercator - H d.o.o.</item>
      <item>PRIVREDNA BANKA ZAGREB - DIONIČKO DRUŠTVO</item>
      <item>ISKON INTERNET d.d. za informatiku i telekomunikacije</item>
      <item>HT d.dl.</item>
      <item>NOVI-NET, društvo s ograničenom odgovornošću za trgovinu i usluge</item>
      <item>CROATIA zdravstveno osiguranje dioničko društvo</item>
      <item>Financijska agencija</item>
      <item>Putnička agencija "Express-tours" vl. Tihomir Kokolek</item>
      <item>RBA Bad Radkersburg - Kloch eGen</item>
    </derivirana_varijabla>
  </DomainObject.Predmet.OstaliListFormated>
  <DomainObject.Predmet.OstaliListFormatedOIB>
    <izvorni_sadrzaj>
      <item>CROATIA osiguranje d.d., OIB 26187994862</item>
      <item>Utilium d.o.o. trgovina i usluge, OIB 62767157304</item>
      <item>J&amp;T banka d.d., OIB 38182927268</item>
      <item>HRVATSKI ZAVOD ZA ZDRAVSTVENO OSIGURANJE, OIB 02958272670</item>
      <item>MOZAIK KNJIGA društvo s ograničenom odgovornošću za nakladničku djelatnost, OIB 57010186553</item>
      <item>PRIMA SOLVENT društvo s ograničenom odgovornošću za financijsko posredovanje, zastupanje i usluge, OIB 35029956158</item>
      <item>INKASO.HR d.o.o. za naplatu potraživanja, OIB 82925459345</item>
      <item>HRVATSKA POŠTANSKA BANKA, dioničko društvo, OIB 87939104217</item>
      <item>PRIVREDNA BANKA ZAGREB - DIONIČKO DRUŠTVO, OIB 02535697732</item>
      <item>Mercator - H d.o.o., OIB 18458216879</item>
      <item>PRIVREDNA BANKA ZAGREB - DIONIČKO DRUŠTVO, OIB 02535697732</item>
      <item>ISKON INTERNET d.d. za informatiku i telekomunikacije, OIB 36779353407</item>
      <item>HT d.dl., OIB 81793146560</item>
      <item>NOVI-NET, društvo s ograničenom odgovornošću za trgovinu i usluge, OIB 94529108289</item>
      <item>CROATIA zdravstveno osiguranje dioničko društvo, OIB 45302812775</item>
      <item>Financijska agencija, OIB 85821130368</item>
      <item>Putnička agencija "Express-tours" vl. Tihomir Kokolek, OIB 92415294899</item>
      <item>RBA Bad Radkersburg - Kloch eGen, OIB 42678741814</item>
    </izvorni_sadrzaj>
    <derivirana_varijabla naziv="DomainObject.Predmet.OstaliListFormatedOIB_1">
      <item>CROATIA osiguranje d.d., OIB 26187994862</item>
      <item>Utilium d.o.o. trgovina i usluge, OIB 62767157304</item>
      <item>J&amp;T banka d.d., OIB 38182927268</item>
      <item>HRVATSKI ZAVOD ZA ZDRAVSTVENO OSIGURANJE, OIB 02958272670</item>
      <item>MOZAIK KNJIGA društvo s ograničenom odgovornošću za nakladničku djelatnost, OIB 57010186553</item>
      <item>PRIMA SOLVENT društvo s ograničenom odgovornošću za financijsko posredovanje, zastupanje i usluge, OIB 35029956158</item>
      <item>INKASO.HR d.o.o. za naplatu potraživanja, OIB 82925459345</item>
      <item>HRVATSKA POŠTANSKA BANKA, dioničko društvo, OIB 87939104217</item>
      <item>PRIVREDNA BANKA ZAGREB - DIONIČKO DRUŠTVO, OIB 02535697732</item>
      <item>Mercator - H d.o.o., OIB 18458216879</item>
      <item>PRIVREDNA BANKA ZAGREB - DIONIČKO DRUŠTVO, OIB 02535697732</item>
      <item>ISKON INTERNET d.d. za informatiku i telekomunikacije, OIB 36779353407</item>
      <item>HT d.dl., OIB 81793146560</item>
      <item>NOVI-NET, društvo s ograničenom odgovornošću za trgovinu i usluge, OIB 94529108289</item>
      <item>CROATIA zdravstveno osiguranje dioničko društvo, OIB 45302812775</item>
      <item>Financijska agencija, OIB 85821130368</item>
      <item>Putnička agencija "Express-tours" vl. Tihomir Kokolek, OIB 92415294899</item>
      <item>RBA Bad Radkersburg - Kloch eGen, OIB 42678741814</item>
    </derivirana_varijabla>
  </DomainObject.Predmet.OstaliListFormatedOIB>
  <DomainObject.Predmet.OstaliListFormatedWithAdress>
    <izvorni_sadrzaj>
      <item>CROATIA osiguranje d.d., Obala kneza Branimira 20, 23000 Zadar</item>
      <item>Utilium d.o.o. trgovina i usluge, Grana 39/1, 42220 Grana</item>
      <item>J&amp;T banka d.d., Aleja Kralja Zvonimira 1, 42000 Varaždin</item>
      <item>HRVATSKI ZAVOD ZA ZDRAVSTVENO OSIGURANJE, Trg E. Kvaternika 2, 40000 Čakovec</item>
      <item>MOZAIK KNJIGA društvo s ograničenom odgovornošću za nakladničku djelatnost</item>
      <item>PRIMA SOLVENT društvo s ograničenom odgovornošću za financijsko posredovanje, zastupanje i usluge</item>
      <item>INKASO.HR d.o.o. za naplatu potraživanja, L. Jagera 5, 31000 Osijek</item>
      <item>HRVATSKA POŠTANSKA BANKA, dioničko društvo</item>
      <item>PRIVREDNA BANKA ZAGREB - DIONIČKO DRUŠTVO</item>
      <item>Mercator - H d.o.o.</item>
      <item>PRIVREDNA BANKA ZAGREB - DIONIČKO DRUŠTVO</item>
      <item>ISKON INTERNET d.d. za informatiku i telekomunikacije</item>
      <item>HT d.dl.</item>
      <item>NOVI-NET, društvo s ograničenom odgovornošću za trgovinu i usluge, Merhatovec 5, 40313 Merhatovec</item>
      <item>CROATIA zdravstveno osiguranje dioničko društvo</item>
      <item>Financijska agencija</item>
      <item>Putnička agencija "Express-tours" vl. Tihomir Kokolek, Zagrebačka 87, 40000 Čakovec</item>
      <item>RBA Bad Radkersburg - Kloch eGen, Halbenrainer Strasse 2, Bad Radkersburg</item>
    </izvorni_sadrzaj>
    <derivirana_varijabla naziv="DomainObject.Predmet.OstaliListFormatedWithAdress_1">
      <item>CROATIA osiguranje d.d., Obala kneza Branimira 20, 23000 Zadar</item>
      <item>Utilium d.o.o. trgovina i usluge, Grana 39/1, 42220 Grana</item>
      <item>J&amp;T banka d.d., Aleja Kralja Zvonimira 1, 42000 Varaždin</item>
      <item>HRVATSKI ZAVOD ZA ZDRAVSTVENO OSIGURANJE, Trg E. Kvaternika 2, 40000 Čakovec</item>
      <item>MOZAIK KNJIGA društvo s ograničenom odgovornošću za nakladničku djelatnost</item>
      <item>PRIMA SOLVENT društvo s ograničenom odgovornošću za financijsko posredovanje, zastupanje i usluge</item>
      <item>INKASO.HR d.o.o. za naplatu potraživanja, L. Jagera 5, 31000 Osijek</item>
      <item>HRVATSKA POŠTANSKA BANKA, dioničko društvo</item>
      <item>PRIVREDNA BANKA ZAGREB - DIONIČKO DRUŠTVO</item>
      <item>Mercator - H d.o.o.</item>
      <item>PRIVREDNA BANKA ZAGREB - DIONIČKO DRUŠTVO</item>
      <item>ISKON INTERNET d.d. za informatiku i telekomunikacije</item>
      <item>HT d.dl.</item>
      <item>NOVI-NET, društvo s ograničenom odgovornošću za trgovinu i usluge, Merhatovec 5, 40313 Merhatovec</item>
      <item>CROATIA zdravstveno osiguranje dioničko društvo</item>
      <item>Financijska agencija</item>
      <item>Putnička agencija "Express-tours" vl. Tihomir Kokolek, Zagrebačka 87, 40000 Čakovec</item>
      <item>RBA Bad Radkersburg - Kloch eGen, Halbenrainer Strasse 2, Bad Radkersburg</item>
    </derivirana_varijabla>
  </DomainObject.Predmet.OstaliListFormatedWithAdress>
  <DomainObject.Predmet.OstaliListFormatedWithAdressOIB>
    <izvorni_sadrzaj>
      <item>CROATIA osiguranje d.d., OIB 26187994862, Obala kneza Branimira 20, 23000 Zadar</item>
      <item>Utilium d.o.o. trgovina i usluge, OIB 62767157304, Grana 39/1, 42220 Grana</item>
      <item>J&amp;T banka d.d., OIB 38182927268, Aleja Kralja Zvonimira 1, 42000 Varaždin</item>
      <item>HRVATSKI ZAVOD ZA ZDRAVSTVENO OSIGURANJE, OIB 02958272670, Trg E. Kvaternika 2, 40000 Čakovec</item>
      <item>MOZAIK KNJIGA društvo s ograničenom odgovornošću za nakladničku djelatnost, OIB 57010186553</item>
      <item>PRIMA SOLVENT društvo s ograničenom odgovornošću za financijsko posredovanje, zastupanje i usluge, OIB 35029956158</item>
      <item>INKASO.HR d.o.o. za naplatu potraživanja, OIB 82925459345, L. Jagera 5, 31000 Osijek</item>
      <item>HRVATSKA POŠTANSKA BANKA, dioničko društvo, OIB 87939104217</item>
      <item>PRIVREDNA BANKA ZAGREB - DIONIČKO DRUŠTVO, OIB 02535697732</item>
      <item>Mercator - H d.o.o., OIB 18458216879</item>
      <item>PRIVREDNA BANKA ZAGREB - DIONIČKO DRUŠTVO, OIB 02535697732</item>
      <item>ISKON INTERNET d.d. za informatiku i telekomunikacije, OIB 36779353407</item>
      <item>HT d.dl., OIB 81793146560</item>
      <item>NOVI-NET, društvo s ograničenom odgovornošću za trgovinu i usluge, OIB 94529108289, Merhatovec 5, 40313 Merhatovec</item>
      <item>CROATIA zdravstveno osiguranje dioničko društvo, OIB 45302812775</item>
      <item>Financijska agencija, OIB 85821130368</item>
      <item>Putnička agencija "Express-tours" vl. Tihomir Kokolek, OIB 92415294899, Zagrebačka 87, 40000 Čakovec</item>
      <item>RBA Bad Radkersburg - Kloch eGen, OIB 42678741814, Halbenrainer Strasse 2, Bad Radkersburg</item>
    </izvorni_sadrzaj>
    <derivirana_varijabla naziv="DomainObject.Predmet.OstaliListFormatedWithAdressOIB_1">
      <item>CROATIA osiguranje d.d., OIB 26187994862, Obala kneza Branimira 20, 23000 Zadar</item>
      <item>Utilium d.o.o. trgovina i usluge, OIB 62767157304, Grana 39/1, 42220 Grana</item>
      <item>J&amp;T banka d.d., OIB 38182927268, Aleja Kralja Zvonimira 1, 42000 Varaždin</item>
      <item>HRVATSKI ZAVOD ZA ZDRAVSTVENO OSIGURANJE, OIB 02958272670, Trg E. Kvaternika 2, 40000 Čakovec</item>
      <item>MOZAIK KNJIGA društvo s ograničenom odgovornošću za nakladničku djelatnost, OIB 57010186553</item>
      <item>PRIMA SOLVENT društvo s ograničenom odgovornošću za financijsko posredovanje, zastupanje i usluge, OIB 35029956158</item>
      <item>INKASO.HR d.o.o. za naplatu potraživanja, OIB 82925459345, L. Jagera 5, 31000 Osijek</item>
      <item>HRVATSKA POŠTANSKA BANKA, dioničko društvo, OIB 87939104217</item>
      <item>PRIVREDNA BANKA ZAGREB - DIONIČKO DRUŠTVO, OIB 02535697732</item>
      <item>Mercator - H d.o.o., OIB 18458216879</item>
      <item>PRIVREDNA BANKA ZAGREB - DIONIČKO DRUŠTVO, OIB 02535697732</item>
      <item>ISKON INTERNET d.d. za informatiku i telekomunikacije, OIB 36779353407</item>
      <item>HT d.dl., OIB 81793146560</item>
      <item>NOVI-NET, društvo s ograničenom odgovornošću za trgovinu i usluge, OIB 94529108289, Merhatovec 5, 40313 Merhatovec</item>
      <item>CROATIA zdravstveno osiguranje dioničko društvo, OIB 45302812775</item>
      <item>Financijska agencija, OIB 85821130368</item>
      <item>Putnička agencija "Express-tours" vl. Tihomir Kokolek, OIB 92415294899, Zagrebačka 87, 40000 Čakovec</item>
      <item>RBA Bad Radkersburg - Kloch eGen, OIB 42678741814, Halbenrainer Strasse 2, Bad Radkersburg</item>
    </derivirana_varijabla>
  </DomainObject.Predmet.OstaliListFormatedWithAdressOIB>
  <DomainObject.Predmet.OstaliListNazivFormated>
    <izvorni_sadrzaj>
      <item>CROATIA osiguranje d.d.</item>
      <item>Utilium d.o.o. trgovina i usluge</item>
      <item>J&amp;T banka d.d.</item>
      <item>HRVATSKI ZAVOD ZA ZDRAVSTVENO OSIGURANJE</item>
      <item>MOZAIK KNJIGA društvo s ograničenom odgovornošću za nakladničku djelatnost</item>
      <item>PRIMA SOLVENT društvo s ograničenom odgovornošću za financijsko posredovanje, zastupanje i usluge</item>
      <item>INKASO.HR d.o.o. za naplatu potraživanja</item>
      <item>HRVATSKA POŠTANSKA BANKA, dioničko društvo</item>
      <item>PRIVREDNA BANKA ZAGREB - DIONIČKO DRUŠTVO</item>
      <item>Mercator - H d.o.o.</item>
      <item>PRIVREDNA BANKA ZAGREB - DIONIČKO DRUŠTVO</item>
      <item>ISKON INTERNET d.d. za informatiku i telekomunikacije</item>
      <item>HT d.dl.</item>
      <item>NOVI-NET, društvo s ograničenom odgovornošću za trgovinu i usluge</item>
      <item>CROATIA zdravstveno osiguranje dioničko društvo</item>
      <item>Financijska agencija</item>
      <item>Putnička agencija "Express-tours" vl. Tihomir Kokolek</item>
      <item>RBA Bad Radkersburg - Kloch eGen</item>
    </izvorni_sadrzaj>
    <derivirana_varijabla naziv="DomainObject.Predmet.OstaliListNazivFormated_1">
      <item>CROATIA osiguranje d.d.</item>
      <item>Utilium d.o.o. trgovina i usluge</item>
      <item>J&amp;T banka d.d.</item>
      <item>HRVATSKI ZAVOD ZA ZDRAVSTVENO OSIGURANJE</item>
      <item>MOZAIK KNJIGA društvo s ograničenom odgovornošću za nakladničku djelatnost</item>
      <item>PRIMA SOLVENT društvo s ograničenom odgovornošću za financijsko posredovanje, zastupanje i usluge</item>
      <item>INKASO.HR d.o.o. za naplatu potraživanja</item>
      <item>HRVATSKA POŠTANSKA BANKA, dioničko društvo</item>
      <item>PRIVREDNA BANKA ZAGREB - DIONIČKO DRUŠTVO</item>
      <item>Mercator - H d.o.o.</item>
      <item>PRIVREDNA BANKA ZAGREB - DIONIČKO DRUŠTVO</item>
      <item>ISKON INTERNET d.d. za informatiku i telekomunikacije</item>
      <item>HT d.dl.</item>
      <item>NOVI-NET, društvo s ograničenom odgovornošću za trgovinu i usluge</item>
      <item>CROATIA zdravstveno osiguranje dioničko društvo</item>
      <item>Financijska agencija</item>
      <item>Putnička agencija "Express-tours" vl. Tihomir Kokolek</item>
      <item>RBA Bad Radkersburg - Kloch eGen</item>
    </derivirana_varijabla>
  </DomainObject.Predmet.OstaliListNazivFormated>
  <DomainObject.Predmet.OstaliListNazivFormatedOIB>
    <izvorni_sadrzaj>
      <item>CROATIA osiguranje d.d., OIB 26187994862</item>
      <item>Utilium d.o.o. trgovina i usluge, OIB 62767157304</item>
      <item>J&amp;T banka d.d., OIB 38182927268</item>
      <item>HRVATSKI ZAVOD ZA ZDRAVSTVENO OSIGURANJE, OIB 02958272670</item>
      <item>MOZAIK KNJIGA društvo s ograničenom odgovornošću za nakladničku djelatnost, OIB 57010186553</item>
      <item>PRIMA SOLVENT društvo s ograničenom odgovornošću za financijsko posredovanje, zastupanje i usluge, OIB 35029956158</item>
      <item>INKASO.HR d.o.o. za naplatu potraživanja, OIB 82925459345</item>
      <item>HRVATSKA POŠTANSKA BANKA, dioničko društvo, OIB 87939104217</item>
      <item>PRIVREDNA BANKA ZAGREB - DIONIČKO DRUŠTVO, OIB 02535697732</item>
      <item>Mercator - H d.o.o., OIB 18458216879</item>
      <item>PRIVREDNA BANKA ZAGREB - DIONIČKO DRUŠTVO, OIB 02535697732</item>
      <item>ISKON INTERNET d.d. za informatiku i telekomunikacije, OIB 36779353407</item>
      <item>HT d.dl., OIB 81793146560</item>
      <item>NOVI-NET, društvo s ograničenom odgovornošću za trgovinu i usluge, OIB 94529108289</item>
      <item>CROATIA zdravstveno osiguranje dioničko društvo, OIB 45302812775</item>
      <item>Financijska agencija, OIB 85821130368</item>
      <item>Putnička agencija "Express-tours" vl. Tihomir Kokolek, OIB 92415294899</item>
      <item>RBA Bad Radkersburg - Kloch eGen, OIB 42678741814</item>
    </izvorni_sadrzaj>
    <derivirana_varijabla naziv="DomainObject.Predmet.OstaliListNazivFormatedOIB_1">
      <item>CROATIA osiguranje d.d., OIB 26187994862</item>
      <item>Utilium d.o.o. trgovina i usluge, OIB 62767157304</item>
      <item>J&amp;T banka d.d., OIB 38182927268</item>
      <item>HRVATSKI ZAVOD ZA ZDRAVSTVENO OSIGURANJE, OIB 02958272670</item>
      <item>MOZAIK KNJIGA društvo s ograničenom odgovornošću za nakladničku djelatnost, OIB 57010186553</item>
      <item>PRIMA SOLVENT društvo s ograničenom odgovornošću za financijsko posredovanje, zastupanje i usluge, OIB 35029956158</item>
      <item>INKASO.HR d.o.o. za naplatu potraživanja, OIB 82925459345</item>
      <item>HRVATSKA POŠTANSKA BANKA, dioničko društvo, OIB 87939104217</item>
      <item>PRIVREDNA BANKA ZAGREB - DIONIČKO DRUŠTVO, OIB 02535697732</item>
      <item>Mercator - H d.o.o., OIB 18458216879</item>
      <item>PRIVREDNA BANKA ZAGREB - DIONIČKO DRUŠTVO, OIB 02535697732</item>
      <item>ISKON INTERNET d.d. za informatiku i telekomunikacije, OIB 36779353407</item>
      <item>HT d.dl., OIB 81793146560</item>
      <item>NOVI-NET, društvo s ograničenom odgovornošću za trgovinu i usluge, OIB 94529108289</item>
      <item>CROATIA zdravstveno osiguranje dioničko društvo, OIB 45302812775</item>
      <item>Financijska agencija, OIB 85821130368</item>
      <item>Putnička agencija "Express-tours" vl. Tihomir Kokolek, OIB 92415294899</item>
      <item>RBA Bad Radkersburg - Kloch eGen, OIB 42678741814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Petra Rosić i dr.</izvorni_sadrzaj>
    <derivirana_varijabla naziv="DomainObject.Predmet.StrankaIDrugi_1">Petra Rosić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Petra Rosić, OIB 26926996560, Josipa Bedekovića 8, 40000 Čakovec i dr.</izvorni_sadrzaj>
    <derivirana_varijabla naziv="DomainObject.Predmet.StrankaIDrugiAdressOIB_1">Petra Rosić, OIB 26926996560, Josipa Bedekovića 8, 40000 Čakovec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kolovoza 2018.</izvorni_sadrzaj>
    <derivirana_varijabla naziv="DomainObject.Predmet.OdlukaRjesenje.DatumDonosenjaOdluke_1">9.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Sp-4/2017-36</izvorni_sadrzaj>
    <derivirana_varijabla naziv="DomainObject.Predmet.OdlukaRjesenje.Oznaka_1">Sp-4/2017-36</derivirana_varijabla>
  </DomainObject.Predmet.OdlukaRjesenje.Oznaka>
  <DomainObject.Predmet.SudioniciListNaziv>
    <izvorni_sadrzaj>
      <item>Petra Rosić</item>
      <item>CROATIA osiguranje d.d.</item>
      <item>Utilium d.o.o. trgovina i usluge</item>
      <item>J&amp;T banka d.d.</item>
      <item>HRVATSKI ZAVOD ZA ZDRAVSTVENO OSIGURANJE</item>
      <item>MOZAIK KNJIGA društvo s ograničenom odgovornošću za nakladničku djelatnost</item>
      <item>PRIMA SOLVENT društvo s ograničenom odgovornošću za financijsko posredovanje, zastupanje i usluge</item>
      <item>INKASO.HR d.o.o. za naplatu potraživanja</item>
      <item>HRVATSKA POŠTANSKA BANKA, dioničko društvo</item>
      <item>PRIVREDNA BANKA ZAGREB - DIONIČKO DRUŠTVO</item>
      <item>Mercator - H d.o.o.</item>
      <item>PRIVREDNA BANKA ZAGREB - DIONIČKO DRUŠTVO</item>
      <item>ISKON INTERNET d.d. za informatiku i telekomunikacije</item>
      <item>HT d.dl.</item>
      <item>NOVI-NET, društvo s ograničenom odgovornošću za trgovinu i usluge</item>
      <item>CROATIA zdravstveno osiguranje dioničko društvo</item>
      <item>Financijska agencija</item>
      <item>Putnička agencija "Express-tours" vl. Tihomir Kokolek</item>
      <item>RBA Bad Radkersburg - Kloch eGen</item>
      <item>B2  KAPITAL d.o.o. za poslovne usluge</item>
    </izvorni_sadrzaj>
    <derivirana_varijabla naziv="DomainObject.Predmet.SudioniciListNaziv_1">
      <item>Petra Rosić</item>
      <item>CROATIA osiguranje d.d.</item>
      <item>Utilium d.o.o. trgovina i usluge</item>
      <item>J&amp;T banka d.d.</item>
      <item>HRVATSKI ZAVOD ZA ZDRAVSTVENO OSIGURANJE</item>
      <item>MOZAIK KNJIGA društvo s ograničenom odgovornošću za nakladničku djelatnost</item>
      <item>PRIMA SOLVENT društvo s ograničenom odgovornošću za financijsko posredovanje, zastupanje i usluge</item>
      <item>INKASO.HR d.o.o. za naplatu potraživanja</item>
      <item>HRVATSKA POŠTANSKA BANKA, dioničko društvo</item>
      <item>PRIVREDNA BANKA ZAGREB - DIONIČKO DRUŠTVO</item>
      <item>Mercator - H d.o.o.</item>
      <item>PRIVREDNA BANKA ZAGREB - DIONIČKO DRUŠTVO</item>
      <item>ISKON INTERNET d.d. za informatiku i telekomunikacije</item>
      <item>HT d.dl.</item>
      <item>NOVI-NET, društvo s ograničenom odgovornošću za trgovinu i usluge</item>
      <item>CROATIA zdravstveno osiguranje dioničko društvo</item>
      <item>Financijska agencija</item>
      <item>Putnička agencija "Express-tours" vl. Tihomir Kokolek</item>
      <item>RBA Bad Radkersburg - Kloch eGen</item>
      <item>B2  KAPITAL d.o.o. za poslovne usluge</item>
    </derivirana_varijabla>
  </DomainObject.Predmet.SudioniciListNaziv>
  <DomainObject.Predmet.SudioniciListAdressOIB>
    <izvorni_sadrzaj>
      <item>Petra Rosić, OIB 26926996560, Josipa Bedekovića 8,40000 Čakovec</item>
      <item>CROATIA osiguranje d.d., OIB 26187994862, Obala kneza Branimira 20,23000 Zadar</item>
      <item>Utilium d.o.o. trgovina i usluge, OIB 62767157304, Grana 39/1,42220 Grana</item>
      <item>J&amp;T banka d.d., OIB 38182927268, Aleja Kralja Zvonimira 1,42000 Varaždin</item>
      <item>HRVATSKI ZAVOD ZA ZDRAVSTVENO OSIGURANJE, OIB 02958272670, Trg E. Kvaternika 2,40000 Čakovec</item>
      <item>MOZAIK KNJIGA društvo s ograničenom odgovornošću za nakladničku djelatnost, OIB 57010186553</item>
      <item>PRIMA SOLVENT društvo s ograničenom odgovornošću za financijsko posredovanje, zastupanje i usluge, OIB 35029956158</item>
      <item>INKASO.HR d.o.o. za naplatu potraživanja, OIB 82925459345, L. Jagera 5,31000 Osijek</item>
      <item>HRVATSKA POŠTANSKA BANKA, dioničko društvo, OIB 87939104217</item>
      <item>PRIVREDNA BANKA ZAGREB - DIONIČKO DRUŠTVO, OIB 02535697732</item>
      <item>Mercator - H d.o.o., OIB 18458216879</item>
      <item>PRIVREDNA BANKA ZAGREB - DIONIČKO DRUŠTVO, OIB 02535697732</item>
      <item>ISKON INTERNET d.d. za informatiku i telekomunikacije, OIB 36779353407</item>
      <item>HT d.dl., OIB 81793146560</item>
      <item>NOVI-NET, društvo s ograničenom odgovornošću za trgovinu i usluge, OIB 94529108289, Merhatovec 5,40313 Merhatovec</item>
      <item>CROATIA zdravstveno osiguranje dioničko društvo, OIB 45302812775</item>
      <item>Financijska agencija, OIB 85821130368</item>
      <item>Putnička agencija "Express-tours" vl. Tihomir Kokolek, OIB 92415294899, Zagrebačka 87,40000 Čakovec</item>
      <item>RBA Bad Radkersburg - Kloch eGen, OIB 42678741814, Halbenrainer Strasse 2,Bad Radkersburg</item>
      <item>B2  KAPITAL d.o.o. za poslovne usluge, OIB 57509775367, Radnička cesta 41,10000 Zagreb</item>
    </izvorni_sadrzaj>
    <derivirana_varijabla naziv="DomainObject.Predmet.SudioniciListAdressOIB_1">
      <item>Petra Rosić, OIB 26926996560, Josipa Bedekovića 8,40000 Čakovec</item>
      <item>CROATIA osiguranje d.d., OIB 26187994862, Obala kneza Branimira 20,23000 Zadar</item>
      <item>Utilium d.o.o. trgovina i usluge, OIB 62767157304, Grana 39/1,42220 Grana</item>
      <item>J&amp;T banka d.d., OIB 38182927268, Aleja Kralja Zvonimira 1,42000 Varaždin</item>
      <item>HRVATSKI ZAVOD ZA ZDRAVSTVENO OSIGURANJE, OIB 02958272670, Trg E. Kvaternika 2,40000 Čakovec</item>
      <item>MOZAIK KNJIGA društvo s ograničenom odgovornošću za nakladničku djelatnost, OIB 57010186553</item>
      <item>PRIMA SOLVENT društvo s ograničenom odgovornošću za financijsko posredovanje, zastupanje i usluge, OIB 35029956158</item>
      <item>INKASO.HR d.o.o. za naplatu potraživanja, OIB 82925459345, L. Jagera 5,31000 Osijek</item>
      <item>HRVATSKA POŠTANSKA BANKA, dioničko društvo, OIB 87939104217</item>
      <item>PRIVREDNA BANKA ZAGREB - DIONIČKO DRUŠTVO, OIB 02535697732</item>
      <item>Mercator - H d.o.o., OIB 18458216879</item>
      <item>PRIVREDNA BANKA ZAGREB - DIONIČKO DRUŠTVO, OIB 02535697732</item>
      <item>ISKON INTERNET d.d. za informatiku i telekomunikacije, OIB 36779353407</item>
      <item>HT d.dl., OIB 81793146560</item>
      <item>NOVI-NET, društvo s ograničenom odgovornošću za trgovinu i usluge, OIB 94529108289, Merhatovec 5,40313 Merhatovec</item>
      <item>CROATIA zdravstveno osiguranje dioničko društvo, OIB 45302812775</item>
      <item>Financijska agencija, OIB 85821130368</item>
      <item>Putnička agencija "Express-tours" vl. Tihomir Kokolek, OIB 92415294899, Zagrebačka 87,40000 Čakovec</item>
      <item>RBA Bad Radkersburg - Kloch eGen, OIB 42678741814, Halbenrainer Strasse 2,Bad Radkersburg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26926996560</item>
      <item>, OIB 26187994862</item>
      <item>, OIB 62767157304</item>
      <item>, OIB 38182927268</item>
      <item>, OIB 02958272670</item>
      <item>, OIB 57010186553</item>
      <item>, OIB 35029956158</item>
      <item>, OIB 82925459345</item>
      <item>, OIB 87939104217</item>
      <item>, OIB 02535697732</item>
      <item>, OIB 18458216879</item>
      <item>, OIB 02535697732</item>
      <item>, OIB 36779353407</item>
      <item>, OIB 81793146560</item>
      <item>, OIB 94529108289</item>
      <item>, OIB 45302812775</item>
      <item>, OIB 85821130368</item>
      <item>, OIB 92415294899</item>
      <item>, OIB 42678741814</item>
      <item>, OIB 57509775367</item>
    </izvorni_sadrzaj>
    <derivirana_varijabla naziv="DomainObject.Predmet.SudioniciListNazivOIB_1">
      <item>, OIB 26926996560</item>
      <item>, OIB 26187994862</item>
      <item>, OIB 62767157304</item>
      <item>, OIB 38182927268</item>
      <item>, OIB 02958272670</item>
      <item>, OIB 57010186553</item>
      <item>, OIB 35029956158</item>
      <item>, OIB 82925459345</item>
      <item>, OIB 87939104217</item>
      <item>, OIB 02535697732</item>
      <item>, OIB 18458216879</item>
      <item>, OIB 02535697732</item>
      <item>, OIB 36779353407</item>
      <item>, OIB 81793146560</item>
      <item>, OIB 94529108289</item>
      <item>, OIB 45302812775</item>
      <item>, OIB 85821130368</item>
      <item>, OIB 92415294899</item>
      <item>, OIB 42678741814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C55E5A-07BB-42BD-AAED-C4F57E91F4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332</properties:Words>
  <properties:Characters>1710</properties:Characters>
  <properties:Lines>69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2018-08-23T10:27:00Z</dcterms:created>
  <dc:creator>Mirjana Mlinarić</dc:creator>
  <cp:lastModifiedBy>Ana Katanec</cp:lastModifiedBy>
  <cp:lastPrinted>2018-08-23T12:43:00Z</cp:lastPrinted>
  <dcterms:modified xmlns:xsi="http://www.w3.org/2001/XMLSchema-instance" xsi:type="dcterms:W3CDTF">2018-08-27T11:48:00Z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(Sp-4-17 Petra Rosić- Rješenje ispravak rješenja.docx)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