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8e64" w14:paraId="7428e6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E778D1">
        <w:t>65</w:t>
      </w:r>
      <w:r w:rsidR="006F1F66">
        <w:t>6</w:t>
      </w:r>
      <w:r w:rsidR="00E778D1">
        <w:t>7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6F1F66">
        <w:t>656</w:t>
      </w:r>
      <w:r w:rsidR="00E778D1">
        <w:t>7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E778D1" w:rsidRPr="009267DD">
        <w:t>DRUGI PROJEKT društvo s ograničenom odgovornošću za trgovinu i usluge</w:t>
      </w:r>
      <w:r w:rsidR="00E778D1">
        <w:t xml:space="preserve">, Zagreb (Grad Zagreb), </w:t>
      </w:r>
      <w:proofErr w:type="spellStart"/>
      <w:r w:rsidR="00E778D1">
        <w:t>Babonićeva</w:t>
      </w:r>
      <w:proofErr w:type="spellEnd"/>
      <w:r w:rsidR="00E778D1">
        <w:t xml:space="preserve"> </w:t>
      </w:r>
      <w:proofErr w:type="spellStart"/>
      <w:r w:rsidR="00E778D1">
        <w:t>95</w:t>
      </w:r>
      <w:proofErr w:type="spellEnd"/>
      <w:r w:rsidR="00E778D1">
        <w:t xml:space="preserve">, OIB: </w:t>
      </w:r>
      <w:proofErr w:type="spellStart"/>
      <w:r w:rsidR="00E778D1" w:rsidRPr="007F4F8F">
        <w:t>29116483294</w:t>
      </w:r>
      <w:proofErr w:type="spellEnd"/>
      <w:r w:rsidR="001273D2">
        <w:t>.</w:t>
      </w:r>
      <w:r w:rsidR="00F75FBE">
        <w:t xml:space="preserve"> </w:t>
      </w:r>
      <w:r w:rsidR="0013196D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E778D1">
        <w:t>4.327.662,</w:t>
      </w:r>
      <w:proofErr w:type="spellStart"/>
      <w:r w:rsidR="00E778D1">
        <w:t>39</w:t>
      </w:r>
      <w:r w:rsidR="00440570">
        <w:t>kn</w:t>
      </w:r>
      <w:proofErr w:type="spellEnd"/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96E3D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6567</izvorni_sadrzaj>
    <derivirana_varijabla naziv="DomainObject.Predmet.Broj_1">6567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St-6567/2015</izvorni_sadrzaj>
    <derivirana_varijabla naziv="DomainObject.Predmet.OznakaBroj_1">St-6567/2015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PROJEKT d.o.o. zastupanog po punomoćniku Sandro Lugar</izvorni_sadrzaj>
    <derivirana_varijabla naziv="DomainObject.Predmet.ProtustrankaFormated_1">  DRUGI PROJEKT d.o.o. zastupanog po punomoćniku Sandro Lugar</derivirana_varijabla>
  </DomainObject.Predmet.ProtustrankaFormated>
  <DomainObject.Predmet.ProtustrankaFormatedOIB>
    <izvorni_sadrzaj>  DRUGI PROJEKT d.o.o., OIB 29116483294 zastupanog po punomoćniku Sandro Lugar</izvorni_sadrzaj>
    <derivirana_varijabla naziv="DomainObject.Predmet.ProtustrankaFormatedOIB_1">  DRUGI PROJEKT d.o.o., OIB 29116483294 zastupanog po punomoćniku Sandro Lugar</derivirana_varijabla>
  </DomainObject.Predmet.ProtustrankaFormatedOIB>
  <DomainObject.Predmet.ProtustrankaFormatedWithAdress>
    <izvorni_sadrzaj> DRUGI PROJEKT d.o.o., Babonićeva 95, 10000 Zagreb zastupanog po punomoćniku Sandro Lugar</izvorni_sadrzaj>
    <derivirana_varijabla naziv="DomainObject.Predmet.ProtustrankaFormatedWithAdress_1"> DRUGI PROJEKT d.o.o., Babonićeva 95, 10000 Zagreb zastupanog po punomoćniku Sandro Lugar</derivirana_varijabla>
  </DomainObject.Predmet.ProtustrankaFormatedWithAdress>
  <DomainObject.Predmet.ProtustrankaFormatedWithAdressOIB>
    <izvorni_sadrzaj> DRUGI PROJEKT d.o.o., OIB 29116483294, Babonićeva 95, 10000 Zagreb zastupanog po punomoćniku Sandro Lugar</izvorni_sadrzaj>
    <derivirana_varijabla naziv="DomainObject.Predmet.ProtustrankaFormatedWithAdressOIB_1"> DRUGI PROJEKT d.o.o., OIB 29116483294, Babonićeva 95, 10000 Zagreb zastupanog po punomoćniku Sandro Lugar</derivirana_varijabla>
  </DomainObject.Predmet.ProtustrankaFormatedWithAdressOIB>
  <DomainObject.Predmet.ProtustrankaWithAdress>
    <izvorni_sadrzaj>DRUGI PROJEKT d.o.o. Babonićeva 95, 10000 Zagreb</izvorni_sadrzaj>
    <derivirana_varijabla naziv="DomainObject.Predmet.ProtustrankaWithAdress_1">DRUGI PROJEKT d.o.o. Babonićeva 95, 10000 Zagreb</derivirana_varijabla>
  </DomainObject.Predmet.ProtustrankaWithAdress>
  <DomainObject.Predmet.ProtustrankaWithAdressOIB>
    <izvorni_sadrzaj>DRUGI PROJEKT d.o.o., OIB 29116483294, Babonićeva 95, 10000 Zagreb</izvorni_sadrzaj>
    <derivirana_varijabla naziv="DomainObject.Predmet.ProtustrankaWithAdressOIB_1">DRUGI PROJEKT d.o.o., OIB 29116483294, Babonićeva 95, 10000 Zagreb</derivirana_varijabla>
  </DomainObject.Predmet.ProtustrankaWithAdressOIB>
  <DomainObject.Predmet.ProtustrankaNazivFormated>
    <izvorni_sadrzaj>DRUGI PROJEKT d.o.o.</izvorni_sadrzaj>
    <derivirana_varijabla naziv="DomainObject.Predmet.ProtustrankaNazivFormated_1">DRUGI PROJEKT d.o.o.</derivirana_varijabla>
  </DomainObject.Predmet.ProtustrankaNazivFormated>
  <DomainObject.Predmet.ProtustrankaNazivFormatedOIB>
    <izvorni_sadrzaj>DRUGI PROJEKT d.o.o., OIB 29116483294</izvorni_sadrzaj>
    <derivirana_varijabla naziv="DomainObject.Predmet.ProtustrankaNazivFormatedOIB_1">DRUGI PROJEKT d.o.o., OIB 29116483294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PROJEKT d.o.o. zastupanog po punomoćniku Sandro Lugar</item>
    </izvorni_sadrzaj>
    <derivirana_varijabla naziv="DomainObject.Predmet.ProtuStrankaListFormated_1">
      <item>DRUGI PROJEKT d.o.o. zastupanog po punomoćniku Sandro Lugar</item>
    </derivirana_varijabla>
  </DomainObject.Predmet.ProtuStrankaListFormated>
  <DomainObject.Predmet.ProtuStrankaListFormatedOIB>
    <izvorni_sadrzaj>
      <item>DRUGI PROJEKT d.o.o., OIB 29116483294 zastupanog po punomoćniku Sandro Lugar</item>
    </izvorni_sadrzaj>
    <derivirana_varijabla naziv="DomainObject.Predmet.ProtuStrankaListFormatedOIB_1">
      <item>DRUGI PROJEKT d.o.o., OIB 29116483294 zastupanog po punomoćniku Sandro Lugar</item>
    </derivirana_varijabla>
  </DomainObject.Predmet.ProtuStrankaListFormatedOIB>
  <DomainObject.Predmet.ProtuStrankaListFormatedWithAdress>
    <izvorni_sadrzaj>
      <item>DRUGI PROJEKT d.o.o., Babonićeva 95, 10000 Zagreb zastupanog po punomoćniku Sandro Lugar</item>
    </izvorni_sadrzaj>
    <derivirana_varijabla naziv="DomainObject.Predmet.ProtuStrankaListFormatedWithAdress_1">
      <item>DRUGI PROJEKT d.o.o., Babonićeva 95, 10000 Zagreb zastupanog po punomoćniku Sandro Lugar</item>
    </derivirana_varijabla>
  </DomainObject.Predmet.ProtuStrankaListFormatedWithAdress>
  <DomainObject.Predmet.ProtuStrankaListFormatedWithAdressOIB>
    <izvorni_sadrzaj>
      <item>DRUGI PROJEKT d.o.o., OIB 29116483294, Babonićeva 95, 10000 Zagreb zastupanog po punomoćniku Sandro Lugar</item>
    </izvorni_sadrzaj>
    <derivirana_varijabla naziv="DomainObject.Predmet.ProtuStrankaListFormatedWithAdressOIB_1">
      <item>DRUGI PROJEKT d.o.o., OIB 29116483294, Babonićeva 95, 10000 Zagreb zastupanog po punomoćniku Sandro Lugar</item>
    </derivirana_varijabla>
  </DomainObject.Predmet.ProtuStrankaListFormatedWithAdressOIB>
  <DomainObject.Predmet.ProtuStrankaListNazivFormated>
    <izvorni_sadrzaj>
      <item>DRUGI PROJEKT d.o.o.</item>
    </izvorni_sadrzaj>
    <derivirana_varijabla naziv="DomainObject.Predmet.ProtuStrankaListNazivFormated_1">
      <item>DRUGI PROJEKT d.o.o.</item>
    </derivirana_varijabla>
  </DomainObject.Predmet.ProtuStrankaListNazivFormated>
  <DomainObject.Predmet.ProtuStrankaListNazivFormatedOIB>
    <izvorni_sadrzaj>
      <item>DRUGI PROJEKT d.o.o., OIB 29116483294</item>
    </izvorni_sadrzaj>
    <derivirana_varijabla naziv="DomainObject.Predmet.ProtuStrankaListNazivFormatedOIB_1">
      <item>DRUGI PROJEKT d.o.o., OIB 29116483294</item>
    </derivirana_varijabla>
  </DomainObject.Predmet.ProtuStrankaListNazivFormatedOIB>
  <DomainObject.Predmet.OstaliListFormated>
    <izvorni_sadrzaj>
      <item>Sandro Lugar punomoćnik sudionika u postupku DRUGI PROJEKT d.o.o.</item>
    </izvorni_sadrzaj>
    <derivirana_varijabla naziv="DomainObject.Predmet.OstaliListFormated_1">
      <item>Sandro Lugar punomoćnik sudionika u postupku DRUGI PROJEKT d.o.o.</item>
    </derivirana_varijabla>
  </DomainObject.Predmet.OstaliListFormated>
  <DomainObject.Predmet.OstaliListFormatedOIB>
    <izvorni_sadrzaj>
      <item>Sandro Lugar, OIB 35140878685 punomoćnik sudionika u postupku DRUGI PROJEKT d.o.o.</item>
    </izvorni_sadrzaj>
    <derivirana_varijabla naziv="DomainObject.Predmet.OstaliListFormatedOIB_1">
      <item>Sandro Lugar, OIB 35140878685 punomoćnik sudionika u postupku DRUGI PROJEKT d.o.o.</item>
    </derivirana_varijabla>
  </DomainObject.Predmet.OstaliListFormatedOIB>
  <DomainObject.Predmet.OstaliListFormatedWithAdress>
    <izvorni_sadrzaj>
      <item>Sandro Lugar, Velikopoljska Ulica 12b, 10010 Veliko Polje punomoćnik sudionika u postupku DRUGI PROJEKT d.o.o.</item>
    </izvorni_sadrzaj>
    <derivirana_varijabla naziv="DomainObject.Predmet.OstaliListFormatedWithAdress_1">
      <item>Sandro Lugar, Velikopoljska Ulica 12b, 10010 Veliko Polje punomoćnik sudionika u postupku DRUGI PROJEKT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DRUGI PROJEKT d.o.o.</item>
    </izvorni_sadrzaj>
    <derivirana_varijabla naziv="DomainObject.Predmet.OstaliListFormatedWithAdressOIB_1">
      <item>Sandro Lugar, OIB 35140878685, Velikopoljska Ulica 12b, 10010 Veliko Polje punomoćnik sudionika u postupku DRUGI PROJEKT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PROJEKT d.o.o.</izvorni_sadrzaj>
    <derivirana_varijabla naziv="DomainObject.Predmet.ProtustrankaIDrugi_1">DRUGI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PROJEKT d.o.o., OIB 29116483294, Babonićeva 95, 10000 Zagreb</izvorni_sadrzaj>
    <derivirana_varijabla naziv="DomainObject.Predmet.ProtustrankaIDrugiAdressOIB_1">DRUGI PROJEKT d.o.o., OIB 29116483294,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PROJEKT d.o.o.</item>
      <item>Sandro Lugar</item>
    </izvorni_sadrzaj>
    <derivirana_varijabla naziv="DomainObject.Predmet.SudioniciListNaziv_1">
      <item>FINA Regionalni centar Zagreb</item>
      <item>DRUGI PROJEKT d.o.o.</item>
      <item>Sandro Lugar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izvorni_sadrzaj>
    <derivirana_varijabla naziv="DomainObject.Predmet.SudioniciListAdressOIB_1"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29116483294</item>
      <item>, OIB 35140878685</item>
    </izvorni_sadrzaj>
    <derivirana_varijabla naziv="DomainObject.Predmet.SudioniciListNazivOIB_1">
      <item>, OIB 85821130368</item>
      <item>, OIB 29116483294</item>
      <item>, OIB 35140878685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1499</properties:Characters>
  <properties:Lines>43</properties:Lines>
  <properties:Paragraphs>18</properties:Paragraphs>
  <properties:TotalTime>782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2016-03-04T07:14:00Z</cp:lastPrinted>
  <dcterms:modified xmlns:xsi="http://www.w3.org/2001/XMLSchema-instance" xsi:type="dcterms:W3CDTF">2016-03-04T07:17:00Z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