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695e" w14:paraId="0dc695e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D5F35">
        <w:rPr>
          <w:rFonts w:hAnsi="Times New Roman" w:ascii="Times New Roman"/>
          <w:color w:val="auto"/>
          <w:sz w:val="24"/>
          <w:szCs w:val="24"/>
          <w:lang w:val="hr-HR"/>
        </w:rPr>
        <w:t>4315/16-13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r w:rsidR="00833602">
        <w:rPr>
          <w:szCs w:val="24"/>
        </w:rPr>
        <w:t>INDUSTROMONTAŽA EURO d. o. o., Zagreb, Veslačka 2, OIB 24877281823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83360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8336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833602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INDUSTROMONTAŽA EURO d.</w:t>
      </w:r>
      <w:r w:rsidR="00833602" w:rsidRPr="00833602">
        <w:rPr>
          <w:color w:val="auto"/>
          <w:szCs w:val="24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o.</w:t>
      </w:r>
      <w:r w:rsidR="00833602" w:rsidRPr="00833602">
        <w:rPr>
          <w:color w:val="auto"/>
          <w:szCs w:val="24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o., Zagreb, Veslačka 2, OIB 24877281823</w:t>
      </w: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83360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71FB" w:rsidRPr="00833602">
        <w:rPr>
          <w:rFonts w:hAnsi="Times New Roman" w:ascii="Times New Roman"/>
          <w:color w:val="auto"/>
          <w:sz w:val="24"/>
          <w:szCs w:val="24"/>
          <w:lang w:val="hr-HR"/>
        </w:rPr>
        <w:t>Mirjana Dujmović, Zagreb, Božidara Magovca 48, OIB 30711927799.</w:t>
      </w:r>
    </w:p>
    <w:p w:rsidRDefault="00E2213A" w:rsidP="00E2213A" w:rsidR="00E2213A" w:rsidRPr="0083360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INDUSTROMONTAŽA EURO d.</w:t>
      </w:r>
      <w:r w:rsidR="00833602" w:rsidRPr="00833602">
        <w:rPr>
          <w:color w:val="auto"/>
          <w:szCs w:val="24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o.</w:t>
      </w:r>
      <w:r w:rsidR="00833602" w:rsidRPr="00833602">
        <w:rPr>
          <w:color w:val="auto"/>
          <w:szCs w:val="24"/>
        </w:rPr>
        <w:t xml:space="preserve"> </w:t>
      </w:r>
      <w:r w:rsidR="00833602" w:rsidRPr="00833602">
        <w:rPr>
          <w:rFonts w:hAnsi="Times New Roman" w:ascii="Times New Roman"/>
          <w:color w:val="auto"/>
          <w:sz w:val="24"/>
          <w:szCs w:val="24"/>
        </w:rPr>
        <w:t>o., Zagreb, Veslačka 2, OIB 24877281823</w:t>
      </w:r>
      <w:r w:rsidR="002C1868" w:rsidRPr="00833602">
        <w:rPr>
          <w:rFonts w:hAnsi="Times New Roman" w:ascii="Times New Roman"/>
          <w:color w:val="auto"/>
          <w:sz w:val="24"/>
          <w:szCs w:val="24"/>
        </w:rPr>
        <w:t>.</w:t>
      </w: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3360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će se na e-oglasnoj </w:t>
      </w: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>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33602" w:rsidP="00833602" w:rsidR="0083360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833602" w:rsidP="00833602" w:rsidR="008336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1524 dana u ukupnom iznosu od 1.560.389,46  kn.</w:t>
      </w:r>
    </w:p>
    <w:p w:rsidRDefault="00833602" w:rsidP="00833602" w:rsidR="008336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833602" w:rsidP="00833602" w:rsidR="0083360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29. svibnja 2016.</w:t>
      </w:r>
    </w:p>
    <w:p w:rsidRDefault="00937537" w:rsidP="00080798" w:rsidR="000807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33602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St-4315/16-6 od 10. veljače 2017.  pokrenut prethodni postupak radi utvrđivanja uvjeta za otvaranje stečajnog postupka. </w:t>
      </w:r>
      <w:r w:rsidR="0008079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AF3ACB" w:rsidP="00AF3ACB" w:rsidR="00AF3AC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18. svibnja 2017.,  nije pristupio zakonski zastupnik dužnika niti je postupio po nalogu suda.</w:t>
      </w:r>
    </w:p>
    <w:p w:rsidRDefault="00AF3ACB" w:rsidP="00AF3ACB" w:rsidR="00AF3AC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20. veljače 2017. proizlazi da  dužnik ima evidentirane neizvršene osnove za plaćanje u neprekinutom razdoblju od 2059 dana u iznosu od 1.677.977,34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F3ACB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AF3ACB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AF3ACB">
        <w:rPr>
          <w:rFonts w:hAnsi="Times New Roman" w:ascii="Times New Roman"/>
          <w:color w:val="auto"/>
          <w:sz w:val="24"/>
          <w:szCs w:val="24"/>
          <w:lang w:val="hr-HR"/>
        </w:rPr>
        <w:t>9.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51D2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51D2E" w:rsidP="00AB7A2F" w:rsidR="00F51D2E" w:rsidRPr="00F51D2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51D2E" w:rsidP="00995CE9" w:rsidR="00F51D2E" w:rsidRPr="00F51D2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51D2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51D2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51D2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080798">
      <w:rPr>
        <w:rFonts w:hAnsi="Verdana" w:ascii="Verdana"/>
        <w:color w:val="auto"/>
        <w:sz w:val="22"/>
        <w:szCs w:val="22"/>
      </w:rPr>
      <w:t>4</w:t>
    </w:r>
    <w:r w:rsidR="00ED5F35">
      <w:rPr>
        <w:rFonts w:hAnsi="Verdana" w:ascii="Verdana"/>
        <w:color w:val="auto"/>
        <w:sz w:val="22"/>
        <w:szCs w:val="22"/>
      </w:rPr>
      <w:t>315</w:t>
    </w:r>
    <w:r w:rsidR="005417D2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3ACB"/>
    <w:rsid w:val="00AF7F42"/>
    <w:rsid w:val="00B02C62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D5F35"/>
    <w:rsid w:val="00EE5873"/>
    <w:rsid w:val="00F13953"/>
    <w:rsid w:val="00F44270"/>
    <w:rsid w:val="00F4760E"/>
    <w:rsid w:val="00F517D6"/>
    <w:rsid w:val="00F51D2E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D2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D2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D2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D2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2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D2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D2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D2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4315</izvorni_sadrzaj>
    <derivirana_varijabla naziv="DomainObject.Predmet.Broj_1">4315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St-4315/2016</izvorni_sadrzaj>
    <derivirana_varijabla naziv="DomainObject.Predmet.OznakaBroj_1">St-4315/2016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INDUSTROMONTAŽA EURO d.o.o. zastupanog po punomoćniku Zvjezdan Milković</izvorni_sadrzaj>
    <derivirana_varijabla naziv="DomainObject.Predmet.ProtustrankaFormated_1">  INDUSTROMONTAŽA EURO d.o.o. zastupanog po punomoćniku Zvjezdan Milković</derivirana_varijabla>
  </DomainObject.Predmet.ProtustrankaFormated>
  <DomainObject.Predmet.ProtustrankaFormatedOIB>
    <izvorni_sadrzaj>  INDUSTROMONTAŽA EURO d.o.o., OIB 24877281823 zastupanog po punomoćniku Zvjezdan Milković</izvorni_sadrzaj>
    <derivirana_varijabla naziv="DomainObject.Predmet.ProtustrankaFormatedOIB_1">  INDUSTROMONTAŽA EURO d.o.o., OIB 24877281823 zastupanog po punomoćniku Zvjezdan Milković</derivirana_varijabla>
  </DomainObject.Predmet.ProtustrankaFormatedOIB>
  <DomainObject.Predmet.ProtustrankaFormatedWithAdress>
    <izvorni_sadrzaj> INDUSTROMONTAŽA EURO d.o.o., Veslačka 2, 10000 Zagreb zastupanog po punomoćniku Zvjezdan Milković</izvorni_sadrzaj>
    <derivirana_varijabla naziv="DomainObject.Predmet.ProtustrankaFormatedWithAdress_1"> INDUSTROMONTAŽA EURO d.o.o., Veslačka 2, 10000 Zagreb zastupanog po punomoćniku Zvjezdan Milković</derivirana_varijabla>
  </DomainObject.Predmet.ProtustrankaFormatedWithAdress>
  <DomainObject.Predmet.ProtustrankaFormatedWithAdressOIB>
    <izvorni_sadrzaj> INDUSTROMONTAŽA EURO d.o.o., OIB 24877281823, Veslačka 2, 10000 Zagreb zastupanog po punomoćniku Zvjezdan Milković</izvorni_sadrzaj>
    <derivirana_varijabla naziv="DomainObject.Predmet.ProtustrankaFormatedWithAdressOIB_1"> INDUSTROMONTAŽA EURO d.o.o., OIB 24877281823, Veslačka 2, 10000 Zagreb zastupanog po punomoćniku Zvjezdan Milković</derivirana_varijabla>
  </DomainObject.Predmet.ProtustrankaFormatedWithAdressOIB>
  <DomainObject.Predmet.ProtustrankaWithAdress>
    <izvorni_sadrzaj>INDUSTROMONTAŽA EURO d.o.o. Veslačka 2, 10000 Zagreb</izvorni_sadrzaj>
    <derivirana_varijabla naziv="DomainObject.Predmet.ProtustrankaWithAdress_1">INDUSTROMONTAŽA EURO d.o.o. Veslačka 2, 10000 Zagreb</derivirana_varijabla>
  </DomainObject.Predmet.ProtustrankaWithAdress>
  <DomainObject.Predmet.ProtustrankaWithAdressOIB>
    <izvorni_sadrzaj>INDUSTROMONTAŽA EURO d.o.o., OIB 24877281823, Veslačka 2, 10000 Zagreb</izvorni_sadrzaj>
    <derivirana_varijabla naziv="DomainObject.Predmet.ProtustrankaWithAdressOIB_1">INDUSTROMONTAŽA EURO d.o.o., OIB 24877281823, Veslačka 2, 10000 Zagreb</derivirana_varijabla>
  </DomainObject.Predmet.ProtustrankaWithAdressOIB>
  <DomainObject.Predmet.ProtustrankaNazivFormated>
    <izvorni_sadrzaj>INDUSTROMONTAŽA EURO d.o.o.</izvorni_sadrzaj>
    <derivirana_varijabla naziv="DomainObject.Predmet.ProtustrankaNazivFormated_1">INDUSTROMONTAŽA EURO d.o.o.</derivirana_varijabla>
  </DomainObject.Predmet.ProtustrankaNazivFormated>
  <DomainObject.Predmet.ProtustrankaNazivFormatedOIB>
    <izvorni_sadrzaj>INDUSTROMONTAŽA EURO d.o.o., OIB 24877281823</izvorni_sadrzaj>
    <derivirana_varijabla naziv="DomainObject.Predmet.ProtustrankaNazivFormatedOIB_1">INDUSTROMONTAŽA EURO d.o.o., OIB 24877281823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Zvjezdan Milković; vjerovnici</izvorni_sadrzaj>
    <derivirana_varijabla naziv="DomainObject.Predmet.StrankaFormated_1">  FINA Regionalni centar Zagreb; Zvjezdan Milković; vjerovnici</derivirana_varijabla>
  </DomainObject.Predmet.StrankaFormated>
  <DomainObject.Predmet.StrankaFormatedOIB>
    <izvorni_sadrzaj>  FINA Regionalni centar Zagreb, OIB 85821130368; Zvjezdan Milković, OIB 73282007426; vjerovnici</izvorni_sadrzaj>
    <derivirana_varijabla naziv="DomainObject.Predmet.StrankaFormatedOIB_1">  FINA Regionalni centar Zagreb, OIB 85821130368; Zvjezdan Milković, OIB 73282007426; vjerovnici</derivirana_varijabla>
  </DomainObject.Predmet.StrankaFormatedOIB>
  <DomainObject.Predmet.StrankaFormatedWithAdress>
    <izvorni_sadrzaj> FINA Regionalni centar Zagreb, Trg svibanjskih žrtava 1995. br. 1, 10000 Zagreb; Zvjezdan Milković, Dobrilovićeva 4, 10000 Zagreb; vjerovnici</izvorni_sadrzaj>
    <derivirana_varijabla naziv="DomainObject.Predmet.StrankaFormatedWithAdress_1"> FINA Regionalni centar Zagreb, Trg svibanjskih žrtava 1995. br. 1, 10000 Zagreb; Zvjezdan Milković, Dobrilovićeva 4, 10000 Zagreb; vjerovnici</derivirana_varijabla>
  </DomainObject.Predmet.StrankaFormatedWithAdress>
  <DomainObject.Predmet.StrankaFormatedWithAdressOIB>
    <izvorni_sadrzaj> FINA Regionalni centar Zagreb, OIB 85821130368, Trg svibanjskih žrtava 1995. br. 1, 10000 Zagreb; Zvjezdan Milković, OIB 73282007426, Dobrilovićeva 4, 10000 Zagreb; vjerovnici</izvorni_sadrzaj>
    <derivirana_varijabla naziv="DomainObject.Predmet.StrankaFormatedWithAdressOIB_1"> FINA Regionalni centar Zagreb, OIB 85821130368, Trg svibanjskih žrtava 1995. br. 1, 10000 Zagreb; Zvjezdan Milković, OIB 73282007426, Dobrilovićeva 4, 10000 Zagreb; vjerovnici</derivirana_varijabla>
  </DomainObject.Predmet.StrankaFormatedWithAdressOIB>
  <DomainObject.Predmet.StrankaWithAdress>
    <izvorni_sadrzaj>FINA Regionalni centar Zagreb Trg svibanjskih žrtava 1995. br. 1,10000 Zagreb,Zvjezdan Milković Dobrilovićeva 4,10000 Zagreb,vjerovnici </izvorni_sadrzaj>
    <derivirana_varijabla naziv="DomainObject.Predmet.StrankaWithAdress_1">FINA Regionalni centar Zagreb Trg svibanjskih žrtava 1995. br. 1,10000 Zagreb,Zvjezdan Milković Dobrilovićeva 4,10000 Zagreb,vjerovnici </derivirana_varijabla>
  </DomainObject.Predmet.StrankaWithAdress>
  <DomainObject.Predmet.StrankaWithAdressOIB>
    <izvorni_sadrzaj>FINA Regionalni centar Zagreb, OIB 85821130368, Trg svibanjskih žrtava 1995. br. 1,10000 Zagreb,Zvjezdan Milković, OIB 73282007426, Dobrilovićeva 4,10000 Zagreb,vjerovnici</izvorni_sadrzaj>
    <derivirana_varijabla naziv="DomainObject.Predmet.StrankaWithAdressOIB_1">FINA Regionalni centar Zagreb, OIB 85821130368, Trg svibanjskih žrtava 1995. br. 1,10000 Zagreb,Zvjezdan Milković, OIB 73282007426, Dobrilovićeva 4,10000 Zagreb,vjerovnici</derivirana_varijabla>
  </DomainObject.Predmet.StrankaWithAdressOIB>
  <DomainObject.Predmet.StrankaNazivFormated>
    <izvorni_sadrzaj>FINA Regionalni centar Zagreb,Zvjezdan Milković,vjerovnici</izvorni_sadrzaj>
    <derivirana_varijabla naziv="DomainObject.Predmet.StrankaNazivFormated_1">FINA Regionalni centar Zagreb,Zvjezdan Milković,vjerovnici</derivirana_varijabla>
  </DomainObject.Predmet.StrankaNazivFormated>
  <DomainObject.Predmet.StrankaNazivFormatedOIB>
    <izvorni_sadrzaj>FINA Regionalni centar Zagreb, OIB 85821130368,Zvjezdan Milković, OIB 73282007426,vjerovnici</izvorni_sadrzaj>
    <derivirana_varijabla naziv="DomainObject.Predmet.StrankaNazivFormatedOIB_1">FINA Regionalni centar Zagreb, OIB 85821130368,Zvjezdan Milković, OIB 73282007426,vjerovnici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Zvjezdan Milković</item>
      <item>vjerovnici</item>
    </izvorni_sadrzaj>
    <derivirana_varijabla naziv="DomainObject.Predmet.StrankaListFormated_1">
      <item>FINA Regionalni centar Zagreb</item>
      <item>Zvjezdan Milković</item>
      <item>vjerovnici</item>
    </derivirana_varijabla>
  </DomainObject.Predmet.StrankaListFormated>
  <DomainObject.Predmet.StrankaListFormatedOIB>
    <izvorni_sadrzaj>
      <item>FINA Regionalni centar Zagreb, OIB 85821130368</item>
      <item>Zvjezdan Milković, OIB 73282007426</item>
      <item>vjerovnici</item>
    </izvorni_sadrzaj>
    <derivirana_varijabla naziv="DomainObject.Predmet.StrankaListFormatedOIB_1">
      <item>FINA Regionalni centar Zagreb, OIB 85821130368</item>
      <item>Zvjezdan Milković, OIB 73282007426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Zvjezdan Milković, Dobrilovićeva 4, 10000 Zagreb</item>
      <item>vjerovnici</item>
    </izvorni_sadrzaj>
    <derivirana_varijabla naziv="DomainObject.Predmet.StrankaListFormatedWithAdress_1">
      <item>FINA Regionalni centar Zagreb, Trg svibanjskih žrtava 1995. br. 1, 10000 Zagreb</item>
      <item>Zvjezdan Milković, Dobrilovićeva 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Zvjezdan Milković, OIB 73282007426, Dobrilovićeva 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Zvjezdan Milković, OIB 73282007426, Dobrilovićeva 4, 10000 Zagreb</item>
      <item>vjerovnici</item>
    </derivirana_varijabla>
  </DomainObject.Predmet.StrankaListFormatedWithAdressOIB>
  <DomainObject.Predmet.StrankaListNazivFormated>
    <izvorni_sadrzaj>
      <item>FINA Regionalni centar Zagreb</item>
      <item>Zvjezdan Milković</item>
      <item>vjerovnici</item>
    </izvorni_sadrzaj>
    <derivirana_varijabla naziv="DomainObject.Predmet.StrankaListNazivFormated_1">
      <item>FINA Regionalni centar Zagreb</item>
      <item>Zvjezdan Milković</item>
      <item>vjerovnici</item>
    </derivirana_varijabla>
  </DomainObject.Predmet.StrankaListNazivFormated>
  <DomainObject.Predmet.StrankaListNazivFormatedOIB>
    <izvorni_sadrzaj>
      <item>FINA Regionalni centar Zagreb, OIB 85821130368</item>
      <item>Zvjezdan Milković, OIB 73282007426</item>
      <item>vjerovnici</item>
    </izvorni_sadrzaj>
    <derivirana_varijabla naziv="DomainObject.Predmet.StrankaListNazivFormatedOIB_1">
      <item>FINA Regionalni centar Zagreb, OIB 85821130368</item>
      <item>Zvjezdan Milković, OIB 73282007426</item>
      <item>vjerovnici</item>
    </derivirana_varijabla>
  </DomainObject.Predmet.StrankaListNazivFormatedOIB>
  <DomainObject.Predmet.ProtuStrankaListFormated>
    <izvorni_sadrzaj>
      <item>INDUSTROMONTAŽA EURO d.o.o. zastupanog po punomoćniku Zvjezdan Milković</item>
    </izvorni_sadrzaj>
    <derivirana_varijabla naziv="DomainObject.Predmet.ProtuStrankaListFormated_1">
      <item>INDUSTROMONTAŽA EURO d.o.o. zastupanog po punomoćniku Zvjezdan Milković</item>
    </derivirana_varijabla>
  </DomainObject.Predmet.ProtuStrankaListFormated>
  <DomainObject.Predmet.ProtuStrankaListFormatedOIB>
    <izvorni_sadrzaj>
      <item>INDUSTROMONTAŽA EURO d.o.o., OIB 24877281823 zastupanog po punomoćniku Zvjezdan Milković</item>
    </izvorni_sadrzaj>
    <derivirana_varijabla naziv="DomainObject.Predmet.ProtuStrankaListFormatedOIB_1">
      <item>INDUSTROMONTAŽA EURO d.o.o., OIB 24877281823 zastupanog po punomoćniku Zvjezdan Milković</item>
    </derivirana_varijabla>
  </DomainObject.Predmet.ProtuStrankaListFormatedOIB>
  <DomainObject.Predmet.ProtuStrankaListFormatedWithAdress>
    <izvorni_sadrzaj>
      <item>INDUSTROMONTAŽA EURO d.o.o., Veslačka 2, 10000 Zagreb zastupanog po punomoćniku Zvjezdan Milković</item>
    </izvorni_sadrzaj>
    <derivirana_varijabla naziv="DomainObject.Predmet.ProtuStrankaListFormatedWithAdress_1">
      <item>INDUSTROMONTAŽA EURO d.o.o., Veslačka 2, 10000 Zagreb zastupanog po punomoćniku Zvjezdan Milković</item>
    </derivirana_varijabla>
  </DomainObject.Predmet.ProtuStrankaListFormatedWithAdress>
  <DomainObject.Predmet.ProtuStrankaListFormatedWithAdressOIB>
    <izvorni_sadrzaj>
      <item>INDUSTROMONTAŽA EURO d.o.o., OIB 24877281823, Veslačka 2, 10000 Zagreb zastupanog po punomoćniku Zvjezdan Milković</item>
    </izvorni_sadrzaj>
    <derivirana_varijabla naziv="DomainObject.Predmet.ProtuStrankaListFormatedWithAdressOIB_1">
      <item>INDUSTROMONTAŽA EURO d.o.o., OIB 24877281823, Veslačka 2, 10000 Zagreb zastupanog po punomoćniku Zvjezdan Milković</item>
    </derivirana_varijabla>
  </DomainObject.Predmet.ProtuStrankaListFormatedWithAdressOIB>
  <DomainObject.Predmet.ProtuStrankaListNazivFormated>
    <izvorni_sadrzaj>
      <item>INDUSTROMONTAŽA EURO d.o.o.</item>
    </izvorni_sadrzaj>
    <derivirana_varijabla naziv="DomainObject.Predmet.ProtuStrankaListNazivFormated_1">
      <item>INDUSTROMONTAŽA EURO d.o.o.</item>
    </derivirana_varijabla>
  </DomainObject.Predmet.ProtuStrankaListNazivFormated>
  <DomainObject.Predmet.ProtuStrankaListNazivFormatedOIB>
    <izvorni_sadrzaj>
      <item>INDUSTROMONTAŽA EURO d.o.o., OIB 24877281823</item>
    </izvorni_sadrzaj>
    <derivirana_varijabla naziv="DomainObject.Predmet.ProtuStrankaListNazivFormatedOIB_1">
      <item>INDUSTROMONTAŽA EURO d.o.o., OIB 24877281823</item>
    </derivirana_varijabla>
  </DomainObject.Predmet.ProtuStrankaListNazivFormatedOIB>
  <DomainObject.Predmet.OstaliListFormated>
    <izvorni_sadrzaj>
      <item>Zvjezdan Milković punomoćnik sudionika u postupku INDUSTROMONTAŽA EURO d.o.o.</item>
      <item>Mirjana Dujmović</item>
    </izvorni_sadrzaj>
    <derivirana_varijabla naziv="DomainObject.Predmet.OstaliListFormated_1">
      <item>Zvjezdan Milković punomoćnik sudionika u postupku INDUSTROMONTAŽA EURO d.o.o.</item>
      <item>Mirjana Dujmović</item>
    </derivirana_varijabla>
  </DomainObject.Predmet.OstaliListFormated>
  <DomainObject.Predmet.OstaliListFormatedOIB>
    <izvorni_sadrzaj>
      <item>Zvjezdan Milković, OIB 73282007426 punomoćnik sudionika u postupku INDUSTROMONTAŽA EURO d.o.o.</item>
      <item>Mirjana Dujmović, OIB 30711927799</item>
    </izvorni_sadrzaj>
    <derivirana_varijabla naziv="DomainObject.Predmet.OstaliListFormatedOIB_1">
      <item>Zvjezdan Milković, OIB 73282007426 punomoćnik sudionika u postupku INDUSTROMONTAŽA EURO d.o.o.</item>
      <item>Mirjana Dujmović, OIB 30711927799</item>
    </derivirana_varijabla>
  </DomainObject.Predmet.OstaliListFormatedOIB>
  <DomainObject.Predmet.OstaliListFormatedWithAdress>
    <izvorni_sadrzaj>
      <item>Zvjezdan Milković, Dobrilovićeva 4, 10000 Zagreb punomoćnik sudionika u postupku INDUSTROMONTAŽA EURO d.o.o.</item>
      <item>Mirjana Dujmović, Božidara Magovca 48, 10000 Zagreb</item>
    </izvorni_sadrzaj>
    <derivirana_varijabla naziv="DomainObject.Predmet.OstaliListFormatedWithAdress_1">
      <item>Zvjezdan Milković, Dobrilovićeva 4, 10000 Zagreb punomoćnik sudionika u postupku INDUSTROMONTAŽA EURO d.o.o.</item>
      <item>Mirjana Dujmović, Božidara Magovca 48, 10000 Zagreb</item>
    </derivirana_varijabla>
  </DomainObject.Predmet.OstaliListFormatedWithAdress>
  <DomainObject.Predmet.OstaliListFormatedWithAdressOIB>
    <izvorni_sadrzaj>
      <item>Zvjezdan Milković, OIB 73282007426, Dobrilovićeva 4, 10000 Zagreb punomoćnik sudionika u postupku INDUSTROMONTAŽA EURO d.o.o.</item>
      <item>Mirjana Dujmović, OIB 30711927799, Božidara Magovca 48, 10000 Zagreb</item>
    </izvorni_sadrzaj>
    <derivirana_varijabla naziv="DomainObject.Predmet.OstaliListFormatedWithAdressOIB_1">
      <item>Zvjezdan Milković, OIB 73282007426, Dobrilovićeva 4, 10000 Zagreb punomoćnik sudionika u postupku INDUSTROMONTAŽA EURO d.o.o.</item>
      <item>Mirjana Dujmović, OIB 30711927799, Božidara Magovca 48, 10000 Zagreb</item>
    </derivirana_varijabla>
  </DomainObject.Predmet.OstaliListFormatedWithAdressOIB>
  <DomainObject.Predmet.OstaliListNazivFormated>
    <izvorni_sadrzaj>
      <item>Zvjezdan Milković</item>
      <item>Mirjana Dujmović</item>
    </izvorni_sadrzaj>
    <derivirana_varijabla naziv="DomainObject.Predmet.OstaliListNazivFormated_1">
      <item>Zvjezdan Milković</item>
      <item>Mirjana Dujmović</item>
    </derivirana_varijabla>
  </DomainObject.Predmet.OstaliListNazivFormated>
  <DomainObject.Predmet.OstaliListNazivFormatedOIB>
    <izvorni_sadrzaj>
      <item>Zvjezdan Milković, OIB 73282007426</item>
      <item>Mirjana Dujmović, OIB 30711927799</item>
    </izvorni_sadrzaj>
    <derivirana_varijabla naziv="DomainObject.Predmet.OstaliListNazivFormatedOIB_1">
      <item>Zvjezdan Milković, OIB 73282007426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INDUSTROMONTAŽA EURO d.o.o.</izvorni_sadrzaj>
    <derivirana_varijabla naziv="DomainObject.Predmet.ProtustrankaIDrugi_1">INDUSTROMONTAŽA EURO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INDUSTROMONTAŽA EURO d.o.o., OIB 24877281823, Veslačka 2, 10000 Zagreb</izvorni_sadrzaj>
    <derivirana_varijabla naziv="DomainObject.Predmet.ProtustrankaIDrugiAdressOIB_1">INDUSTROMONTAŽA EURO d.o.o., OIB 24877281823,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INDUSTROMONTAŽA EURO d.o.o.</item>
      <item>Zvjezdan Milković</item>
      <item>vjerovnici</item>
      <item>Zvjezdan Milković</item>
      <item>Mirjana Dujmović</item>
    </izvorni_sadrzaj>
    <derivirana_varijabla naziv="DomainObject.Predmet.SudioniciListNaziv_1">
      <item>FINA Regionalni centar Zagreb</item>
      <item>INDUSTROMONTAŽA EURO d.o.o.</item>
      <item>Zvjezdan Milković</item>
      <item>vjerovnici</item>
      <item>Zvjezdan Milković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vjerovnici</item>
      <item>Zvjezdan Milković, OIB 73282007426, Dobrilovićeva 4,10000 Zagreb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br. 1,10000 Zagreb</item>
      <item>INDUSTROMONTAŽA EURO d.o.o., OIB 24877281823, Veslačka 2,10000 Zagreb</item>
      <item>Zvjezdan Milković, OIB 73282007426, Dobrilovićeva 4,10000 Zagreb</item>
      <item>vjerovnici</item>
      <item>Zvjezdan Milković, OIB 73282007426, Dobrilovićeva 4,10000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24877281823</item>
      <item>, OIB 73282007426</item>
      <item>, OIB null</item>
      <item>, OIB 73282007426</item>
      <item>, OIB 30711927799</item>
    </izvorni_sadrzaj>
    <derivirana_varijabla naziv="DomainObject.Predmet.SudioniciListNazivOIB_1">
      <item>, OIB 85821130368</item>
      <item>, OIB 24877281823</item>
      <item>, OIB 73282007426</item>
      <item>, OIB null</item>
      <item>, OIB 73282007426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3428</properties:Characters>
  <properties:Lines>79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2017-08-18T08:46:00Z</dcterms:created>
  <dc:creator>ksvajger</dc:creator>
  <cp:lastModifiedBy>Kristina Švajger</cp:lastModifiedBy>
  <cp:lastPrinted>2017-08-18T08:49:00Z</cp:lastPrinted>
  <dcterms:modified xmlns:xsi="http://www.w3.org/2001/XMLSchema-instance" xsi:type="dcterms:W3CDTF">2017-08-18T08:49:00Z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