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934f" w14:paraId="adb934f" w:rsidRDefault="00644F67" w:rsidP="00644F67" w:rsidR="00644F67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644F67" w:rsidP="00644F67" w:rsidR="00644F67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644F67" w:rsidP="00644F67" w:rsidR="00644F67" w:rsidRPr="004D3099">
      <w:r w:rsidRPr="004D3099">
        <w:t xml:space="preserve"> TRGOVAČKI SUD U PAZINU</w:t>
      </w:r>
    </w:p>
    <w:p w:rsidRDefault="00644F67" w:rsidP="00644F67" w:rsidR="00644F67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St-139</w:t>
      </w:r>
      <w:r w:rsidRPr="004D3099">
        <w:t>/1</w:t>
      </w:r>
      <w:r>
        <w:t>7</w:t>
      </w:r>
      <w:r w:rsidRPr="004D3099">
        <w:t>-</w:t>
      </w:r>
      <w:r>
        <w:t>20</w:t>
      </w:r>
    </w:p>
    <w:p w:rsidRDefault="00644F67" w:rsidP="00644F67" w:rsidR="00644F67">
      <w:pPr>
        <w:jc w:val="both"/>
      </w:pPr>
    </w:p>
    <w:p w:rsidRDefault="00644F67" w:rsidP="00644F67" w:rsidR="00644F67" w:rsidRPr="004D3099">
      <w:pPr>
        <w:jc w:val="both"/>
      </w:pPr>
    </w:p>
    <w:p w:rsidRDefault="00644F67" w:rsidP="00644F67" w:rsidR="00644F67">
      <w:pPr>
        <w:jc w:val="center"/>
      </w:pPr>
      <w:r w:rsidRPr="004D3099">
        <w:t>R E P U B L I K A   H R V A T S K A</w:t>
      </w:r>
    </w:p>
    <w:p w:rsidRDefault="00644F67" w:rsidP="00644F67" w:rsidR="00644F67" w:rsidRPr="004D3099">
      <w:pPr>
        <w:jc w:val="center"/>
      </w:pPr>
    </w:p>
    <w:p w:rsidRDefault="00644F67" w:rsidP="00644F67" w:rsidR="00644F67" w:rsidRPr="004D3099">
      <w:pPr>
        <w:jc w:val="center"/>
      </w:pPr>
      <w:r w:rsidRPr="004D3099">
        <w:t>R J E Š E N J E</w:t>
      </w:r>
    </w:p>
    <w:p w:rsidRDefault="00644F67" w:rsidP="00644F67" w:rsidR="00644F67">
      <w:pPr>
        <w:jc w:val="both"/>
      </w:pPr>
    </w:p>
    <w:p w:rsidRDefault="00644F67" w:rsidP="00644F67" w:rsidR="00644F67" w:rsidRPr="004D3099">
      <w:pPr>
        <w:jc w:val="both"/>
      </w:pPr>
    </w:p>
    <w:p w:rsidRDefault="00644F67" w:rsidP="00644F67" w:rsidR="00644F67" w:rsidRPr="00294B6C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Pr="003E3FF4">
        <w:t>Stečajnom masom iza LUKA FORUM d.o.o. u stečaju, Rijeka, Markovići 21, OIB: 04797027151</w:t>
      </w:r>
      <w:r w:rsidRPr="009F3674">
        <w:t xml:space="preserve">, </w:t>
      </w:r>
      <w:r>
        <w:t xml:space="preserve">5. srpnja 2017. </w:t>
      </w:r>
    </w:p>
    <w:p w:rsidRDefault="00644F67" w:rsidP="00644F67" w:rsidR="00644F67" w:rsidRPr="00294B6C">
      <w:pPr>
        <w:jc w:val="both"/>
      </w:pPr>
    </w:p>
    <w:p w:rsidRDefault="00644F67" w:rsidP="00644F67" w:rsidR="00644F67" w:rsidRPr="004D3099">
      <w:pPr>
        <w:jc w:val="center"/>
      </w:pPr>
      <w:r w:rsidRPr="004D3099">
        <w:t>r i j e š i o  j e</w:t>
      </w:r>
    </w:p>
    <w:p w:rsidRDefault="00644F67" w:rsidP="00644F67" w:rsidR="00644F67" w:rsidRPr="004D3099">
      <w:pPr>
        <w:jc w:val="both"/>
      </w:pPr>
    </w:p>
    <w:p w:rsidRDefault="00644F67" w:rsidP="00644F67" w:rsidR="00644F67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>aju se vjerovnici nižih isplatnih redova da u roku od 3</w:t>
      </w:r>
      <w:r w:rsidRPr="004D3099">
        <w:t xml:space="preserve">0 dana od dana objave ovog rješenja na mrežnoj stranici e-Oglasna ploča Trgovačkog suda u Pazinu, prijave svoje tražbine na adresu stečajnog upravitelja </w:t>
      </w:r>
      <w:r w:rsidR="00AB3829" w:rsidRPr="0095670F">
        <w:t>Gordan</w:t>
      </w:r>
      <w:r w:rsidR="00AB3829">
        <w:t>a</w:t>
      </w:r>
      <w:r w:rsidR="00AB3829" w:rsidRPr="0095670F">
        <w:t xml:space="preserve"> Blagojević</w:t>
      </w:r>
      <w:r w:rsidR="00AB3829">
        <w:t>a</w:t>
      </w:r>
      <w:r w:rsidR="00AB3829" w:rsidRPr="0095670F">
        <w:t xml:space="preserve">, Rijeka, Markovići 21,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Stečajnog zakona (Narodne novine br. 71/15, 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644F67" w:rsidP="00644F67" w:rsidR="00644F67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 w:rsidR="00AB3829">
        <w:t xml:space="preserve"> poziv na broj 64 5045-48752-139</w:t>
      </w:r>
      <w:r w:rsidRPr="00DA176A">
        <w:t>201</w:t>
      </w:r>
      <w:r>
        <w:t>7</w:t>
      </w:r>
      <w:r w:rsidRPr="00DA176A">
        <w:t>.</w:t>
      </w:r>
    </w:p>
    <w:p w:rsidRDefault="00644F67" w:rsidP="00644F67" w:rsidR="00644F67" w:rsidRPr="004D3099">
      <w:pPr>
        <w:jc w:val="both"/>
      </w:pPr>
      <w:r w:rsidRPr="004D3099">
        <w:t xml:space="preserve"> </w:t>
      </w:r>
    </w:p>
    <w:p w:rsidRDefault="00644F67" w:rsidP="00644F67" w:rsidR="00644F67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644F67" w:rsidP="00644F67" w:rsidR="00644F67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644F67" w:rsidP="00644F67" w:rsidR="00644F67">
      <w:pPr>
        <w:jc w:val="both"/>
      </w:pPr>
      <w:r w:rsidRPr="004D3099">
        <w:tab/>
      </w:r>
      <w:r>
        <w:tab/>
      </w:r>
    </w:p>
    <w:p w:rsidRDefault="00644F67" w:rsidP="00644F67" w:rsidR="00644F67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644F67" w:rsidP="00644F67" w:rsidR="00644F67" w:rsidRPr="008B2467">
      <w:pPr>
        <w:jc w:val="center"/>
      </w:pPr>
    </w:p>
    <w:p w:rsidRDefault="00130265" w:rsidP="00644F67" w:rsidR="00644F67" w:rsidRPr="00E25754">
      <w:pPr>
        <w:jc w:val="center"/>
      </w:pPr>
      <w:r>
        <w:t>28</w:t>
      </w:r>
      <w:r w:rsidR="00644F67">
        <w:t>. rujna 2017. u 1</w:t>
      </w:r>
      <w:r>
        <w:t>3</w:t>
      </w:r>
      <w:r w:rsidR="00644F67" w:rsidRPr="00E25754">
        <w:t>:</w:t>
      </w:r>
      <w:r>
        <w:t>30</w:t>
      </w:r>
      <w:r w:rsidR="00644F67" w:rsidRPr="00E25754">
        <w:t xml:space="preserve"> sati,</w:t>
      </w:r>
    </w:p>
    <w:p w:rsidRDefault="00644F67" w:rsidP="00644F67" w:rsidR="00644F67" w:rsidRPr="00E25754">
      <w:pPr>
        <w:jc w:val="center"/>
      </w:pPr>
      <w:r w:rsidRPr="00E25754">
        <w:t>sudnica broj 5,</w:t>
      </w:r>
    </w:p>
    <w:p w:rsidRDefault="00644F67" w:rsidP="00644F67" w:rsidR="00644F67" w:rsidRPr="00E25754">
      <w:pPr>
        <w:jc w:val="center"/>
      </w:pPr>
      <w:r w:rsidRPr="00E25754">
        <w:t xml:space="preserve">u Trgovačkom sudu u Pazinu, Dršćevka 1. </w:t>
      </w:r>
    </w:p>
    <w:p w:rsidRDefault="00644F67" w:rsidP="00644F67" w:rsidR="00644F67" w:rsidRPr="00E25754"/>
    <w:p w:rsidRDefault="00644F67" w:rsidP="00644F67" w:rsidR="00644F67" w:rsidRPr="00E25754">
      <w:pPr>
        <w:jc w:val="both"/>
      </w:pPr>
      <w:r w:rsidRPr="00E25754">
        <w:tab/>
      </w:r>
      <w:r>
        <w:t>IV</w:t>
      </w:r>
      <w:r w:rsidRPr="00E25754">
        <w:t>.</w:t>
      </w:r>
      <w:r w:rsidRPr="00E25754">
        <w:tab/>
      </w:r>
      <w:r>
        <w:t>Skupština vjerovnika, na kojoj će stečajni upravitelj podnijeti izvješće o stanju stečajne mase i tijeku stečajnog postupka,</w:t>
      </w:r>
      <w:r w:rsidRPr="00E25754">
        <w:t xml:space="preserve"> određuje se za dan </w:t>
      </w:r>
    </w:p>
    <w:p w:rsidRDefault="00644F67" w:rsidP="00644F67" w:rsidR="00644F67" w:rsidRPr="00E25754">
      <w:pPr>
        <w:jc w:val="center"/>
      </w:pPr>
    </w:p>
    <w:p w:rsidRDefault="00130265" w:rsidP="00644F67" w:rsidR="00644F67" w:rsidRPr="00E25754">
      <w:pPr>
        <w:jc w:val="center"/>
      </w:pPr>
      <w:r>
        <w:t>28</w:t>
      </w:r>
      <w:r w:rsidR="00644F67">
        <w:t>. rujna 2017</w:t>
      </w:r>
      <w:r w:rsidR="00644F67" w:rsidRPr="00E25754">
        <w:t>. u 1</w:t>
      </w:r>
      <w:r>
        <w:t>3</w:t>
      </w:r>
      <w:r w:rsidR="00644F67" w:rsidRPr="00E25754">
        <w:t>:</w:t>
      </w:r>
      <w:r>
        <w:t>4</w:t>
      </w:r>
      <w:r w:rsidR="00644F67">
        <w:t>0</w:t>
      </w:r>
      <w:r w:rsidR="00644F67" w:rsidRPr="00E25754">
        <w:t xml:space="preserve"> sati</w:t>
      </w:r>
    </w:p>
    <w:p w:rsidRDefault="00644F67" w:rsidP="00644F67" w:rsidR="00644F67" w:rsidRPr="008B2467">
      <w:pPr>
        <w:jc w:val="center"/>
      </w:pPr>
      <w:r w:rsidRPr="00E25754">
        <w:t>sudnica broj 5</w:t>
      </w:r>
    </w:p>
    <w:p w:rsidRDefault="00644F67" w:rsidP="00644F67" w:rsidR="00644F67" w:rsidRPr="008B2467">
      <w:pPr>
        <w:jc w:val="center"/>
      </w:pPr>
      <w:r w:rsidRPr="008B2467">
        <w:t>u Trgovačkom sudu u Pazinu, Dršćevka 1.</w:t>
      </w:r>
    </w:p>
    <w:p w:rsidRDefault="00644F67" w:rsidP="00644F67" w:rsidR="00644F67">
      <w:pPr>
        <w:jc w:val="both"/>
      </w:pPr>
    </w:p>
    <w:p w:rsidRDefault="00644F67" w:rsidP="00644F67" w:rsidR="00644F67">
      <w:pPr>
        <w:jc w:val="both"/>
      </w:pPr>
    </w:p>
    <w:p w:rsidRDefault="00644F67" w:rsidP="00644F67" w:rsidR="00644F67" w:rsidRPr="004D3099">
      <w:pPr>
        <w:jc w:val="both"/>
      </w:pPr>
    </w:p>
    <w:p w:rsidRDefault="00644F67" w:rsidP="00644F67" w:rsidR="00644F67" w:rsidRPr="004D3099">
      <w:pPr>
        <w:jc w:val="center"/>
      </w:pPr>
      <w:r w:rsidRPr="004D3099">
        <w:t>Obrazloženje</w:t>
      </w:r>
    </w:p>
    <w:p w:rsidRDefault="00644F67" w:rsidP="00644F67" w:rsidR="00644F67" w:rsidRPr="004D3099">
      <w:pPr>
        <w:jc w:val="both"/>
      </w:pPr>
    </w:p>
    <w:p w:rsidRDefault="00644F67" w:rsidP="00644F67" w:rsidR="00644F67" w:rsidRPr="004D3099">
      <w:pPr>
        <w:jc w:val="both"/>
      </w:pPr>
      <w:r>
        <w:tab/>
        <w:t>Temeljem odredbe čl. 257. st. 5. i 6. SZ-a (NN 71/15) pozvani su vjerovnici nižih isplatnih redova ovog stečajnog dužnika prijaviti tražbine. U prijavi takvih tražbina treba naznačiti da se radi o tražbini nižeg isplatnog reda i redno mjesto na koje vjerovnik ima pravo</w:t>
      </w:r>
      <w:r w:rsidRPr="004D3099">
        <w:t>.</w:t>
      </w:r>
      <w:r>
        <w:t xml:space="preserve"> Prijavu tražbine podnesenu nakon isteka roka za prijavljivanje sud će odbaciti rješenjem.</w:t>
      </w:r>
    </w:p>
    <w:p w:rsidRDefault="00644F67" w:rsidP="00644F67" w:rsidR="00644F67">
      <w:pPr>
        <w:jc w:val="both"/>
      </w:pPr>
      <w:r w:rsidRPr="004D3099">
        <w:tab/>
      </w:r>
    </w:p>
    <w:p w:rsidRDefault="00644F67" w:rsidP="00644F67" w:rsidR="00644F67" w:rsidRPr="004D3099">
      <w:pPr>
        <w:jc w:val="both"/>
      </w:pPr>
    </w:p>
    <w:p w:rsidRDefault="00644F67" w:rsidP="00644F67" w:rsidR="00644F67" w:rsidRPr="004D3099">
      <w:pPr>
        <w:jc w:val="center"/>
      </w:pPr>
      <w:r w:rsidRPr="004D3099">
        <w:t>U Pazi</w:t>
      </w:r>
      <w:r>
        <w:t>nu</w:t>
      </w:r>
      <w:r w:rsidRPr="00E25754">
        <w:t xml:space="preserve"> </w:t>
      </w:r>
      <w:r w:rsidR="00AB3829">
        <w:t>5. srpnja</w:t>
      </w:r>
      <w:r>
        <w:t xml:space="preserve"> 2017.</w:t>
      </w:r>
    </w:p>
    <w:p w:rsidRDefault="00644F67" w:rsidP="00644F67" w:rsidR="00644F67" w:rsidRPr="004D3099">
      <w:pPr>
        <w:jc w:val="center"/>
      </w:pPr>
    </w:p>
    <w:p w:rsidRDefault="00644F67" w:rsidP="00644F67" w:rsidR="00644F67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644F67" w:rsidP="00644F67" w:rsidR="00644F67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644F67" w:rsidP="00644F67" w:rsidR="00644F67">
      <w:pPr>
        <w:jc w:val="both"/>
      </w:pPr>
    </w:p>
    <w:p w:rsidRDefault="00644F67" w:rsidP="00644F67" w:rsidR="00644F67">
      <w:pPr>
        <w:jc w:val="both"/>
      </w:pPr>
    </w:p>
    <w:p w:rsidRDefault="00644F67" w:rsidP="00644F67" w:rsidR="00644F67" w:rsidRPr="004D3099">
      <w:pPr>
        <w:jc w:val="both"/>
      </w:pPr>
    </w:p>
    <w:p w:rsidRDefault="00644F67" w:rsidP="00644F67" w:rsidR="00644F67">
      <w:r>
        <w:t>UPUTA O PRAVNOM LIJEKU:</w:t>
      </w:r>
    </w:p>
    <w:p w:rsidRDefault="00644F67" w:rsidP="00644F67" w:rsidR="00644F67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644F67" w:rsidP="00644F67" w:rsidR="00644F67" w:rsidRPr="00E605C9">
      <w:pPr>
        <w:jc w:val="both"/>
      </w:pPr>
    </w:p>
    <w:p w:rsidRDefault="00644F67" w:rsidP="00644F67" w:rsidR="00644F67" w:rsidRPr="004D3099">
      <w:pPr>
        <w:jc w:val="both"/>
      </w:pPr>
      <w:r w:rsidRPr="004D3099">
        <w:t>DNA:</w:t>
      </w:r>
    </w:p>
    <w:p w:rsidRDefault="00644F67" w:rsidP="00644F67" w:rsidR="00644F67" w:rsidRPr="00B61A0B">
      <w:pPr>
        <w:jc w:val="both"/>
      </w:pPr>
      <w:r w:rsidRPr="00B61A0B">
        <w:t xml:space="preserve">- stečajnom upravitelju </w:t>
      </w:r>
      <w:r w:rsidR="00AB3829" w:rsidRPr="0095670F">
        <w:t>Gordan</w:t>
      </w:r>
      <w:r w:rsidR="00AB3829">
        <w:t>u</w:t>
      </w:r>
      <w:r w:rsidR="00AB3829" w:rsidRPr="0095670F">
        <w:t xml:space="preserve"> Blagojević</w:t>
      </w:r>
      <w:r w:rsidR="00AB3829">
        <w:t>u</w:t>
      </w:r>
      <w:r w:rsidR="00AB3829" w:rsidRPr="0095670F">
        <w:t>, Rijeka, Markovići 21</w:t>
      </w:r>
      <w:r w:rsidRPr="00B61A0B">
        <w:t xml:space="preserve"> </w:t>
      </w:r>
    </w:p>
    <w:p w:rsidRDefault="00644F67" w:rsidP="00644F67" w:rsidR="00644F67">
      <w:pPr>
        <w:jc w:val="both"/>
      </w:pPr>
      <w:r w:rsidRPr="004D3099">
        <w:t>- e-oglasna ploča 8 dana</w:t>
      </w:r>
    </w:p>
    <w:p w:rsidRDefault="00644F67" w:rsidP="00644F67" w:rsidR="00644F67"/>
    <w:p w:rsidRDefault="00644F67" w:rsidP="00644F67" w:rsidR="00644F67"/>
    <w:p w:rsidRDefault="00644F67" w:rsidP="00644F67" w:rsidR="00644F67"/>
    <w:p w:rsidRDefault="00644F67" w:rsidP="00644F67" w:rsidR="00644F67"/>
    <w:p w:rsidRDefault="00DA3F61" w:rsidR="00500701"/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F67" w:rsidP="00644F67" w:rsidR="00644F67">
      <w:r>
        <w:separator/>
      </w:r>
    </w:p>
  </w:endnote>
  <w:endnote w:id="0" w:type="continuationSeparator">
    <w:p w:rsidRDefault="00644F67" w:rsidP="00644F67" w:rsidR="00644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F67" w:rsidP="00644F67" w:rsidR="00644F67">
      <w:r>
        <w:separator/>
      </w:r>
    </w:p>
  </w:footnote>
  <w:footnote w:id="0" w:type="continuationSeparator">
    <w:p w:rsidRDefault="00644F67" w:rsidP="00644F67" w:rsidR="00644F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026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3F6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026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3F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0265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644F67">
      <w:t>Posl.br.: 2 St-139</w:t>
    </w:r>
    <w:r w:rsidR="00644F67" w:rsidRPr="004D3099">
      <w:t>/1</w:t>
    </w:r>
    <w:r w:rsidR="00644F67">
      <w:t>7</w:t>
    </w:r>
    <w:r w:rsidR="00644F67" w:rsidRPr="004D3099">
      <w:t>-</w:t>
    </w:r>
    <w:r w:rsidR="00644F67">
      <w:t>20</w:t>
    </w:r>
  </w:p>
  <w:p w:rsidRDefault="00DA3F61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0265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F67"/>
    <w:rsid w:val="00130265"/>
    <w:rsid w:val="00554328"/>
    <w:rsid w:val="00644F67"/>
    <w:rsid w:val="00985388"/>
    <w:rsid w:val="00AB3829"/>
    <w:rsid w:val="00DA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4F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44F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44F6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44F67"/>
  </w:style>
  <w:style w:styleId="Tekstbalonia" w:type="paragraph">
    <w:name w:val="Balloon Text"/>
    <w:basedOn w:val="Normal"/>
    <w:link w:val="TekstbaloniaChar"/>
    <w:uiPriority w:val="99"/>
    <w:semiHidden/>
    <w:unhideWhenUsed/>
    <w:rsid w:val="00644F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4F6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4F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4F6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3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F6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F6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F6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F6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4F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44F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44F6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44F67"/>
  </w:style>
  <w:style w:styleId="Tekstbalonia" w:type="paragraph">
    <w:name w:val="Balloon Text"/>
    <w:basedOn w:val="Normal"/>
    <w:link w:val="TekstbaloniaChar"/>
    <w:uiPriority w:val="99"/>
    <w:semiHidden/>
    <w:unhideWhenUsed/>
    <w:rsid w:val="00644F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4F6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4F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4F6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3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F6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F6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F6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F6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naknadnu diobu</izvorni_sadrzaj>
    <derivirana_varijabla naziv="DomainObject.Predmet.Opis_1">novi broj radi prijedloga za 
naknadnu diobu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LUKA FORUM d. o. o. za trgovinu u stečaju</izvorni_sadrzaj>
    <derivirana_varijabla naziv="DomainObject.Predmet.ProtustrankaFormated_1">  Stečajna masa iza LUKA FORUM d. o. o. za trgovinu u stečaju</derivirana_varijabla>
  </DomainObject.Predmet.ProtustrankaFormated>
  <DomainObject.Predmet.ProtustrankaFormatedOIB>
    <izvorni_sadrzaj>  Stečajna masa iza LUKA FORUM d. o. o. za trgovinu u stečaju, OIB 04797027151</izvorni_sadrzaj>
    <derivirana_varijabla naziv="DomainObject.Predmet.ProtustrankaFormatedOIB_1">  Stečajna masa iza LUKA FORUM d. o. o. za trgovinu u stečaju, OIB 04797027151</derivirana_varijabla>
  </DomainObject.Predmet.ProtustrankaFormatedOIB>
  <DomainObject.Predmet.ProtustrankaFormatedWithAdress>
    <izvorni_sadrzaj> Stečajna masa iza LUKA FORUM d. o. o. za trgovinu u stečaju, Markovići 21, 51000 Rijeka</izvorni_sadrzaj>
    <derivirana_varijabla naziv="DomainObject.Predmet.ProtustrankaFormatedWithAdress_1"> Stečajna masa iza LUKA FORUM d. o. o. za trgovinu u stečaju, Markovići 21, 51000 Rijeka</derivirana_varijabla>
  </DomainObject.Predmet.ProtustrankaFormatedWithAdress>
  <DomainObject.Predmet.ProtustrankaFormatedWithAdressOIB>
    <izvorni_sadrzaj> Stečajna masa iza LUKA FORUM d. o. o. za trgovinu u stečaju, OIB 04797027151, Markovići 21, 51000 Rijeka</izvorni_sadrzaj>
    <derivirana_varijabla naziv="DomainObject.Predmet.ProtustrankaFormatedWithAdressOIB_1"> Stečajna masa iza LUKA FORUM d. o. o. za trgovinu u stečaju, OIB 04797027151, Markovići 21, 51000 Rijeka</derivirana_varijabla>
  </DomainObject.Predmet.ProtustrankaFormatedWithAdressOIB>
  <DomainObject.Predmet.ProtustrankaWithAdress>
    <izvorni_sadrzaj>Stečajna masa iza LUKA FORUM d. o. o. za trgovinu u stečaju Markovići 21, 51000 Rijeka</izvorni_sadrzaj>
    <derivirana_varijabla naziv="DomainObject.Predmet.ProtustrankaWithAdress_1">Stečajna masa iza LUKA FORUM d. o. o. za trgovinu u stečaju Markovići 21, 51000 Rijeka</derivirana_varijabla>
  </DomainObject.Predmet.ProtustrankaWithAdress>
  <DomainObject.Predmet.ProtustrankaWithAdressOIB>
    <izvorni_sadrzaj>Stečajna masa iza LUKA FORUM d. o. o. za trgovinu u stečaju, OIB 04797027151, Markovići 21, 51000 Rijeka</izvorni_sadrzaj>
    <derivirana_varijabla naziv="DomainObject.Predmet.ProtustrankaWithAdressOIB_1">Stečajna masa iza LUKA FORUM d. o. o. za trgovinu u stečaju, OIB 04797027151, Markovići 21, 51000 Rijeka</derivirana_varijabla>
  </DomainObject.Predmet.ProtustrankaWithAdressOIB>
  <DomainObject.Predmet.ProtustrankaNazivFormated>
    <izvorni_sadrzaj>Stečajna masa iza LUKA FORUM d. o. o. za trgovinu u stečaju</izvorni_sadrzaj>
    <derivirana_varijabla naziv="DomainObject.Predmet.ProtustrankaNazivFormated_1">Stečajna masa iza LUKA FORUM d. o. o. za trgovinu u stečaju</derivirana_varijabla>
  </DomainObject.Predmet.ProtustrankaNazivFormated>
  <DomainObject.Predmet.ProtustrankaNazivFormatedOIB>
    <izvorni_sadrzaj>Stečajna masa iza LUKA FORUM d. o. o. za trgovinu u stečaju, OIB 04797027151</izvorni_sadrzaj>
    <derivirana_varijabla naziv="DomainObject.Predmet.ProtustrankaNazivFormatedOIB_1">Stečajna masa iza LUKA FORUM d. o. o. za trgovinu u stečaju, OIB 04797027151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DOLENC, LOGATEC, SLOVENIJA</izvorni_sadrzaj>
    <derivirana_varijabla naziv="DomainObject.Predmet.StrankaFormated_1">  ANDREJ DOLENC, LOGATEC, SLOVENIJA</derivirana_varijabla>
  </DomainObject.Predmet.StrankaFormated>
  <DomainObject.Predmet.StrankaFormatedOIB>
    <izvorni_sadrzaj>  ANDREJ DOLENC, LOGATEC, SLOVENIJA</izvorni_sadrzaj>
    <derivirana_varijabla naziv="DomainObject.Predmet.StrankaFormatedOIB_1">  ANDREJ DOLENC, LOGATEC, SLOVENIJA</derivirana_varijabla>
  </DomainObject.Predmet.StrankaFormatedOIB>
  <DomainObject.Predmet.StrankaFormatedWithAdress>
    <izvorni_sadrzaj> ANDREJ DOLENC, LOGATEC, SLOVENIJA, Režiška cesta 28, 0 LOGATEC</izvorni_sadrzaj>
    <derivirana_varijabla naziv="DomainObject.Predmet.StrankaFormatedWithAdress_1"> ANDREJ DOLENC, LOGATEC, SLOVENIJA, Režiška cesta 28, 0 LOGATEC</derivirana_varijabla>
  </DomainObject.Predmet.StrankaFormatedWithAdress>
  <DomainObject.Predmet.StrankaFormatedWithAdressOIB>
    <izvorni_sadrzaj> ANDREJ DOLENC, LOGATEC, SLOVENIJA, Režiška cesta 28, 0 LOGATEC</izvorni_sadrzaj>
    <derivirana_varijabla naziv="DomainObject.Predmet.StrankaFormatedWithAdressOIB_1"> ANDREJ DOLENC, LOGATEC, SLOVENIJA, Režiška cesta 28, 0 LOGATEC</derivirana_varijabla>
  </DomainObject.Predmet.StrankaFormatedWithAdressOIB>
  <DomainObject.Predmet.StrankaWithAdress>
    <izvorni_sadrzaj>ANDREJ DOLENC, LOGATEC, SLOVENIJA Režiška cesta 28,0 LOGATEC</izvorni_sadrzaj>
    <derivirana_varijabla naziv="DomainObject.Predmet.StrankaWithAdress_1">ANDREJ DOLENC, LOGATEC, SLOVENIJA Režiška cesta 28,0 LOGATEC</derivirana_varijabla>
  </DomainObject.Predmet.StrankaWithAdress>
  <DomainObject.Predmet.StrankaWithAdressOIB>
    <izvorni_sadrzaj>ANDREJ DOLENC, LOGATEC, SLOVENIJA, Režiška cesta 28,0 LOGATEC</izvorni_sadrzaj>
    <derivirana_varijabla naziv="DomainObject.Predmet.StrankaWithAdressOIB_1">ANDREJ DOLENC, LOGATEC, SLOVENIJA, Režiška cesta 28,0 LOGATEC</derivirana_varijabla>
  </DomainObject.Predmet.StrankaWithAdressOIB>
  <DomainObject.Predmet.StrankaNazivFormated>
    <izvorni_sadrzaj>ANDREJ DOLENC, LOGATEC, SLOVENIJA</izvorni_sadrzaj>
    <derivirana_varijabla naziv="DomainObject.Predmet.StrankaNazivFormated_1">ANDREJ DOLENC, LOGATEC, SLOVENIJA</derivirana_varijabla>
  </DomainObject.Predmet.StrankaNazivFormated>
  <DomainObject.Predmet.StrankaNazivFormatedOIB>
    <izvorni_sadrzaj>ANDREJ DOLENC, LOGATEC, SLOVENIJA</izvorni_sadrzaj>
    <derivirana_varijabla naziv="DomainObject.Predmet.StrankaNazivFormatedOIB_1">ANDREJ DOLENC, LOGATEC, SLOVENIJA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104.35</izvorni_sadrzaj>
    <derivirana_varijabla naziv="DomainObject.Predmet.TrenutnaVrijednost_1">104.35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ANDREJ DOLENC, LOGATEC, SLOVENIJA</item>
    </izvorni_sadrzaj>
    <derivirana_varijabla naziv="DomainObject.Predmet.StrankaListFormated_1">
      <item>ANDREJ DOLENC, LOGATEC, SLOVENIJA</item>
    </derivirana_varijabla>
  </DomainObject.Predmet.StrankaListFormated>
  <DomainObject.Predmet.StrankaListFormatedOIB>
    <izvorni_sadrzaj>
      <item>ANDREJ DOLENC, LOGATEC, SLOVENIJA</item>
    </izvorni_sadrzaj>
    <derivirana_varijabla naziv="DomainObject.Predmet.StrankaListFormatedOIB_1">
      <item>ANDREJ DOLENC, LOGATEC, SLOVENIJA</item>
    </derivirana_varijabla>
  </DomainObject.Predmet.StrankaListFormatedOIB>
  <DomainObject.Predmet.StrankaListFormatedWithAdress>
    <izvorni_sadrzaj>
      <item>ANDREJ DOLENC, LOGATEC, SLOVENIJA, Režiška cesta 28, 0 LOGATEC</item>
    </izvorni_sadrzaj>
    <derivirana_varijabla naziv="DomainObject.Predmet.StrankaListFormatedWithAdress_1">
      <item>ANDREJ DOLENC, LOGATEC, SLOVENIJA, Režiška cesta 28, 0 LOGATEC</item>
    </derivirana_varijabla>
  </DomainObject.Predmet.StrankaListFormatedWithAdress>
  <DomainObject.Predmet.StrankaListFormatedWithAdressOIB>
    <izvorni_sadrzaj>
      <item>ANDREJ DOLENC, LOGATEC, SLOVENIJA, Režiška cesta 28, 0 LOGATEC</item>
    </izvorni_sadrzaj>
    <derivirana_varijabla naziv="DomainObject.Predmet.StrankaListFormatedWithAdressOIB_1">
      <item>ANDREJ DOLENC, LOGATEC, SLOVENIJA, Režiška cesta 28, 0 LOGATEC</item>
    </derivirana_varijabla>
  </DomainObject.Predmet.StrankaListFormatedWithAdressOIB>
  <DomainObject.Predmet.StrankaListNazivFormated>
    <izvorni_sadrzaj>
      <item>ANDREJ DOLENC, LOGATEC, SLOVENIJA</item>
    </izvorni_sadrzaj>
    <derivirana_varijabla naziv="DomainObject.Predmet.StrankaListNazivFormated_1">
      <item>ANDREJ DOLENC, LOGATEC, SLOVENIJA</item>
    </derivirana_varijabla>
  </DomainObject.Predmet.StrankaListNazivFormated>
  <DomainObject.Predmet.StrankaListNazivFormatedOIB>
    <izvorni_sadrzaj>
      <item>ANDREJ DOLENC, LOGATEC, SLOVENIJA</item>
    </izvorni_sadrzaj>
    <derivirana_varijabla naziv="DomainObject.Predmet.StrankaListNazivFormatedOIB_1">
      <item>ANDREJ DOLENC, LOGATEC, SLOVENIJA</item>
    </derivirana_varijabla>
  </DomainObject.Predmet.StrankaListNazivFormatedOIB>
  <DomainObject.Predmet.ProtuStrankaListFormated>
    <izvorni_sadrzaj>
      <item>Stečajna masa iza LUKA FORUM d. o. o. za trgovinu u stečaju</item>
    </izvorni_sadrzaj>
    <derivirana_varijabla naziv="DomainObject.Predmet.ProtuStrankaListFormated_1">
      <item>Stečajna masa iza LUKA FORUM d. o. o. za trgovinu u stečaju</item>
    </derivirana_varijabla>
  </DomainObject.Predmet.ProtuStrankaListFormated>
  <DomainObject.Predmet.ProtuStrankaListFormatedOIB>
    <izvorni_sadrzaj>
      <item>Stečajna masa iza LUKA FORUM d. o. o. za trgovinu u stečaju, OIB 04797027151</item>
    </izvorni_sadrzaj>
    <derivirana_varijabla naziv="DomainObject.Predmet.ProtuStrankaListFormatedOIB_1">
      <item>Stečajna masa iza LUKA FORUM d. o. o. za trgovinu u stečaju, OIB 04797027151</item>
    </derivirana_varijabla>
  </DomainObject.Predmet.ProtuStrankaListFormatedOIB>
  <DomainObject.Predmet.ProtuStrankaListFormatedWithAdress>
    <izvorni_sadrzaj>
      <item>Stečajna masa iza LUKA FORUM d. o. o. za trgovinu u stečaju, Markovići 21, 51000 Rijeka</item>
    </izvorni_sadrzaj>
    <derivirana_varijabla naziv="DomainObject.Predmet.ProtuStrankaListFormatedWithAdress_1">
      <item>Stečajna masa iza LUKA FORUM d. o. o. za trgovinu u stečaju, Markovići 21, 51000 Rijeka</item>
    </derivirana_varijabla>
  </DomainObject.Predmet.ProtuStrankaListFormatedWithAdress>
  <DomainObject.Predmet.ProtuStrankaListFormatedWithAdressOIB>
    <izvorni_sadrzaj>
      <item>Stečajna masa iza LUKA FORUM d. o. o. za trgovinu u stečaju, OIB 04797027151, Markovići 21, 51000 Rijeka</item>
    </izvorni_sadrzaj>
    <derivirana_varijabla naziv="DomainObject.Predmet.ProtuStrankaListFormatedWithAdressOIB_1">
      <item>Stečajna masa iza LUKA FORUM d. o. o. za trgovinu u stečaju, OIB 04797027151, Markovići 21, 51000 Rijeka</item>
    </derivirana_varijabla>
  </DomainObject.Predmet.ProtuStrankaListFormatedWithAdressOIB>
  <DomainObject.Predmet.ProtuStrankaListNazivFormated>
    <izvorni_sadrzaj>
      <item>Stečajna masa iza LUKA FORUM d. o. o. za trgovinu u stečaju</item>
    </izvorni_sadrzaj>
    <derivirana_varijabla naziv="DomainObject.Predmet.ProtuStrankaListNazivFormated_1">
      <item>Stečajna masa iza LUKA FORUM d. o. o. za trgovinu u stečaju</item>
    </derivirana_varijabla>
  </DomainObject.Predmet.ProtuStrankaListNazivFormated>
  <DomainObject.Predmet.ProtuStrankaListNazivFormatedOIB>
    <izvorni_sadrzaj>
      <item>Stečajna masa iza LUKA FORUM d. o. o. za trgovinu u stečaju, OIB 04797027151</item>
    </izvorni_sadrzaj>
    <derivirana_varijabla naziv="DomainObject.Predmet.ProtuStrankaListNazivFormatedOIB_1">
      <item>Stečajna masa iza LUKA FORUM d. o. o. za trgovinu u stečaju, OIB 04797027151</item>
    </derivirana_varijabla>
  </DomainObject.Predmet.ProtuStrankaListNazivFormatedOIB>
  <DomainObject.Predmet.OstaliListFormated>
    <izvorni_sadrzaj>
      <item>CRNKIĆ GOTOVAC &amp; ERCEG ODVJETNIČKO DRUŠTVO d.o.o. ZAGREB</item>
    </izvorni_sadrzaj>
    <derivirana_varijabla naziv="DomainObject.Predmet.OstaliListFormated_1">
      <item>CRNKIĆ GOTOVAC &amp; ERCEG ODVJETNIČKO DRUŠTVO d.o.o. ZAGREB</item>
    </derivirana_varijabla>
  </DomainObject.Predmet.OstaliListFormated>
  <DomainObject.Predmet.OstaliListFormatedOIB>
    <izvorni_sadrzaj>
      <item>CRNKIĆ GOTOVAC &amp; ERCEG ODVJETNIČKO DRUŠTVO d.o.o. ZAGREB, OIB 36365367841</item>
    </izvorni_sadrzaj>
    <derivirana_varijabla naziv="DomainObject.Predmet.OstaliListFormatedOIB_1">
      <item>CRNKIĆ GOTOVAC &amp; ERCEG ODVJETNIČKO DRUŠTVO d.o.o. ZAGREB, OIB 36365367841</item>
    </derivirana_varijabla>
  </DomainObject.Predmet.OstaliListFormatedOIB>
  <DomainObject.Predmet.OstaliListFormatedWithAdress>
    <izvorni_sadrzaj>
      <item>CRNKIĆ GOTOVAC &amp; ERCEG ODVJETNIČKO DRUŠTVO d.o.o. ZAGREB, Radnička cesta 30, 10000 Zagreb</item>
    </izvorni_sadrzaj>
    <derivirana_varijabla naziv="DomainObject.Predmet.OstaliListFormatedWithAdress_1">
      <item>CRNKIĆ GOTOVAC &amp; ERCEG ODVJETNIČKO DRUŠTVO d.o.o. ZAGREB, Radnička cesta 30, 10000 Zagreb</item>
    </derivirana_varijabla>
  </DomainObject.Predmet.OstaliListFormatedWithAdress>
  <DomainObject.Predmet.OstaliListFormatedWithAdressOIB>
    <izvorni_sadrzaj>
      <item>CRNKIĆ GOTOVAC &amp; ERCEG ODVJETNIČKO DRUŠTVO d.o.o. ZAGREB, OIB 36365367841, Radnička cesta 30, 10000 Zagreb</item>
    </izvorni_sadrzaj>
    <derivirana_varijabla naziv="DomainObject.Predmet.OstaliListFormatedWithAdressOIB_1">
      <item>CRNKIĆ GOTOVAC &amp; ERCEG ODVJETNIČKO DRUŠTVO d.o.o. ZAGREB, OIB 36365367841, Radnička cesta 30, 10000 Zagreb</item>
    </derivirana_varijabla>
  </DomainObject.Predmet.OstaliListFormatedWithAdressOIB>
  <DomainObject.Predmet.OstaliListNazivFormated>
    <izvorni_sadrzaj>
      <item>CRNKIĆ GOTOVAC &amp; ERCEG ODVJETNIČKO DRUŠTVO d.o.o. ZAGREB</item>
    </izvorni_sadrzaj>
    <derivirana_varijabla naziv="DomainObject.Predmet.OstaliListNazivFormated_1">
      <item>CRNKIĆ GOTOVAC &amp; ERCEG ODVJETNIČKO DRUŠTVO d.o.o. ZAGREB</item>
    </derivirana_varijabla>
  </DomainObject.Predmet.OstaliListNazivFormated>
  <DomainObject.Predmet.OstaliListNazivFormatedOIB>
    <izvorni_sadrzaj>
      <item>CRNKIĆ GOTOVAC &amp; ERCEG ODVJETNIČKO DRUŠTVO d.o.o. ZAGREB, OIB 36365367841</item>
    </izvorni_sadrzaj>
    <derivirana_varijabla naziv="DomainObject.Predmet.OstaliListNazivFormatedOIB_1">
      <item>CRNKIĆ GOTOVAC &amp; ERCEG ODVJETNIČKO DRUŠTVO d.o.o. ZAGREB, OIB 36365367841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DOLENC, LOGATEC, SLOVENIJA</izvorni_sadrzaj>
    <derivirana_varijabla naziv="DomainObject.Predmet.StrankaIDrugi_1">ANDREJ DOLENC, LOGATEC, SLOVENIJA</derivirana_varijabla>
  </DomainObject.Predmet.StrankaIDrugi>
  <DomainObject.Predmet.ProtustrankaIDrugi>
    <izvorni_sadrzaj>Stečajna masa iza LUKA FORUM d. o. o. za trgovinu u stečaju</izvorni_sadrzaj>
    <derivirana_varijabla naziv="DomainObject.Predmet.ProtustrankaIDrugi_1">Stečajna masa iza LUKA FORUM d. o. o. za trgovinu u stečaju</derivirana_varijabla>
  </DomainObject.Predmet.ProtustrankaIDrugi>
  <DomainObject.Predmet.StrankaIDrugiAdressOIB>
    <izvorni_sadrzaj>ANDREJ DOLENC, LOGATEC, SLOVENIJA, Režiška cesta 28, 0 LOGATEC</izvorni_sadrzaj>
    <derivirana_varijabla naziv="DomainObject.Predmet.StrankaIDrugiAdressOIB_1">ANDREJ DOLENC, LOGATEC, SLOVENIJA, Režiška cesta 28, 0 LOGATEC</derivirana_varijabla>
  </DomainObject.Predmet.StrankaIDrugiAdressOIB>
  <DomainObject.Predmet.ProtustrankaIDrugiAdressOIB>
    <izvorni_sadrzaj>Stečajna masa iza LUKA FORUM d. o. o. za trgovinu u stečaju, OIB 04797027151, Markovići 21, 51000 Rijeka</izvorni_sadrzaj>
    <derivirana_varijabla naziv="DomainObject.Predmet.ProtustrankaIDrugiAdressOIB_1">Stečajna masa iza LUKA FORUM d. o. o. za trgovinu u stečaju, OIB 04797027151,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LUKA FORUM d. o. o. za trgovinu u stečaju</item>
      <item>ANDREJ DOLENC, LOGATEC, SLOVENIJA</item>
      <item>CRNKIĆ GOTOVAC &amp; ERCEG ODVJETNIČKO DRUŠTVO d.o.o. ZAGREB</item>
    </izvorni_sadrzaj>
    <derivirana_varijabla naziv="DomainObject.Predmet.SudioniciListNaziv_1">
      <item>Stečajna masa iza LUKA FORUM d. o. o. za trgovinu u stečaju</item>
      <item>ANDREJ DOLENC, LOGATEC, SLOVENIJA</item>
      <item>CRNKIĆ GOTOVAC &amp; ERCEG ODVJETNIČKO DRUŠTVO d.o.o. ZAGREB</item>
    </derivirana_varijabla>
  </DomainObject.Predmet.SudioniciListNaziv>
  <DomainObject.Predmet.SudioniciListAdressOIB>
    <izvorni_sadrzaj>
      <item>Stečajna masa iza LUKA FORUM d. o. o. za trgovinu u stečaju, OIB 04797027151, Markovići 21,51000 Rijeka</item>
      <item>ANDREJ DOLENC, LOGATEC, SLOVENIJA, Režiška cesta 28,0 LOGATEC</item>
      <item>CRNKIĆ GOTOVAC &amp; ERCEG ODVJETNIČKO DRUŠTVO d.o.o. ZAGREB, OIB 36365367841, Radnička cesta 30,10000 Zagreb</item>
    </izvorni_sadrzaj>
    <derivirana_varijabla naziv="DomainObject.Predmet.SudioniciListAdressOIB_1">
      <item>Stečajna masa iza LUKA FORUM d. o. o. za trgovinu u stečaju, OIB 04797027151, Markovići 21,51000 Rijeka</item>
      <item>ANDREJ DOLENC, LOGATEC, SLOVENIJA, Režiška cesta 28,0 LOGATEC</item>
      <item>CRNKIĆ GOTOVAC &amp; ERCEG ODVJETNIČKO DRUŠTVO d.o.o. ZAGREB, OIB 36365367841,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04797027151</item>
      <item>, OIB null</item>
      <item>, OIB 36365367841</item>
    </izvorni_sadrzaj>
    <derivirana_varijabla naziv="DomainObject.Predmet.SudioniciListNazivOIB_1">
      <item>, OIB 04797027151</item>
      <item>, OIB null</item>
      <item>, OIB 36365367841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2185</properties:Characters>
  <properties:Lines>76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2017-07-05T11:22:00Z</dcterms:created>
  <dc:creator>Jasmina Matika</dc:creator>
  <cp:lastModifiedBy>Jasmina Matika</cp:lastModifiedBy>
  <dcterms:modified xmlns:xsi="http://www.w3.org/2001/XMLSchema-instance" xsi:type="dcterms:W3CDTF">2017-07-05T11:31:00Z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