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c519c" w14:paraId="61c519c" w:rsidRDefault="00014724" w:rsidP="00014724" w:rsidR="00014724" w:rsidRPr="00014724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  </w:t>
      </w:r>
      <w:r w:rsidRPr="00014724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4724">
        <w:rPr>
          <w:rFonts w:cs="Times New Roman" w:hAnsi="Times New Roman" w:ascii="Times New Roman"/>
          <w:bCs/>
          <w:sz w:val="24"/>
          <w:szCs w:val="24"/>
        </w:rPr>
        <w:tab/>
      </w:r>
      <w:r w:rsidRPr="00014724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014724" w:rsidP="00014724" w:rsidR="00014724" w:rsidRPr="0001472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14724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014724" w:rsidP="00014724" w:rsidR="00014724" w:rsidRPr="0001472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14724">
        <w:rPr>
          <w:rFonts w:cs="Times New Roman" w:hAnsi="Times New Roman" w:ascii="Times New Roman"/>
          <w:sz w:val="24"/>
          <w:szCs w:val="24"/>
          <w:lang w:val="pt-BR"/>
        </w:rPr>
        <w:t>TRGOVA</w:t>
      </w:r>
      <w:r w:rsidRPr="00014724">
        <w:rPr>
          <w:rFonts w:cs="Times New Roman" w:hAnsi="Times New Roman" w:ascii="Times New Roman"/>
          <w:sz w:val="24"/>
          <w:szCs w:val="24"/>
        </w:rPr>
        <w:t>Č</w:t>
      </w:r>
      <w:r w:rsidRPr="00014724">
        <w:rPr>
          <w:rFonts w:cs="Times New Roman" w:hAnsi="Times New Roman" w:ascii="Times New Roman"/>
          <w:sz w:val="24"/>
          <w:szCs w:val="24"/>
          <w:lang w:val="pt-BR"/>
        </w:rPr>
        <w:t>KI SUD U VARA</w:t>
      </w:r>
      <w:r w:rsidRPr="00014724">
        <w:rPr>
          <w:rFonts w:cs="Times New Roman" w:hAnsi="Times New Roman" w:ascii="Times New Roman"/>
          <w:sz w:val="24"/>
          <w:szCs w:val="24"/>
        </w:rPr>
        <w:t>Ž</w:t>
      </w:r>
      <w:r w:rsidRPr="00014724">
        <w:rPr>
          <w:rFonts w:cs="Times New Roman" w:hAnsi="Times New Roman" w:ascii="Times New Roman"/>
          <w:sz w:val="24"/>
          <w:szCs w:val="24"/>
          <w:lang w:val="pt-BR"/>
        </w:rPr>
        <w:t>DINU</w:t>
      </w:r>
    </w:p>
    <w:p w:rsidRDefault="00014724" w:rsidP="00014724" w:rsidR="00014724" w:rsidRPr="0001472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14724">
        <w:rPr>
          <w:rFonts w:cs="Times New Roman" w:hAnsi="Times New Roman" w:ascii="Times New Roman"/>
          <w:sz w:val="24"/>
          <w:szCs w:val="24"/>
        </w:rPr>
        <w:t xml:space="preserve">                  </w:t>
      </w:r>
      <w:r w:rsidRPr="00014724">
        <w:rPr>
          <w:rFonts w:cs="Times New Roman" w:hAnsi="Times New Roman" w:ascii="Times New Roman"/>
          <w:sz w:val="24"/>
          <w:szCs w:val="24"/>
          <w:lang w:val="pt-BR"/>
        </w:rPr>
        <w:t>B. Radić 2</w:t>
      </w:r>
      <w:r w:rsidRPr="00014724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</w:p>
    <w:p w:rsidRDefault="00E27A4E" w:rsidP="00E27A4E" w:rsidR="00E27A4E" w:rsidRPr="00E27A4E">
      <w:pPr>
        <w:rPr>
          <w:rFonts w:cs="Times New Roman" w:hAnsi="Times New Roman" w:ascii="Times New Roman"/>
          <w:sz w:val="24"/>
          <w:szCs w:val="24"/>
        </w:rPr>
      </w:pPr>
    </w:p>
    <w:p w:rsidRDefault="004900DB" w:rsidP="007E35E7" w:rsidR="007E35E7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Varaždinu, po sucu toga suda Kseniji Flack-Makitan, u predstečajnom postupku koji se vodi nad dužnikom TRANSPORTI SR d.o.o. za prijevoz i usluge, Bikovec, Bikovec 82 A, Maruševec, OIB: 94936638771, 10. svibnja 2017. donosi sljedeći</w:t>
      </w:r>
    </w:p>
    <w:p w:rsidRDefault="00BD0673" w:rsidP="007E35E7" w:rsidR="00014724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8A206B" w:rsidP="007E35E7" w:rsidR="008A206B" w:rsidRPr="00E27A4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4900DB" w:rsidP="007E35E7" w:rsidR="00BD0673">
      <w:pPr>
        <w:pStyle w:val="Odlomakpopisa"/>
        <w:numPr>
          <w:ilvl w:val="0"/>
          <w:numId w:val="6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E35E7">
        <w:rPr>
          <w:rFonts w:cs="Times New Roman" w:hAnsi="Times New Roman" w:ascii="Times New Roman"/>
          <w:sz w:val="24"/>
          <w:szCs w:val="24"/>
        </w:rPr>
        <w:t xml:space="preserve">Ročište radi rasprave o prijavljenim tražbinama vjerovnika Republike Hrvatske i Stjepana Crkvenac, </w:t>
      </w:r>
      <w:r w:rsidR="007E35E7" w:rsidRPr="007E35E7">
        <w:rPr>
          <w:rFonts w:cs="Times New Roman" w:hAnsi="Times New Roman" w:ascii="Times New Roman"/>
          <w:sz w:val="24"/>
          <w:szCs w:val="24"/>
        </w:rPr>
        <w:t xml:space="preserve">Velika Trnovitica, Mala Trnovitica 37, </w:t>
      </w:r>
      <w:r w:rsidRPr="007E35E7">
        <w:rPr>
          <w:rFonts w:cs="Times New Roman" w:hAnsi="Times New Roman" w:ascii="Times New Roman"/>
          <w:sz w:val="24"/>
          <w:szCs w:val="24"/>
        </w:rPr>
        <w:t xml:space="preserve">koje su djelomično osporili dužnik i povjerenik u ovom postupku a nisu raspravljene na ročištima radi ispitivanja tražbina ili su nejasno raspravljene, zakazuje se za </w:t>
      </w:r>
      <w:r w:rsidRPr="007E35E7">
        <w:rPr>
          <w:rFonts w:cs="Times New Roman" w:hAnsi="Times New Roman" w:ascii="Times New Roman"/>
          <w:b/>
          <w:sz w:val="24"/>
          <w:szCs w:val="24"/>
        </w:rPr>
        <w:t>19. svibnja 2017. u 09,30 sati</w:t>
      </w:r>
      <w:r w:rsidRPr="007E35E7">
        <w:rPr>
          <w:rFonts w:cs="Times New Roman" w:hAnsi="Times New Roman" w:ascii="Times New Roman"/>
          <w:sz w:val="24"/>
          <w:szCs w:val="24"/>
        </w:rPr>
        <w:t xml:space="preserve">, </w:t>
      </w:r>
      <w:r w:rsidR="00E27A4E" w:rsidRPr="007E35E7">
        <w:rPr>
          <w:rFonts w:cs="Times New Roman" w:hAnsi="Times New Roman" w:ascii="Times New Roman"/>
          <w:sz w:val="24"/>
          <w:szCs w:val="24"/>
        </w:rPr>
        <w:t>kod Trgovačkog suda u Varaždinu, Braće Radić 2, soba broj 232/II kat.</w:t>
      </w:r>
    </w:p>
    <w:p w:rsidRDefault="008A206B" w:rsidP="008A206B" w:rsidR="008A206B" w:rsidRPr="007E35E7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D0673" w:rsidP="007E35E7" w:rsidR="004900DB" w:rsidRPr="007E35E7">
      <w:pPr>
        <w:pStyle w:val="Odlomakpopisa"/>
        <w:numPr>
          <w:ilvl w:val="0"/>
          <w:numId w:val="6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E35E7">
        <w:rPr>
          <w:rFonts w:cs="Times New Roman" w:hAnsi="Times New Roman" w:ascii="Times New Roman"/>
          <w:sz w:val="24"/>
          <w:szCs w:val="24"/>
        </w:rPr>
        <w:t>Objavom ovog zaključka na mrežnoj stranici e-Oglasna ploča ovog suda</w:t>
      </w:r>
      <w:r w:rsidR="004900DB" w:rsidRPr="007E35E7">
        <w:rPr>
          <w:rFonts w:cs="Times New Roman" w:hAnsi="Times New Roman" w:ascii="Times New Roman"/>
          <w:sz w:val="24"/>
          <w:szCs w:val="24"/>
        </w:rPr>
        <w:t xml:space="preserve"> na ovo ročište smatraju se pozvani:</w:t>
      </w:r>
    </w:p>
    <w:p w:rsidRDefault="004900DB" w:rsidP="004900DB" w:rsidR="00BD0673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-Povjerenik Zorislav Novoselac, Osijek, Kapucinska 27/II, </w:t>
      </w:r>
    </w:p>
    <w:p w:rsidRDefault="004900DB" w:rsidP="004900DB" w:rsidR="004900DB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-Dužnik, TRANSPORTI SR d.o.o. za prijevoz i usluge, Bikovec, Bikovec 82 A, Maruševec, </w:t>
      </w:r>
    </w:p>
    <w:p w:rsidRDefault="004900DB" w:rsidP="004900DB" w:rsidR="004900DB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-Punomoćnik vjerovnika Stjepana Crkvenac, odvjetnik Zlatko Gregurić, Bjelovar, Mihanovićeva 15 b,</w:t>
      </w:r>
    </w:p>
    <w:p w:rsidRDefault="004900DB" w:rsidP="004900DB" w:rsidR="004900DB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-Vjerovnik Stjepan Crkvenac, Velika Trnovitica, Mala Trnovitica 37,</w:t>
      </w:r>
    </w:p>
    <w:p w:rsidRDefault="004900DB" w:rsidP="004900DB" w:rsidR="004900DB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-Vjerovnik Republika Hrvatska, Ministarstvo financija, Porezna uprava Sjeverna Hrvatska, zastupana po Županijskom državnom odvjetništvu u Varaždinu, Građansko-upravnom odjelu,</w:t>
      </w:r>
    </w:p>
    <w:p w:rsidRDefault="004900DB" w:rsidP="007E35E7" w:rsidR="007E35E7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-Ostali zainteresirani vjerovnici ovog dužnika.</w:t>
      </w:r>
    </w:p>
    <w:p w:rsidRDefault="007E35E7" w:rsidP="007E35E7" w:rsidR="007E35E7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7E35E7" w:rsidP="007E35E7" w:rsidR="004900DB" w:rsidRPr="007E35E7">
      <w:pPr>
        <w:pStyle w:val="Odlomakpopisa"/>
        <w:numPr>
          <w:ilvl w:val="0"/>
          <w:numId w:val="6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E35E7">
        <w:rPr>
          <w:rFonts w:cs="Times New Roman" w:hAnsi="Times New Roman" w:ascii="Times New Roman"/>
          <w:sz w:val="24"/>
          <w:szCs w:val="24"/>
        </w:rPr>
        <w:t>Nalaže se punomoćniku vjerovnika Stjepana Crkvenac, Velika Trnovitica, Mala Trnovitica 37, odvjetniku Zlatku Gregurić iz Bjelovara, Mihanovićeva 15 b, da u roku od 3 dana, od objave ovog zaključka na mrežnoj stranici e-Oglasna ploča ovog suda, dostavi sudu punomoć za zastupanje ovog vjerovnika, jer će u protivnom sud postupiti u skladu s čl. 98. st. 2. Zakona o parničnom postupku (Narodne novine broj 53/91, 91/92, 112/99, 88/01, 117/03, 88/05, 2/07, 84/08 i 57/11, 148/11 i 25/13, dalje ZPP), a u svezi s čl. 10. Stečajnog zakona (Narodne novine broj 71/15).</w:t>
      </w:r>
    </w:p>
    <w:p w:rsidRDefault="00014724" w:rsidP="007E35E7" w:rsidR="004900DB" w:rsidRPr="00E27A4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4900DB">
        <w:rPr>
          <w:rFonts w:cs="Times New Roman" w:hAnsi="Times New Roman" w:ascii="Times New Roman"/>
          <w:sz w:val="24"/>
          <w:szCs w:val="24"/>
        </w:rPr>
        <w:t>10</w:t>
      </w:r>
      <w:r w:rsidR="00BD0673">
        <w:rPr>
          <w:rFonts w:cs="Times New Roman" w:hAnsi="Times New Roman" w:ascii="Times New Roman"/>
          <w:sz w:val="24"/>
          <w:szCs w:val="24"/>
        </w:rPr>
        <w:t>. svibnja 2017</w:t>
      </w:r>
      <w:r w:rsidR="00E27A4E" w:rsidRPr="00E27A4E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E27A4E" w:rsidRPr="00E27A4E">
        <w:rPr>
          <w:rFonts w:cs="Times New Roman" w:hAnsi="Times New Roman" w:ascii="Times New Roman"/>
          <w:sz w:val="24"/>
          <w:szCs w:val="24"/>
        </w:rPr>
        <w:t>godine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8A206B" w:rsidP="008A206B" w:rsidR="008A206B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8A206B">
        <w:rPr>
          <w:rFonts w:cs="Times New Roman" w:hAnsi="Times New Roman" w:ascii="Times New Roman"/>
          <w:sz w:val="24"/>
          <w:szCs w:val="24"/>
        </w:rPr>
        <w:t>SUDAC</w:t>
      </w:r>
    </w:p>
    <w:p w:rsidRDefault="008A206B" w:rsidP="008A206B" w:rsidR="008A206B" w:rsidRPr="008A206B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6B" w:rsidP="008A206B" w:rsidR="008A206B" w:rsidRPr="008A206B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8A206B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8A206B" w:rsidP="008A206B" w:rsidR="008A206B" w:rsidRPr="008A206B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6B" w:rsidP="008A206B" w:rsidR="008A206B" w:rsidRPr="008A206B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8A206B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4900DB" w:rsidP="00BD0673" w:rsidR="004900DB" w:rsidRPr="008A206B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E27A4E" w:rsidP="00E27A4E" w:rsidR="00E27A4E" w:rsidRPr="00E27A4E">
      <w:pPr>
        <w:rPr>
          <w:rFonts w:cs="Times New Roman" w:hAnsi="Times New Roman" w:ascii="Times New Roman"/>
          <w:sz w:val="24"/>
          <w:szCs w:val="24"/>
        </w:rPr>
      </w:pPr>
      <w:r w:rsidRPr="00E27A4E">
        <w:rPr>
          <w:rFonts w:cs="Times New Roman" w:hAnsi="Times New Roman" w:ascii="Times New Roman"/>
          <w:sz w:val="24"/>
          <w:szCs w:val="24"/>
        </w:rPr>
        <w:lastRenderedPageBreak/>
        <w:t>UPUTA O PRAVNOM LIJEKU:</w:t>
      </w:r>
    </w:p>
    <w:p w:rsidRDefault="00BD0673" w:rsidP="00BD0673" w:rsidR="00BD0673" w:rsidRPr="00E27A4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zaključka</w:t>
      </w:r>
      <w:r w:rsidR="00E27A4E" w:rsidRPr="00E27A4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žalba nije dopuštena (čl.19.st.7. Stečajnog zakona).</w:t>
      </w:r>
    </w:p>
    <w:p w:rsidRDefault="004900DB" w:rsidP="00E27A4E" w:rsidR="004900DB">
      <w:pPr>
        <w:rPr>
          <w:rFonts w:cs="Times New Roman" w:hAnsi="Times New Roman" w:ascii="Times New Roman"/>
          <w:sz w:val="24"/>
          <w:szCs w:val="24"/>
        </w:rPr>
      </w:pPr>
    </w:p>
    <w:p w:rsidRDefault="00E27A4E" w:rsidP="00E27A4E" w:rsidR="003D67AB">
      <w:pPr>
        <w:rPr>
          <w:rFonts w:cs="Times New Roman" w:hAnsi="Times New Roman" w:ascii="Times New Roman"/>
          <w:sz w:val="24"/>
          <w:szCs w:val="24"/>
        </w:rPr>
      </w:pPr>
      <w:r w:rsidRPr="00E27A4E">
        <w:rPr>
          <w:rFonts w:cs="Times New Roman" w:hAnsi="Times New Roman" w:ascii="Times New Roman"/>
          <w:sz w:val="24"/>
          <w:szCs w:val="24"/>
        </w:rPr>
        <w:t>DNA:</w:t>
      </w:r>
    </w:p>
    <w:p w:rsidRDefault="004900DB" w:rsidP="004900DB" w:rsidR="004900D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-Povjerenik Zorislav Novoselac, Osijek, Kapucinska 27/II, putem e-maila</w:t>
      </w:r>
    </w:p>
    <w:p w:rsidRDefault="004900DB" w:rsidP="004900DB" w:rsidR="004900D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-Dužnik, TRANSPORTI SR d.o.o. za prijevoz i usluge, Bikovec, Bikovec 82 A, Maruševec, poštom,</w:t>
      </w:r>
    </w:p>
    <w:p w:rsidRDefault="004900DB" w:rsidP="004900DB" w:rsidR="004900D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-Punomoćnik vjerovnika Stjepana Crkvenac, odvjetnik Zlatko Gregurić, Bjelovar, Mihanovićeva 15 b, putem fax-a,</w:t>
      </w:r>
    </w:p>
    <w:p w:rsidRDefault="004900DB" w:rsidP="004900DB" w:rsidR="004900D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-Vjerovnik Stjepan Crkvenac, Velika Trnovitica, Mala Trnovitica 37, poštom,</w:t>
      </w:r>
    </w:p>
    <w:p w:rsidRDefault="004900DB" w:rsidP="004900DB" w:rsidR="004900D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-Vjerovnik Republika Hrvatska, Ministarstvo financija, Porezna uprava Sjeverna Hrvatska, zastupana po Županijskom državnom odvjetništvu u Varaždinu, Građansko-upravnom odjelu, uz dostavnicu,</w:t>
      </w:r>
    </w:p>
    <w:p w:rsidRDefault="00BD0673" w:rsidP="004900DB" w:rsidR="003D67AB" w:rsidRPr="004900D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900DB">
        <w:rPr>
          <w:rFonts w:cs="Times New Roman" w:hAnsi="Times New Roman" w:ascii="Times New Roman"/>
          <w:sz w:val="24"/>
          <w:szCs w:val="24"/>
        </w:rPr>
        <w:t xml:space="preserve">E-Oglasna ploča suda </w:t>
      </w:r>
    </w:p>
    <w:p w:rsidRDefault="008038F1" w:rsidP="00BD0673" w:rsidR="008038F1" w:rsidRPr="00BD0673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sectPr w:rsidSect="008A206B" w:rsidR="008038F1" w:rsidRPr="00BD0673"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54F3" w:rsidP="00014724" w:rsidR="009654F3">
      <w:pPr>
        <w:spacing w:lineRule="auto" w:line="240" w:after="0"/>
      </w:pPr>
      <w:r>
        <w:separator/>
      </w:r>
    </w:p>
  </w:endnote>
  <w:endnote w:id="0" w:type="continuationSeparator">
    <w:p w:rsidRDefault="009654F3" w:rsidP="00014724" w:rsidR="009654F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54F3" w:rsidP="00014724" w:rsidR="009654F3">
      <w:pPr>
        <w:spacing w:lineRule="auto" w:line="240" w:after="0"/>
      </w:pPr>
      <w:r>
        <w:separator/>
      </w:r>
    </w:p>
  </w:footnote>
  <w:footnote w:id="0" w:type="continuationSeparator">
    <w:p w:rsidRDefault="009654F3" w:rsidP="00014724" w:rsidR="009654F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5688622"/>
      <w:docPartObj>
        <w:docPartGallery w:val="Page Numbers (Top of Page)"/>
        <w:docPartUnique/>
      </w:docPartObj>
    </w:sdtPr>
    <w:sdtEndPr/>
    <w:sdtContent>
      <w:p w:rsidRDefault="00014724" w:rsidR="00014724" w:rsidRPr="00014724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01472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1472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1472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03F24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014724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014724" w:rsidR="00014724">
        <w:pPr>
          <w:pStyle w:val="Zaglavlje"/>
          <w:jc w:val="center"/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014724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7E35E7">
          <w:rPr>
            <w:rFonts w:cs="Times New Roman" w:hAnsi="Times New Roman" w:ascii="Times New Roman"/>
            <w:sz w:val="24"/>
            <w:szCs w:val="24"/>
          </w:rPr>
          <w:t>1124/16-33</w:t>
        </w:r>
      </w:p>
    </w:sdtContent>
  </w:sdt>
  <w:p w:rsidRDefault="00014724" w:rsidR="0001472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4724" w:rsidR="00014724" w:rsidRPr="00014724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014724">
      <w:rPr>
        <w:rFonts w:cs="Times New Roman" w:hAnsi="Times New Roman" w:ascii="Times New Roman"/>
        <w:sz w:val="24"/>
        <w:szCs w:val="24"/>
      </w:rPr>
      <w:t>Poslovni broj: 5 St-</w:t>
    </w:r>
    <w:r w:rsidR="004900DB">
      <w:rPr>
        <w:rFonts w:cs="Times New Roman" w:hAnsi="Times New Roman" w:ascii="Times New Roman"/>
        <w:sz w:val="24"/>
        <w:szCs w:val="24"/>
      </w:rPr>
      <w:t>1124/16-33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A4D34"/>
    <w:multiLevelType w:val="hybridMultilevel"/>
    <w:tmpl w:val="0E4A678A"/>
    <w:lvl w:tplc="C928B7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C2C789B"/>
    <w:multiLevelType w:val="hybridMultilevel"/>
    <w:tmpl w:val="AE4AD400"/>
    <w:lvl w:tplc="DEE8F3E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2C550E"/>
    <w:multiLevelType w:val="hybridMultilevel"/>
    <w:tmpl w:val="91F4E33E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D1E0CA0"/>
    <w:multiLevelType w:val="hybridMultilevel"/>
    <w:tmpl w:val="340617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D6E0FB5"/>
    <w:multiLevelType w:val="hybridMultilevel"/>
    <w:tmpl w:val="7A4ADA0A"/>
    <w:lvl w:tplc="041A0013" w:ilvl="0">
      <w:start w:val="1"/>
      <w:numFmt w:val="upperRoman"/>
      <w:lvlText w:val="%1."/>
      <w:lvlJc w:val="right"/>
      <w:pPr>
        <w:ind w:hanging="360" w:left="1800"/>
      </w:p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5">
    <w:nsid w:val="65DF6D6F"/>
    <w:multiLevelType w:val="hybridMultilevel"/>
    <w:tmpl w:val="4CA4B25E"/>
    <w:lvl w:tplc="D3CCF422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B115DE"/>
    <w:multiLevelType w:val="hybridMultilevel"/>
    <w:tmpl w:val="ADB0EB3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27A4E"/>
    <w:rsid w:val="00014724"/>
    <w:rsid w:val="003D67AB"/>
    <w:rsid w:val="004900DB"/>
    <w:rsid w:val="00503F24"/>
    <w:rsid w:val="005A0952"/>
    <w:rsid w:val="0077000F"/>
    <w:rsid w:val="007E35E7"/>
    <w:rsid w:val="008038F1"/>
    <w:rsid w:val="008A206B"/>
    <w:rsid w:val="009654F3"/>
    <w:rsid w:val="00BD0673"/>
    <w:rsid w:val="00CC4432"/>
    <w:rsid w:val="00E27A4E"/>
    <w:rsid w:val="00FC2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1472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14724"/>
  </w:style>
  <w:style w:styleId="Podnoje" w:type="paragraph">
    <w:name w:val="footer"/>
    <w:basedOn w:val="Normal"/>
    <w:link w:val="PodnojeChar"/>
    <w:uiPriority w:val="99"/>
    <w:unhideWhenUsed/>
    <w:rsid w:val="0001472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14724"/>
  </w:style>
  <w:style w:styleId="Tekstbalonia" w:type="paragraph">
    <w:name w:val="Balloon Text"/>
    <w:basedOn w:val="Normal"/>
    <w:link w:val="TekstbaloniaChar"/>
    <w:uiPriority w:val="99"/>
    <w:semiHidden/>
    <w:unhideWhenUsed/>
    <w:rsid w:val="0001472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1472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67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3F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3F24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3F24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3F24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3F24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1472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14724"/>
  </w:style>
  <w:style w:styleId="Podnoje" w:type="paragraph">
    <w:name w:val="footer"/>
    <w:basedOn w:val="Normal"/>
    <w:link w:val="PodnojeChar"/>
    <w:uiPriority w:val="99"/>
    <w:unhideWhenUsed/>
    <w:rsid w:val="0001472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14724"/>
  </w:style>
  <w:style w:styleId="Tekstbalonia" w:type="paragraph">
    <w:name w:val="Balloon Text"/>
    <w:basedOn w:val="Normal"/>
    <w:link w:val="TekstbaloniaChar"/>
    <w:uiPriority w:val="99"/>
    <w:semiHidden/>
    <w:unhideWhenUsed/>
    <w:rsid w:val="0001472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1472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67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3F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3F24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3F24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3F24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3F24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9309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1124</izvorni_sadrzaj>
    <derivirana_varijabla naziv="DomainObject.Predmet.Broj_1">1124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2016.</izvorni_sadrzaj>
    <derivirana_varijabla naziv="DomainObject.Predmet.DatumOsnivanja_1">21.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otvaranja predstečajnog postupka</izvorni_sadrzaj>
    <derivirana_varijabla naziv="DomainObject.Predmet.Opis_1">Prijedlog za otvaranja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St-1124/2016</izvorni_sadrzaj>
    <derivirana_varijabla naziv="DomainObject.Predmet.OznakaBroj_1">St-1124/2016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7.4.2017 
ŽALBA 14.4.2017.</izvorni_sadrzaj>
    <derivirana_varijabla naziv="DomainObject.Predmet.PrimjedbaSuca_1">ŽALBA 7.4.2017 
ŽALBA 14.4.2017.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TRANSPORTI SR d.o.o. za prijevoz i usluge</izvorni_sadrzaj>
    <derivirana_varijabla naziv="DomainObject.Predmet.StrankaFormated_1">  TRANSPORTI SR d.o.o. za prijevoz i usluge</derivirana_varijabla>
  </DomainObject.Predmet.StrankaFormated>
  <DomainObject.Predmet.StrankaFormatedOIB>
    <izvorni_sadrzaj>  TRANSPORTI SR d.o.o. za prijevoz i usluge, OIB 94936638771</izvorni_sadrzaj>
    <derivirana_varijabla naziv="DomainObject.Predmet.StrankaFormatedOIB_1">  TRANSPORTI SR d.o.o. za prijevoz i usluge, OIB 94936638771</derivirana_varijabla>
  </DomainObject.Predmet.StrankaFormatedOIB>
  <DomainObject.Predmet.StrankaFormatedWithAdress>
    <izvorni_sadrzaj> TRANSPORTI SR d.o.o. za prijevoz i usluge, Bikovec 82 A, 42243 Bikovec</izvorni_sadrzaj>
    <derivirana_varijabla naziv="DomainObject.Predmet.StrankaFormatedWithAdress_1"> TRANSPORTI SR d.o.o. za prijevoz i usluge, Bikovec 82 A, 42243 Bikovec</derivirana_varijabla>
  </DomainObject.Predmet.StrankaFormatedWithAdress>
  <DomainObject.Predmet.StrankaFormatedWithAdressOIB>
    <izvorni_sadrzaj> TRANSPORTI SR d.o.o. za prijevoz i usluge, OIB 94936638771, Bikovec 82 A, 42243 Bikovec</izvorni_sadrzaj>
    <derivirana_varijabla naziv="DomainObject.Predmet.StrankaFormatedWithAdressOIB_1"> TRANSPORTI SR d.o.o. za prijevoz i usluge, OIB 94936638771, Bikovec 82 A, 42243 Bikovec</derivirana_varijabla>
  </DomainObject.Predmet.StrankaFormatedWithAdressOIB>
  <DomainObject.Predmet.StrankaWithAdress>
    <izvorni_sadrzaj>TRANSPORTI SR d.o.o. za prijevoz i usluge Bikovec 82 A,42243 Bikovec</izvorni_sadrzaj>
    <derivirana_varijabla naziv="DomainObject.Predmet.StrankaWithAdress_1">TRANSPORTI SR d.o.o. za prijevoz i usluge Bikovec 82 A,42243 Bikovec</derivirana_varijabla>
  </DomainObject.Predmet.StrankaWithAdress>
  <DomainObject.Predmet.StrankaWithAdressOIB>
    <izvorni_sadrzaj>TRANSPORTI SR d.o.o. za prijevoz i usluge, OIB 94936638771, Bikovec 82 A,42243 Bikovec</izvorni_sadrzaj>
    <derivirana_varijabla naziv="DomainObject.Predmet.StrankaWithAdressOIB_1">TRANSPORTI SR d.o.o. za prijevoz i usluge, OIB 94936638771, Bikovec 82 A,42243 Bikovec</derivirana_varijabla>
  </DomainObject.Predmet.StrankaWithAdressOIB>
  <DomainObject.Predmet.StrankaNazivFormated>
    <izvorni_sadrzaj>TRANSPORTI SR d.o.o. za prijevoz i usluge</izvorni_sadrzaj>
    <derivirana_varijabla naziv="DomainObject.Predmet.StrankaNazivFormated_1">TRANSPORTI SR d.o.o. za prijevoz i usluge</derivirana_varijabla>
  </DomainObject.Predmet.StrankaNazivFormated>
  <DomainObject.Predmet.StrankaNazivFormatedOIB>
    <izvorni_sadrzaj>TRANSPORTI SR d.o.o. za prijevoz i usluge, OIB 94936638771</izvorni_sadrzaj>
    <derivirana_varijabla naziv="DomainObject.Predmet.StrankaNazivFormatedOIB_1">TRANSPORTI SR d.o.o. za prijevoz i usluge, OIB 94936638771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10099520.06</izvorni_sadrzaj>
    <derivirana_varijabla naziv="DomainObject.Predmet.TrenutnaVrijednost_1">10099520.06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TRANSPORTI SR d.o.o. za prijevoz i usluge</item>
    </izvorni_sadrzaj>
    <derivirana_varijabla naziv="DomainObject.Predmet.StrankaListFormated_1">
      <item>TRANSPORTI SR d.o.o. za prijevoz i usluge</item>
    </derivirana_varijabla>
  </DomainObject.Predmet.StrankaListFormated>
  <DomainObject.Predmet.StrankaListFormatedOIB>
    <izvorni_sadrzaj>
      <item>TRANSPORTI SR d.o.o. za prijevoz i usluge, OIB 94936638771</item>
    </izvorni_sadrzaj>
    <derivirana_varijabla naziv="DomainObject.Predmet.StrankaListFormatedOIB_1">
      <item>TRANSPORTI SR d.o.o. za prijevoz i usluge, OIB 94936638771</item>
    </derivirana_varijabla>
  </DomainObject.Predmet.StrankaListFormatedOIB>
  <DomainObject.Predmet.StrankaListFormatedWithAdress>
    <izvorni_sadrzaj>
      <item>TRANSPORTI SR d.o.o. za prijevoz i usluge, Bikovec 82 A, 42243 Bikovec</item>
    </izvorni_sadrzaj>
    <derivirana_varijabla naziv="DomainObject.Predmet.StrankaListFormatedWithAdress_1">
      <item>TRANSPORTI SR d.o.o. za prijevoz i usluge, Bikovec 82 A, 42243 Bikovec</item>
    </derivirana_varijabla>
  </DomainObject.Predmet.StrankaListFormatedWithAdress>
  <DomainObject.Predmet.StrankaListFormatedWithAdressOIB>
    <izvorni_sadrzaj>
      <item>TRANSPORTI SR d.o.o. za prijevoz i usluge, OIB 94936638771, Bikovec 82 A, 42243 Bikovec</item>
    </izvorni_sadrzaj>
    <derivirana_varijabla naziv="DomainObject.Predmet.StrankaListFormatedWithAdressOIB_1">
      <item>TRANSPORTI SR d.o.o. za prijevoz i usluge, OIB 94936638771, Bikovec 82 A, 42243 Bikovec</item>
    </derivirana_varijabla>
  </DomainObject.Predmet.StrankaListFormatedWithAdressOIB>
  <DomainObject.Predmet.StrankaListNazivFormated>
    <izvorni_sadrzaj>
      <item>TRANSPORTI SR d.o.o. za prijevoz i usluge</item>
    </izvorni_sadrzaj>
    <derivirana_varijabla naziv="DomainObject.Predmet.StrankaListNazivFormated_1">
      <item>TRANSPORTI SR d.o.o. za prijevoz i usluge</item>
    </derivirana_varijabla>
  </DomainObject.Predmet.StrankaListNazivFormated>
  <DomainObject.Predmet.StrankaListNazivFormatedOIB>
    <izvorni_sadrzaj>
      <item>TRANSPORTI SR d.o.o. za prijevoz i usluge, OIB 94936638771</item>
    </izvorni_sadrzaj>
    <derivirana_varijabla naziv="DomainObject.Predmet.StrankaListNazivFormatedOIB_1">
      <item>TRANSPORTI SR d.o.o. za prijevoz i usluge, OIB 94936638771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e-Oglasna</item>
      <item>Sudski registar</item>
      <item>Branimir Radić</item>
      <item>Financijska agencija</item>
      <item>AUTOTRANSPORT STJEPAN RADIĆ, transport-trgovina, društvo s ograničenom odgovornošću</item>
      <item>Ivana Orešković Ašonja, za Hrvatsku radioteleviziju</item>
      <item>RH Ministarstvo financija</item>
      <item>Županijsko državno odvjetništvo u Varaždinu</item>
      <item>HRVATSKE ŠUME društvo s ograničenom odgovornošću</item>
      <item>Odvjetničko društvo KLIŠANIN &amp; PARTNERI društvo s ograničenom odgovornošću</item>
    </izvorni_sadrzaj>
    <derivirana_varijabla naziv="DomainObject.Predmet.OstaliListFormated_1">
      <item>e-Oglasna</item>
      <item>Sudski registar</item>
      <item>Branimir Radić</item>
      <item>Financijska agencija</item>
      <item>AUTOTRANSPORT STJEPAN RADIĆ, transport-trgovina, društvo s ograničenom odgovornošću</item>
      <item>Ivana Orešković Ašonja, za Hrvatsku radioteleviziju</item>
      <item>RH Ministarstvo financija</item>
      <item>Županijsko državno odvjetništvo u Varaždinu</item>
      <item>HRVATSKE ŠUME društvo s ograničenom odgovornošću</item>
      <item>Odvjetničko društvo KLIŠANIN &amp; PARTNERI društvo s ograničenom odgovornošću</item>
    </derivirana_varijabla>
  </DomainObject.Predmet.OstaliListFormated>
  <DomainObject.Predmet.OstaliListFormatedOIB>
    <izvorni_sadrzaj>
      <item>e-Oglasna</item>
      <item>Sudski registar</item>
      <item>Branimir Radić, OIB 51212665520</item>
      <item>Financijska agencija, OIB 85821130368</item>
      <item>AUTOTRANSPORT STJEPAN RADIĆ, transport-trgovina, društvo s ograničenom odgovornošću, OIB 75950920006</item>
      <item>Ivana Orešković Ašonja, za Hrvatsku radioteleviziju, OIB 91782357130</item>
      <item>RH Ministarstvo financija, OIB 52634238587</item>
      <item>Županijsko državno odvjetništvo u Varaždinu</item>
      <item>HRVATSKE ŠUME društvo s ograničenom odgovornošću, OIB 69693144506</item>
      <item>Odvjetničko društvo KLIŠANIN &amp; PARTNERI društvo s ograničenom odgovornošću, OIB 06259076695</item>
    </izvorni_sadrzaj>
    <derivirana_varijabla naziv="DomainObject.Predmet.OstaliListFormatedOIB_1">
      <item>e-Oglasna</item>
      <item>Sudski registar</item>
      <item>Branimir Radić, OIB 51212665520</item>
      <item>Financijska agencija, OIB 85821130368</item>
      <item>AUTOTRANSPORT STJEPAN RADIĆ, transport-trgovina, društvo s ograničenom odgovornošću, OIB 75950920006</item>
      <item>Ivana Orešković Ašonja, za Hrvatsku radioteleviziju, OIB 91782357130</item>
      <item>RH Ministarstvo financija, OIB 52634238587</item>
      <item>Županijsko državno odvjetništvo u Varaždinu</item>
      <item>HRVATSKE ŠUME društvo s ograničenom odgovornošću, OIB 69693144506</item>
      <item>Odvjetničko društvo KLIŠANIN &amp; PARTNERI društvo s ograničenom odgovornošću, OIB 06259076695</item>
    </derivirana_varijabla>
  </DomainObject.Predmet.OstaliListFormatedOIB>
  <DomainObject.Predmet.OstaliListFormatedWithAdress>
    <izvorni_sadrzaj>
      <item>e-Oglasna</item>
      <item>Sudski registar</item>
      <item>Branimir Radić, Bikovec 81, 42243 Bikovec</item>
      <item>Financijska agencija, Ulica grada Vukovara 70, 10000 Zagreb</item>
      <item>AUTOTRANSPORT STJEPAN RADIĆ, transport-trgovina, društvo s ograničenom odgovornošću, Bikovec 81, 42243 Maruševec</item>
      <item>Ivana Orešković Ašonja, za Hrvatsku radioteleviziju, Prisavlje 3, 10000 Zagreb</item>
      <item>RH Ministarstvo financija</item>
      <item>Županijsko državno odvjetništvo u Varaždinu, B.Radića 2, 42000 Varaždin</item>
      <item>HRVATSKE ŠUME društvo s ograničenom odgovornošću, Ul.Ljudevita Farkaša Vukotinovića 2, 10000 Zagreb</item>
      <item>Odvjetničko društvo KLIŠANIN &amp; PARTNERI društvo s ograničenom odgovornošću, Zelinska 2/I, 10000 Zagreb</item>
    </izvorni_sadrzaj>
    <derivirana_varijabla naziv="DomainObject.Predmet.OstaliListFormatedWithAdress_1">
      <item>e-Oglasna</item>
      <item>Sudski registar</item>
      <item>Branimir Radić, Bikovec 81, 42243 Bikovec</item>
      <item>Financijska agencija, Ulica grada Vukovara 70, 10000 Zagreb</item>
      <item>AUTOTRANSPORT STJEPAN RADIĆ, transport-trgovina, društvo s ograničenom odgovornošću, Bikovec 81, 42243 Maruševec</item>
      <item>Ivana Orešković Ašonja, za Hrvatsku radioteleviziju, Prisavlje 3, 10000 Zagreb</item>
      <item>RH Ministarstvo financija</item>
      <item>Županijsko državno odvjetništvo u Varaždinu, B.Radića 2, 42000 Varaždin</item>
      <item>HRVATSKE ŠUME društvo s ograničenom odgovornošću, Ul.Ljudevita Farkaša Vukotinovića 2, 10000 Zagreb</item>
      <item>Odvjetničko društvo KLIŠANIN &amp; PARTNERI društvo s ograničenom odgovornošću, Zelinska 2/I, 10000 Zagreb</item>
    </derivirana_varijabla>
  </DomainObject.Predmet.OstaliListFormatedWithAdress>
  <DomainObject.Predmet.OstaliListFormatedWithAdressOIB>
    <izvorni_sadrzaj>
      <item>e-Oglasna</item>
      <item>Sudski registar</item>
      <item>Branimir Radić, OIB 51212665520, Bikovec 81, 42243 Bikovec</item>
      <item>Financijska agencija, OIB 85821130368, Ulica grada Vukovara 70, 10000 Zagreb</item>
      <item>AUTOTRANSPORT STJEPAN RADIĆ, transport-trgovina, društvo s ograničenom odgovornošću, OIB 75950920006, Bikovec 81, 42243 Maruševec</item>
      <item>Ivana Orešković Ašonja, za Hrvatsku radioteleviziju, OIB 91782357130, Prisavlje 3, 10000 Zagreb</item>
      <item>RH Ministarstvo financija, OIB 52634238587</item>
      <item>Županijsko državno odvjetništvo u Varaždinu, B.Radića 2, 42000 Varaždin</item>
      <item>HRVATSKE ŠUME društvo s ograničenom odgovornošću, OIB 69693144506, Ul.Ljudevita Farkaša Vukotinovića 2, 10000 Zagreb</item>
      <item>Odvjetničko društvo KLIŠANIN &amp; PARTNERI društvo s ograničenom odgovornošću, OIB 06259076695, Zelinska 2/I, 10000 Zagreb</item>
    </izvorni_sadrzaj>
    <derivirana_varijabla naziv="DomainObject.Predmet.OstaliListFormatedWithAdressOIB_1">
      <item>e-Oglasna</item>
      <item>Sudski registar</item>
      <item>Branimir Radić, OIB 51212665520, Bikovec 81, 42243 Bikovec</item>
      <item>Financijska agencija, OIB 85821130368, Ulica grada Vukovara 70, 10000 Zagreb</item>
      <item>AUTOTRANSPORT STJEPAN RADIĆ, transport-trgovina, društvo s ograničenom odgovornošću, OIB 75950920006, Bikovec 81, 42243 Maruševec</item>
      <item>Ivana Orešković Ašonja, za Hrvatsku radioteleviziju, OIB 91782357130, Prisavlje 3, 10000 Zagreb</item>
      <item>RH Ministarstvo financija, OIB 52634238587</item>
      <item>Županijsko državno odvjetništvo u Varaždinu, B.Radića 2, 42000 Varaždin</item>
      <item>HRVATSKE ŠUME društvo s ograničenom odgovornošću, OIB 69693144506, Ul.Ljudevita Farkaša Vukotinovića 2, 10000 Zagreb</item>
      <item>Odvjetničko društvo KLIŠANIN &amp; PARTNERI društvo s ograničenom odgovornošću, OIB 06259076695, Zelinska 2/I, 10000 Zagreb</item>
    </derivirana_varijabla>
  </DomainObject.Predmet.OstaliListFormatedWithAdressOIB>
  <DomainObject.Predmet.OstaliListNazivFormated>
    <izvorni_sadrzaj>
      <item>e-Oglasna</item>
      <item>Sudski registar</item>
      <item>Branimir Radić</item>
      <item>Financijska agencija</item>
      <item>AUTOTRANSPORT STJEPAN RADIĆ, transport-trgovina, društvo s ograničenom odgovornošću</item>
      <item>Ivana Orešković Ašonja, za Hrvatsku radioteleviziju</item>
      <item>RH Ministarstvo financija</item>
      <item>Županijsko državno odvjetništvo u Varaždinu</item>
      <item>HRVATSKE ŠUME društvo s ograničenom odgovornošću</item>
      <item>Odvjetničko društvo KLIŠANIN &amp; PARTNERI društvo s ograničenom odgovornošću</item>
    </izvorni_sadrzaj>
    <derivirana_varijabla naziv="DomainObject.Predmet.OstaliListNazivFormated_1">
      <item>e-Oglasna</item>
      <item>Sudski registar</item>
      <item>Branimir Radić</item>
      <item>Financijska agencija</item>
      <item>AUTOTRANSPORT STJEPAN RADIĆ, transport-trgovina, društvo s ograničenom odgovornošću</item>
      <item>Ivana Orešković Ašonja, za Hrvatsku radioteleviziju</item>
      <item>RH Ministarstvo financija</item>
      <item>Županijsko državno odvjetništvo u Varaždinu</item>
      <item>HRVATSKE ŠUME društvo s ograničenom odgovornošću</item>
      <item>Odvjetničko društvo KLIŠANIN &amp; PARTNERI društvo s ograničenom odgovornošću</item>
    </derivirana_varijabla>
  </DomainObject.Predmet.OstaliListNazivFormated>
  <DomainObject.Predmet.OstaliListNazivFormatedOIB>
    <izvorni_sadrzaj>
      <item>e-Oglasna</item>
      <item>Sudski registar</item>
      <item>Branimir Radić, OIB 51212665520</item>
      <item>Financijska agencija, OIB 85821130368</item>
      <item>AUTOTRANSPORT STJEPAN RADIĆ, transport-trgovina, društvo s ograničenom odgovornošću, OIB 75950920006</item>
      <item>Ivana Orešković Ašonja, za Hrvatsku radioteleviziju, OIB 91782357130</item>
      <item>RH Ministarstvo financija, OIB 52634238587</item>
      <item>Županijsko državno odvjetništvo u Varaždinu</item>
      <item>HRVATSKE ŠUME društvo s ograničenom odgovornošću, OIB 69693144506</item>
      <item>Odvjetničko društvo KLIŠANIN &amp; PARTNERI društvo s ograničenom odgovornošću, OIB 06259076695</item>
    </izvorni_sadrzaj>
    <derivirana_varijabla naziv="DomainObject.Predmet.OstaliListNazivFormatedOIB_1">
      <item>e-Oglasna</item>
      <item>Sudski registar</item>
      <item>Branimir Radić, OIB 51212665520</item>
      <item>Financijska agencija, OIB 85821130368</item>
      <item>AUTOTRANSPORT STJEPAN RADIĆ, transport-trgovina, društvo s ograničenom odgovornošću, OIB 75950920006</item>
      <item>Ivana Orešković Ašonja, za Hrvatsku radioteleviziju, OIB 91782357130</item>
      <item>RH Ministarstvo financija, OIB 52634238587</item>
      <item>Županijsko državno odvjetništvo u Varaždinu</item>
      <item>HRVATSKE ŠUME društvo s ograničenom odgovornošću, OIB 69693144506</item>
      <item>Odvjetničko društvo KLIŠANIN &amp; PARTNERI društvo s ograničenom odgovornošću, OIB 06259076695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TRANSPORTI SR d.o.o. za prijevoz i usluge</izvorni_sadrzaj>
    <derivirana_varijabla naziv="DomainObject.Predmet.StrankaIDrugi_1">TRANSPORTI SR d.o.o. za prijevoz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TRANSPORTI SR d.o.o. za prijevoz i usluge, OIB 94936638771, Bikovec 82 A, 42243 Bikovec</izvorni_sadrzaj>
    <derivirana_varijabla naziv="DomainObject.Predmet.StrankaIDrugiAdressOIB_1">TRANSPORTI SR d.o.o. za prijevoz i usluge, OIB 94936638771, Bikovec 82 A, 42243 Bikovec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TRANSPORTI SR d.o.o. za prijevoz i usluge</item>
      <item>e-Oglasna</item>
      <item>Sudski registar</item>
      <item>Branimir Radić</item>
      <item>Financijska agencija</item>
      <item>AUTOTRANSPORT STJEPAN RADIĆ, transport-trgovina, društvo s ograničenom odgovornošću</item>
      <item>Ivana Orešković Ašonja, za Hrvatsku radioteleviziju</item>
      <item>RH Ministarstvo financija</item>
      <item>Županijsko državno odvjetništvo u Varaždinu</item>
      <item>HRVATSKE ŠUME društvo s ograničenom odgovornošću</item>
      <item>Odvjetničko društvo KLIŠANIN &amp; PARTNERI društvo s ograničenom odgovornošću</item>
    </izvorni_sadrzaj>
    <derivirana_varijabla naziv="DomainObject.Predmet.SudioniciListNaziv_1">
      <item>TRANSPORTI SR d.o.o. za prijevoz i usluge</item>
      <item>e-Oglasna</item>
      <item>Sudski registar</item>
      <item>Branimir Radić</item>
      <item>Financijska agencija</item>
      <item>AUTOTRANSPORT STJEPAN RADIĆ, transport-trgovina, društvo s ograničenom odgovornošću</item>
      <item>Ivana Orešković Ašonja, za Hrvatsku radioteleviziju</item>
      <item>RH Ministarstvo financija</item>
      <item>Županijsko državno odvjetništvo u Varaždinu</item>
      <item>HRVATSKE ŠUME društvo s ograničenom odgovornošću</item>
      <item>Odvjetničko društvo KLIŠANIN &amp; PARTNERI društvo s ograničenom odgovornošću</item>
    </derivirana_varijabla>
  </DomainObject.Predmet.SudioniciListNaziv>
  <DomainObject.Predmet.SudioniciListAdressOIB>
    <izvorni_sadrzaj>
      <item>TRANSPORTI SR d.o.o. za prijevoz i usluge, OIB 94936638771, Bikovec 82 A,42243 Bikovec</item>
      <item>e-Oglasna</item>
      <item>Sudski registar</item>
      <item>Branimir Radić, OIB 51212665520, Bikovec 81,42243 Bikovec</item>
      <item>Financijska agencija, OIB 85821130368, Ulica grada Vukovara 70,10000 Zagreb</item>
      <item>AUTOTRANSPORT STJEPAN RADIĆ, transport-trgovina, društvo s ograničenom odgovornošću, OIB 75950920006, Bikovec 81,42243 Maruševec</item>
      <item>Ivana Orešković Ašonja, za Hrvatsku radioteleviziju, OIB 91782357130, Prisavlje 3,10000 Zagreb</item>
      <item>RH Ministarstvo financija, OIB 52634238587</item>
      <item>Županijsko državno odvjetništvo u Varaždinu, B.Radića 2,42000 Varaždin</item>
      <item>HRVATSKE ŠUME društvo s ograničenom odgovornošću, OIB 69693144506, Ul.Ljudevita Farkaša Vukotinovića 2,10000 Zagreb</item>
      <item>Odvjetničko društvo KLIŠANIN &amp; PARTNERI društvo s ograničenom odgovornošću, OIB 06259076695, Zelinska 2/I,10000 Zagreb</item>
    </izvorni_sadrzaj>
    <derivirana_varijabla naziv="DomainObject.Predmet.SudioniciListAdressOIB_1">
      <item>TRANSPORTI SR d.o.o. za prijevoz i usluge, OIB 94936638771, Bikovec 82 A,42243 Bikovec</item>
      <item>e-Oglasna</item>
      <item>Sudski registar</item>
      <item>Branimir Radić, OIB 51212665520, Bikovec 81,42243 Bikovec</item>
      <item>Financijska agencija, OIB 85821130368, Ulica grada Vukovara 70,10000 Zagreb</item>
      <item>AUTOTRANSPORT STJEPAN RADIĆ, transport-trgovina, društvo s ograničenom odgovornošću, OIB 75950920006, Bikovec 81,42243 Maruševec</item>
      <item>Ivana Orešković Ašonja, za Hrvatsku radioteleviziju, OIB 91782357130, Prisavlje 3,10000 Zagreb</item>
      <item>RH Ministarstvo financija, OIB 52634238587</item>
      <item>Županijsko državno odvjetništvo u Varaždinu, B.Radića 2,42000 Varaždin</item>
      <item>HRVATSKE ŠUME društvo s ograničenom odgovornošću, OIB 69693144506, Ul.Ljudevita Farkaša Vukotinovića 2,10000 Zagreb</item>
      <item>Odvjetničko društvo KLIŠANIN &amp; PARTNERI društvo s ograničenom odgovornošću, OIB 06259076695, Zelinska 2/I,10000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94936638771</item>
      <item>, OIB null</item>
      <item>, OIB null</item>
      <item>, OIB 51212665520</item>
      <item>, OIB 85821130368</item>
      <item>, OIB 75950920006</item>
      <item>, OIB 91782357130</item>
      <item>, OIB 52634238587</item>
      <item>, OIB null</item>
      <item>, OIB 69693144506</item>
      <item>, OIB 06259076695</item>
    </izvorni_sadrzaj>
    <derivirana_varijabla naziv="DomainObject.Predmet.SudioniciListNazivOIB_1">
      <item>, OIB 94936638771</item>
      <item>, OIB null</item>
      <item>, OIB null</item>
      <item>, OIB 51212665520</item>
      <item>, OIB 85821130368</item>
      <item>, OIB 75950920006</item>
      <item>, OIB 91782357130</item>
      <item>, OIB 52634238587</item>
      <item>, OIB null</item>
      <item>, OIB 69693144506</item>
      <item>, OIB 06259076695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D80A65-3309-462F-9247-00BE6EE2ED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2358</properties:Characters>
  <properties:Lines>58</properties:Lines>
  <properties:Paragraphs>27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2016-11-15T06:29:00Z</dcterms:created>
  <dc:creator>Ksenija Flack Makitan</dc:creator>
  <cp:lastModifiedBy>Lea Rogina</cp:lastModifiedBy>
  <cp:lastPrinted>2017-05-10T12:36:00Z</cp:lastPrinted>
  <dcterms:modified xmlns:xsi="http://www.w3.org/2001/XMLSchema-instance" xsi:type="dcterms:W3CDTF">2017-05-10T12:37:00Z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