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f7bdc" w14:paraId="9ff7bdc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F50193">
        <w:t>2</w:t>
      </w:r>
      <w:r w:rsidR="003A38A7">
        <w:t>9</w:t>
      </w:r>
      <w:r w:rsidR="005E554B">
        <w:t>79/2015-4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F50193">
        <w:t>2</w:t>
      </w:r>
      <w:r w:rsidR="003A38A7">
        <w:t>9</w:t>
      </w:r>
      <w:r w:rsidR="005E554B">
        <w:t>79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3A38A7">
        <w:t>5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5E554B">
        <w:t xml:space="preserve">OSNOVNA WALDORFSKA ŠKOLA SV. JURJA, OIB 68546122510, Zagreb, </w:t>
      </w:r>
      <w:proofErr w:type="spellStart"/>
      <w:r w:rsidR="005E554B">
        <w:t>Jakuševečka</w:t>
      </w:r>
      <w:proofErr w:type="spellEnd"/>
      <w:r w:rsidR="005E554B">
        <w:t xml:space="preserve"> 6.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5E554B">
        <w:t>290.020,32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3A38A7">
        <w:t>5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94DE9"/>
    <w:rsid w:val="00215918"/>
    <w:rsid w:val="002E7A51"/>
    <w:rsid w:val="00332636"/>
    <w:rsid w:val="003A1D14"/>
    <w:rsid w:val="003A38A7"/>
    <w:rsid w:val="004B4B7E"/>
    <w:rsid w:val="00524D3D"/>
    <w:rsid w:val="005E554B"/>
    <w:rsid w:val="006156D0"/>
    <w:rsid w:val="00637F57"/>
    <w:rsid w:val="0064498B"/>
    <w:rsid w:val="00726015"/>
    <w:rsid w:val="007D6D1C"/>
    <w:rsid w:val="008C31DE"/>
    <w:rsid w:val="008C7A54"/>
    <w:rsid w:val="009A248B"/>
    <w:rsid w:val="00AF31FC"/>
    <w:rsid w:val="00B00AAF"/>
    <w:rsid w:val="00BC1743"/>
    <w:rsid w:val="00C445F4"/>
    <w:rsid w:val="00D660C0"/>
    <w:rsid w:val="00D970B2"/>
    <w:rsid w:val="00EB6112"/>
    <w:rsid w:val="00F50193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7F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7F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7F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7F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7F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7F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7F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7F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7F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7F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2979</izvorni_sadrzaj>
    <derivirana_varijabla naziv="DomainObject.Predmet.Broj_1">2979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St-2979/2015</izvorni_sadrzaj>
    <derivirana_varijabla naziv="DomainObject.Predmet.OznakaBroj_1">St-2979/2015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OSNOVNA WALDORFSKA ŠKOLA SV.JURJA zastupanog po punomoćniku Štefana Pađen</izvorni_sadrzaj>
    <derivirana_varijabla naziv="DomainObject.Predmet.ProtustrankaFormated_1">  OSNOVNA WALDORFSKA ŠKOLA SV.JURJA zastupanog po punomoćniku Štefana Pađen</derivirana_varijabla>
  </DomainObject.Predmet.ProtustrankaFormated>
  <DomainObject.Predmet.ProtustrankaFormatedOIB>
    <izvorni_sadrzaj>  OSNOVNA WALDORFSKA ŠKOLA SV.JURJA, OIB 68546122510 zastupanog po punomoćniku Štefana Pađen</izvorni_sadrzaj>
    <derivirana_varijabla naziv="DomainObject.Predmet.ProtustrankaFormatedOIB_1">  OSNOVNA WALDORFSKA ŠKOLA SV.JURJA, OIB 68546122510 zastupanog po punomoćniku Štefana Pađen</derivirana_varijabla>
  </DomainObject.Predmet.ProtustrankaFormatedOIB>
  <DomainObject.Predmet.ProtustrankaFormatedWithAdress>
    <izvorni_sadrzaj> OSNOVNA WALDORFSKA ŠKOLA SV.JURJA, JAKUŠEVEČKA 6, 10000 Zagreb zastupanog po punomoćniku Štefana Pađen</izvorni_sadrzaj>
    <derivirana_varijabla naziv="DomainObject.Predmet.ProtustrankaFormatedWithAdress_1"> OSNOVNA WALDORFSKA ŠKOLA SV.JURJA, JAKUŠEVEČKA 6, 10000 Zagreb zastupanog po punomoćniku Štefana Pađen</derivirana_varijabla>
  </DomainObject.Predmet.ProtustrankaFormatedWithAdress>
  <DomainObject.Predmet.ProtustrankaFormatedWithAdressOIB>
    <izvorni_sadrzaj> OSNOVNA WALDORFSKA ŠKOLA SV.JURJA, OIB 68546122510, JAKUŠEVEČKA 6, 10000 Zagreb zastupanog po punomoćniku Štefana Pađen</izvorni_sadrzaj>
    <derivirana_varijabla naziv="DomainObject.Predmet.ProtustrankaFormatedWithAdressOIB_1"> OSNOVNA WALDORFSKA ŠKOLA SV.JURJA, OIB 68546122510, JAKUŠEVEČKA 6, 10000 Zagreb zastupanog po punomoćniku Štefana Pađen</derivirana_varijabla>
  </DomainObject.Predmet.ProtustrankaFormatedWithAdressOIB>
  <DomainObject.Predmet.ProtustrankaWithAdress>
    <izvorni_sadrzaj>OSNOVNA WALDORFSKA ŠKOLA SV.JURJA JAKUŠEVEČKA 6, 10000 Zagreb</izvorni_sadrzaj>
    <derivirana_varijabla naziv="DomainObject.Predmet.ProtustrankaWithAdress_1">OSNOVNA WALDORFSKA ŠKOLA SV.JURJA JAKUŠEVEČKA 6, 10000 Zagreb</derivirana_varijabla>
  </DomainObject.Predmet.ProtustrankaWithAdress>
  <DomainObject.Predmet.ProtustrankaWithAdressOIB>
    <izvorni_sadrzaj>OSNOVNA WALDORFSKA ŠKOLA SV.JURJA, OIB 68546122510, JAKUŠEVEČKA 6, 10000 Zagreb</izvorni_sadrzaj>
    <derivirana_varijabla naziv="DomainObject.Predmet.ProtustrankaWithAdressOIB_1">OSNOVNA WALDORFSKA ŠKOLA SV.JURJA, OIB 68546122510, JAKUŠEVEČKA 6, 10000 Zagreb</derivirana_varijabla>
  </DomainObject.Predmet.ProtustrankaWithAdressOIB>
  <DomainObject.Predmet.ProtustrankaNazivFormated>
    <izvorni_sadrzaj>OSNOVNA WALDORFSKA ŠKOLA SV.JURJA</izvorni_sadrzaj>
    <derivirana_varijabla naziv="DomainObject.Predmet.ProtustrankaNazivFormated_1">OSNOVNA WALDORFSKA ŠKOLA SV.JURJA</derivirana_varijabla>
  </DomainObject.Predmet.ProtustrankaNazivFormated>
  <DomainObject.Predmet.ProtustrankaNazivFormatedOIB>
    <izvorni_sadrzaj>OSNOVNA WALDORFSKA ŠKOLA SV.JURJA, OIB 68546122510</izvorni_sadrzaj>
    <derivirana_varijabla naziv="DomainObject.Predmet.ProtustrankaNazivFormatedOIB_1">OSNOVNA WALDORFSKA ŠKOLA SV.JURJA, OIB 68546122510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OSNOVNA WALDORFSKA ŠKOLA SV.JURJA zastupanog po punomoćniku Štefana Pađen</item>
    </izvorni_sadrzaj>
    <derivirana_varijabla naziv="DomainObject.Predmet.ProtuStrankaListFormated_1">
      <item>OSNOVNA WALDORFSKA ŠKOLA SV.JURJA zastupanog po punomoćniku Štefana Pađen</item>
    </derivirana_varijabla>
  </DomainObject.Predmet.ProtuStrankaListFormated>
  <DomainObject.Predmet.ProtuStrankaListFormatedOIB>
    <izvorni_sadrzaj>
      <item>OSNOVNA WALDORFSKA ŠKOLA SV.JURJA, OIB 68546122510 zastupanog po punomoćniku Štefana Pađen</item>
    </izvorni_sadrzaj>
    <derivirana_varijabla naziv="DomainObject.Predmet.ProtuStrankaListFormatedOIB_1">
      <item>OSNOVNA WALDORFSKA ŠKOLA SV.JURJA, OIB 68546122510 zastupanog po punomoćniku Štefana Pađen</item>
    </derivirana_varijabla>
  </DomainObject.Predmet.ProtuStrankaListFormatedOIB>
  <DomainObject.Predmet.ProtuStrankaListFormatedWithAdress>
    <izvorni_sadrzaj>
      <item>OSNOVNA WALDORFSKA ŠKOLA SV.JURJA, JAKUŠEVEČKA 6, 10000 Zagreb zastupanog po punomoćniku Štefana Pađen</item>
    </izvorni_sadrzaj>
    <derivirana_varijabla naziv="DomainObject.Predmet.ProtuStrankaListFormatedWithAdress_1">
      <item>OSNOVNA WALDORFSKA ŠKOLA SV.JURJA, JAKUŠEVEČKA 6, 10000 Zagreb zastupanog po punomoćniku Štefana Pađen</item>
    </derivirana_varijabla>
  </DomainObject.Predmet.ProtuStrankaListFormatedWithAdress>
  <DomainObject.Predmet.ProtuStrankaListFormatedWithAdressOIB>
    <izvorni_sadrzaj>
      <item>OSNOVNA WALDORFSKA ŠKOLA SV.JURJA, OIB 68546122510, JAKUŠEVEČKA 6, 10000 Zagreb zastupanog po punomoćniku Štefana Pađen</item>
    </izvorni_sadrzaj>
    <derivirana_varijabla naziv="DomainObject.Predmet.ProtuStrankaListFormatedWithAdressOIB_1">
      <item>OSNOVNA WALDORFSKA ŠKOLA SV.JURJA, OIB 68546122510, JAKUŠEVEČKA 6, 10000 Zagreb zastupanog po punomoćniku Štefana Pađen</item>
    </derivirana_varijabla>
  </DomainObject.Predmet.ProtuStrankaListFormatedWithAdressOIB>
  <DomainObject.Predmet.ProtuStrankaListNazivFormated>
    <izvorni_sadrzaj>
      <item>OSNOVNA WALDORFSKA ŠKOLA SV.JURJA</item>
    </izvorni_sadrzaj>
    <derivirana_varijabla naziv="DomainObject.Predmet.ProtuStrankaListNazivFormated_1">
      <item>OSNOVNA WALDORFSKA ŠKOLA SV.JURJA</item>
    </derivirana_varijabla>
  </DomainObject.Predmet.ProtuStrankaListNazivFormated>
  <DomainObject.Predmet.ProtuStrankaListNazivFormatedOIB>
    <izvorni_sadrzaj>
      <item>OSNOVNA WALDORFSKA ŠKOLA SV.JURJA, OIB 68546122510</item>
    </izvorni_sadrzaj>
    <derivirana_varijabla naziv="DomainObject.Predmet.ProtuStrankaListNazivFormatedOIB_1">
      <item>OSNOVNA WALDORFSKA ŠKOLA SV.JURJA, OIB 68546122510</item>
    </derivirana_varijabla>
  </DomainObject.Predmet.ProtuStrankaListNazivFormatedOIB>
  <DomainObject.Predmet.OstaliListFormated>
    <izvorni_sadrzaj>
      <item>Štefana Pađen punomoćnik sudionika u postupku OSNOVNA WALDORFSKA ŠKOLA SV.JURJA</item>
    </izvorni_sadrzaj>
    <derivirana_varijabla naziv="DomainObject.Predmet.OstaliListFormated_1">
      <item>Štefana Pađen punomoćnik sudionika u postupku OSNOVNA WALDORFSKA ŠKOLA SV.JURJA</item>
    </derivirana_varijabla>
  </DomainObject.Predmet.OstaliListFormated>
  <DomainObject.Predmet.OstaliListFormatedOIB>
    <izvorni_sadrzaj>
      <item>Štefana Pađen, OIB 52602989015 punomoćnik sudionika u postupku OSNOVNA WALDORFSKA ŠKOLA SV.JURJA</item>
    </izvorni_sadrzaj>
    <derivirana_varijabla naziv="DomainObject.Predmet.OstaliListFormatedOIB_1">
      <item>Štefana Pađen, OIB 52602989015 punomoćnik sudionika u postupku OSNOVNA WALDORFSKA ŠKOLA SV.JURJA</item>
    </derivirana_varijabla>
  </DomainObject.Predmet.OstaliListFormatedOIB>
  <DomainObject.Predmet.OstaliListFormatedWithAdress>
    <izvorni_sadrzaj>
      <item>Štefana Pađen, Palmotićeva 78, 10000 Zagreb punomoćnik sudionika u postupku OSNOVNA WALDORFSKA ŠKOLA SV.JURJA</item>
    </izvorni_sadrzaj>
    <derivirana_varijabla naziv="DomainObject.Predmet.OstaliListFormatedWithAdress_1">
      <item>Štefana Pađen, Palmotićeva 78, 10000 Zagreb punomoćnik sudionika u postupku OSNOVNA WALDORFSKA ŠKOLA SV.JURJA</item>
    </derivirana_varijabla>
  </DomainObject.Predmet.OstaliListFormatedWithAdress>
  <DomainObject.Predmet.OstaliListFormatedWithAdressOIB>
    <izvorni_sadrzaj>
      <item>Štefana Pađen, OIB 52602989015, Palmotićeva 78, 10000 Zagreb punomoćnik sudionika u postupku OSNOVNA WALDORFSKA ŠKOLA SV.JURJA</item>
    </izvorni_sadrzaj>
    <derivirana_varijabla naziv="DomainObject.Predmet.OstaliListFormatedWithAdressOIB_1">
      <item>Štefana Pađen, OIB 52602989015, Palmotićeva 78, 10000 Zagreb punomoćnik sudionika u postupku OSNOVNA WALDORFSKA ŠKOLA SV.JURJA</item>
    </derivirana_varijabla>
  </DomainObject.Predmet.OstaliListFormatedWithAdressOIB>
  <DomainObject.Predmet.OstaliListNazivFormated>
    <izvorni_sadrzaj>
      <item>Štefana Pađen</item>
    </izvorni_sadrzaj>
    <derivirana_varijabla naziv="DomainObject.Predmet.OstaliListNazivFormated_1">
      <item>Štefana Pađen</item>
    </derivirana_varijabla>
  </DomainObject.Predmet.OstaliListNazivFormated>
  <DomainObject.Predmet.OstaliListNazivFormatedOIB>
    <izvorni_sadrzaj>
      <item>Štefana Pađen, OIB 52602989015</item>
    </izvorni_sadrzaj>
    <derivirana_varijabla naziv="DomainObject.Predmet.OstaliListNazivFormatedOIB_1">
      <item>Štefana Pađen, OIB 52602989015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OSNOVNA WALDORFSKA ŠKOLA SV.JURJA</izvorni_sadrzaj>
    <derivirana_varijabla naziv="DomainObject.Predmet.ProtustrankaIDrugi_1">OSNOVNA WALDORFSKA ŠKOLA SV.JURJA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OSNOVNA WALDORFSKA ŠKOLA SV.JURJA, OIB 68546122510, JAKUŠEVEČKA 6, 10000 Zagreb</izvorni_sadrzaj>
    <derivirana_varijabla naziv="DomainObject.Predmet.ProtustrankaIDrugiAdressOIB_1">OSNOVNA WALDORFSKA ŠKOLA SV.JURJA, OIB 68546122510, JAKUŠEVEČKA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OSNOVNA WALDORFSKA ŠKOLA SV.JURJA</item>
      <item>Štefana Pađen</item>
    </izvorni_sadrzaj>
    <derivirana_varijabla naziv="DomainObject.Predmet.SudioniciListNaziv_1">
      <item>FINA Regionalni centar Zagreb</item>
      <item>OSNOVNA WALDORFSKA ŠKOLA SV.JURJA</item>
      <item>Štefana Pađen</item>
    </derivirana_varijabla>
  </DomainObject.Predmet.SudioniciListNaziv>
  <DomainObject.Predmet.SudioniciListAdressOIB>
    <izvorni_sadrzaj>
      <item>FINA Regionalni centar Zagreb, OIB 85821130368, Trg svibanjskih žrtava 1995. 1,10000 Zagreb</item>
      <item>OSNOVNA WALDORFSKA ŠKOLA SV.JURJA, OIB 68546122510, JAKUŠEVEČKA 6,10000 Zagreb</item>
      <item>Štefana Pađen, OIB 52602989015, Palmotićeva 78,10000 Zagreb</item>
    </izvorni_sadrzaj>
    <derivirana_varijabla naziv="DomainObject.Predmet.SudioniciListAdressOIB_1">
      <item>FINA Regionalni centar Zagreb, OIB 85821130368, Trg svibanjskih žrtava 1995. 1,10000 Zagreb</item>
      <item>OSNOVNA WALDORFSKA ŠKOLA SV.JURJA, OIB 68546122510, JAKUŠEVEČKA 6,10000 Zagreb</item>
      <item>Štefana Pađen, OIB 52602989015, Palmotićeva 78,10000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68546122510</item>
      <item>, OIB 52602989015</item>
    </izvorni_sadrzaj>
    <derivirana_varijabla naziv="DomainObject.Predmet.SudioniciListNazivOIB_1">
      <item>, OIB 85821130368</item>
      <item>, OIB 68546122510</item>
      <item>, OIB 52602989015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1336</properties:Characters>
  <properties:Lines>48</properties:Lines>
  <properties:Paragraphs>17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2016-01-15T09:52:00Z</cp:lastPrinted>
  <dcterms:modified xmlns:xsi="http://www.w3.org/2001/XMLSchema-instance" xsi:type="dcterms:W3CDTF">2016-01-15T09:52:00Z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