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62d1" w14:paraId="84e62d1" w:rsidRDefault="00187406" w:rsidP="00187406" w:rsidR="00187406" w:rsidRPr="00187406">
      <w:pPr>
        <w15:collapsed w:val="false"/>
      </w:pPr>
      <w:bookmarkStart w:name="_GoBack" w:id="0"/>
      <w:bookmarkEnd w:id="0"/>
      <w:r w:rsidRPr="00187406">
        <w:t xml:space="preserve">           </w:t>
      </w:r>
      <w:r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C12105" w:rsidR="00C12105" w:rsidRPr="001536D6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  <w:r w:rsidR="00F46E76" w:rsidRPr="001536D6">
        <w:t xml:space="preserve">                              </w:t>
      </w:r>
    </w:p>
    <w:p w:rsidRDefault="00C12105" w:rsidP="00C12105" w:rsidR="00187406">
      <w:r w:rsidRPr="001536D6">
        <w:t xml:space="preserve">                                   </w:t>
      </w:r>
      <w:r w:rsidR="00645D4E" w:rsidRPr="001536D6">
        <w:t xml:space="preserve">                              </w:t>
      </w:r>
      <w:r w:rsidRPr="001536D6">
        <w:t xml:space="preserve">                                  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C656DE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kao sucu pojedincu, </w:t>
      </w:r>
      <w:r w:rsidR="00187406" w:rsidRPr="00187406">
        <w:t>u postupku povodom prijedloga predlagatelja – dužnika JOŠKA LASIĆA, vl. obrta za taxi prijevoz Joško Lasić, Jeretova 1E, Split, OIB: 47327876891, za sklapanje predstečajne nagodbe,</w:t>
      </w:r>
      <w:r w:rsidR="00187406">
        <w:t xml:space="preserve"> </w:t>
      </w:r>
      <w:r w:rsidRPr="004D4E07">
        <w:t xml:space="preserve">dana </w:t>
      </w:r>
      <w:r w:rsidR="00187406">
        <w:t>16. rujna</w:t>
      </w:r>
      <w:r w:rsidR="009B4A11">
        <w:t xml:space="preserve"> 2015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C656DE" w:rsidP="00C12105" w:rsidR="00C12105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4D4E07" w:rsidP="006C489E" w:rsidR="004A019C">
      <w:pPr>
        <w:ind w:firstLine="708"/>
        <w:jc w:val="both"/>
      </w:pPr>
      <w:r>
        <w:t>Zbog službene spriječenosti</w:t>
      </w:r>
      <w:r w:rsidR="006C489E">
        <w:t xml:space="preserve"> uređujuće sutkinje </w:t>
      </w:r>
      <w:r>
        <w:t>r</w:t>
      </w:r>
      <w:r w:rsidRPr="004D4E07">
        <w:t xml:space="preserve">očište </w:t>
      </w:r>
      <w:r>
        <w:t xml:space="preserve">određeno </w:t>
      </w:r>
      <w:r w:rsidRPr="004D4E07">
        <w:t xml:space="preserve">za dan </w:t>
      </w:r>
      <w:r w:rsidR="00187406">
        <w:t>12. listopada 2015. godine sa početkom u 08:</w:t>
      </w:r>
      <w:r w:rsidRPr="004D4E07">
        <w:t>00 sati</w:t>
      </w:r>
      <w:r w:rsidR="00187406">
        <w:t xml:space="preserve"> preuriče se za </w:t>
      </w:r>
      <w:r w:rsidR="00187406" w:rsidRPr="00187406">
        <w:rPr>
          <w:b/>
          <w:u w:val="single"/>
        </w:rPr>
        <w:t>dan 14. listopada 2015. godine u 08:00 sati</w:t>
      </w:r>
      <w:r w:rsidR="00187406">
        <w:t>.</w:t>
      </w:r>
    </w:p>
    <w:p w:rsidRDefault="000042F0" w:rsidP="000042F0" w:rsidR="000042F0">
      <w:pPr>
        <w:spacing w:before="100"/>
        <w:ind w:left="1429"/>
        <w:jc w:val="both"/>
      </w:pPr>
    </w:p>
    <w:p w:rsidRDefault="00C12105" w:rsidP="002A47D9" w:rsidR="00C12105" w:rsidRPr="001536D6">
      <w:pPr>
        <w:jc w:val="center"/>
      </w:pPr>
      <w:r w:rsidRPr="001536D6">
        <w:t xml:space="preserve">U Splitu, </w:t>
      </w:r>
      <w:r w:rsidR="00187406">
        <w:t>16. rujna</w:t>
      </w:r>
      <w:r w:rsidR="00792667">
        <w:t xml:space="preserve"> 2015</w:t>
      </w:r>
      <w:r w:rsidR="00E74386" w:rsidRPr="001536D6">
        <w:t>. godine</w:t>
      </w:r>
    </w:p>
    <w:p w:rsidRDefault="00C12105" w:rsidP="00C12105" w:rsidR="00C12105" w:rsidRPr="001536D6">
      <w:pPr>
        <w:ind w:left="708"/>
        <w:jc w:val="both"/>
      </w:pP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>Protiv ovog zaključk</w:t>
      </w:r>
      <w:r w:rsidR="00C12105" w:rsidRPr="001536D6">
        <w:t>a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E513FE" w:rsidP="00C12105" w:rsidR="00E513FE" w:rsidRPr="001536D6"/>
    <w:p w:rsidRDefault="00E513FE" w:rsidP="00E513FE" w:rsidR="00E513FE" w:rsidRPr="001536D6">
      <w:r w:rsidRPr="001536D6">
        <w:t>DNA:</w:t>
      </w:r>
    </w:p>
    <w:p w:rsidRDefault="004D4E07" w:rsidP="00187406" w:rsidR="004A019C">
      <w:pPr>
        <w:numPr>
          <w:ilvl w:val="0"/>
          <w:numId w:val="4"/>
        </w:numPr>
      </w:pPr>
      <w:r>
        <w:t>predlagatelju-</w:t>
      </w:r>
      <w:r w:rsidR="00187406">
        <w:t>dužniku</w:t>
      </w:r>
    </w:p>
    <w:p w:rsidRDefault="00187406" w:rsidP="00187406" w:rsidR="00187406">
      <w:pPr>
        <w:numPr>
          <w:ilvl w:val="0"/>
          <w:numId w:val="4"/>
        </w:numPr>
        <w:jc w:val="both"/>
      </w:pPr>
      <w:r>
        <w:t xml:space="preserve">e-oglasna ploča ovog suda </w:t>
      </w:r>
    </w:p>
    <w:p w:rsidRDefault="00187406" w:rsidP="007A5981" w:rsidR="00C656DE">
      <w:pPr>
        <w:numPr>
          <w:ilvl w:val="0"/>
          <w:numId w:val="4"/>
        </w:numPr>
      </w:pPr>
      <w:r>
        <w:t>FINA-i uz dopis</w:t>
      </w:r>
    </w:p>
    <w:p w:rsidRDefault="00E513FE" w:rsidP="00E513FE" w:rsidR="00E513FE" w:rsidRPr="001536D6">
      <w:pPr>
        <w:numPr>
          <w:ilvl w:val="0"/>
          <w:numId w:val="4"/>
        </w:numPr>
      </w:pPr>
      <w:r w:rsidRPr="001536D6">
        <w:t>u spis</w:t>
      </w: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D76" w:rsidR="00BC0D76">
      <w:r>
        <w:separator/>
      </w:r>
    </w:p>
  </w:endnote>
  <w:endnote w:id="0" w:type="continuationSeparator">
    <w:p w:rsidRDefault="00BC0D76" w:rsidR="00BC0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D76" w:rsidR="00BC0D76">
      <w:r>
        <w:separator/>
      </w:r>
    </w:p>
  </w:footnote>
  <w:footnote w:id="0" w:type="continuationSeparator">
    <w:p w:rsidRDefault="00BC0D76" w:rsidR="00BC0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187406">
      <w:t>Stpn-65/2015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D3459"/>
    <w:rsid w:val="001150C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41686"/>
    <w:rsid w:val="0035772B"/>
    <w:rsid w:val="00387D0A"/>
    <w:rsid w:val="003E598E"/>
    <w:rsid w:val="00466597"/>
    <w:rsid w:val="00466DD1"/>
    <w:rsid w:val="00496761"/>
    <w:rsid w:val="004A019C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F0F94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F41932"/>
    <w:rsid w:val="00F46E76"/>
    <w:rsid w:val="00F67631"/>
    <w:rsid w:val="00F72C1C"/>
    <w:rsid w:val="00F74467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Stpn-65/2015</izvorni_sadrzaj>
    <derivirana_varijabla naziv="DomainObject.Predmet.OznakaBroj_1">Stpn-65/2015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Joško Lasić</izvorni_sadrzaj>
    <derivirana_varijabla naziv="DomainObject.Predmet.StrankaFormated_1">  Joško Lasić</derivirana_varijabla>
  </DomainObject.Predmet.StrankaFormated>
  <DomainObject.Predmet.StrankaFormatedOIB>
    <izvorni_sadrzaj>  Joško Lasić, OIB 47327876891</izvorni_sadrzaj>
    <derivirana_varijabla naziv="DomainObject.Predmet.StrankaFormatedOIB_1">  Joško Lasić, OIB 47327876891</derivirana_varijabla>
  </DomainObject.Predmet.StrankaFormatedOIB>
  <DomainObject.Predmet.StrankaFormatedWithAdress>
    <izvorni_sadrzaj> Joško Lasić, Rikarda Katalinića Jeretova 1e, 21000 Split</izvorni_sadrzaj>
    <derivirana_varijabla naziv="DomainObject.Predmet.StrankaFormatedWithAdress_1"> Joško Lasić, Rikarda Katalinića Jeretova 1e, 21000 Split</derivirana_varijabla>
  </DomainObject.Predmet.StrankaFormatedWithAdress>
  <DomainObject.Predmet.StrankaFormatedWithAdressOIB>
    <izvorni_sadrzaj> Joško Lasić, OIB 47327876891, Rikarda Katalinića Jeretova 1e, 21000 Split</izvorni_sadrzaj>
    <derivirana_varijabla naziv="DomainObject.Predmet.StrankaFormatedWithAdressOIB_1"> Joško Lasić, OIB 47327876891, Rikarda Katalinića Jeretova 1e, 21000 Split</derivirana_varijabla>
  </DomainObject.Predmet.StrankaFormatedWithAdressOIB>
  <DomainObject.Predmet.StrankaWithAdress>
    <izvorni_sadrzaj>Joško Lasić Rikarda Katalinića Jeretova 1e,21000 Split</izvorni_sadrzaj>
    <derivirana_varijabla naziv="DomainObject.Predmet.StrankaWithAdress_1">Joško Lasić Rikarda Katalinića Jeretova 1e,21000 Split</derivirana_varijabla>
  </DomainObject.Predmet.StrankaWithAdress>
  <DomainObject.Predmet.StrankaWithAdressOIB>
    <izvorni_sadrzaj>Joško Lasić, OIB 47327876891, Rikarda Katalinića Jeretova 1e,21000 Split</izvorni_sadrzaj>
    <derivirana_varijabla naziv="DomainObject.Predmet.StrankaWithAdressOIB_1">Joško Lasić, OIB 47327876891, Rikarda Katalinića Jeretova 1e,21000 Split</derivirana_varijabla>
  </DomainObject.Predmet.StrankaWithAdressOIB>
  <DomainObject.Predmet.StrankaNazivFormated>
    <izvorni_sadrzaj>Joško Lasić</izvorni_sadrzaj>
    <derivirana_varijabla naziv="DomainObject.Predmet.StrankaNazivFormated_1">Joško Lasić</derivirana_varijabla>
  </DomainObject.Predmet.StrankaNazivFormated>
  <DomainObject.Predmet.StrankaNazivFormatedOIB>
    <izvorni_sadrzaj>Joško Lasić, OIB 47327876891</izvorni_sadrzaj>
    <derivirana_varijabla naziv="DomainObject.Predmet.StrankaNazivFormatedOIB_1">Joško Lasić, OIB 47327876891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310050.00</izvorni_sadrzaj>
    <derivirana_varijabla naziv="DomainObject.Predmet.TrenutnaVrijednost_1">310050.00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Joško Lasić</item>
    </izvorni_sadrzaj>
    <derivirana_varijabla naziv="DomainObject.Predmet.StrankaListFormated_1">
      <item>Joško Lasić</item>
    </derivirana_varijabla>
  </DomainObject.Predmet.StrankaListFormated>
  <DomainObject.Predmet.StrankaListFormatedOIB>
    <izvorni_sadrzaj>
      <item>Joško Lasić, OIB 47327876891</item>
    </izvorni_sadrzaj>
    <derivirana_varijabla naziv="DomainObject.Predmet.StrankaListFormatedOIB_1">
      <item>Joško Lasić, OIB 47327876891</item>
    </derivirana_varijabla>
  </DomainObject.Predmet.StrankaListFormatedOIB>
  <DomainObject.Predmet.StrankaListFormatedWithAdress>
    <izvorni_sadrzaj>
      <item>Joško Lasić, Rikarda Katalinića Jeretova 1e, 21000 Split</item>
    </izvorni_sadrzaj>
    <derivirana_varijabla naziv="DomainObject.Predmet.StrankaListFormatedWithAdress_1">
      <item>Joško Lasić, Rikarda Katalinića Jeretova 1e, 21000 Split</item>
    </derivirana_varijabla>
  </DomainObject.Predmet.StrankaListFormatedWithAdress>
  <DomainObject.Predmet.StrankaListFormatedWithAdressOIB>
    <izvorni_sadrzaj>
      <item>Joško Lasić, OIB 47327876891, Rikarda Katalinića Jeretova 1e, 21000 Split</item>
    </izvorni_sadrzaj>
    <derivirana_varijabla naziv="DomainObject.Predmet.StrankaListFormatedWithAdressOIB_1">
      <item>Joško Lasić, OIB 47327876891, Rikarda Katalinića Jeretova 1e, 21000 Split</item>
    </derivirana_varijabla>
  </DomainObject.Predmet.StrankaListFormatedWithAdressOIB>
  <DomainObject.Predmet.StrankaListNazivFormated>
    <izvorni_sadrzaj>
      <item>Joško Lasić</item>
    </izvorni_sadrzaj>
    <derivirana_varijabla naziv="DomainObject.Predmet.StrankaListNazivFormated_1">
      <item>Joško Lasić</item>
    </derivirana_varijabla>
  </DomainObject.Predmet.StrankaListNazivFormated>
  <DomainObject.Predmet.StrankaListNazivFormatedOIB>
    <izvorni_sadrzaj>
      <item>Joško Lasić, OIB 47327876891</item>
    </izvorni_sadrzaj>
    <derivirana_varijabla naziv="DomainObject.Predmet.StrankaListNazivFormatedOIB_1">
      <item>Joško Lasić, OIB 47327876891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Joško Lasić</izvorni_sadrzaj>
    <derivirana_varijabla naziv="DomainObject.Predmet.StrankaIDrugi_1">Joško Lasić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Joško Lasić, OIB 47327876891, Rikarda Katalinića Jeretova 1e, 21000 Split</izvorni_sadrzaj>
    <derivirana_varijabla naziv="DomainObject.Predmet.StrankaIDrugiAdressOIB_1">Joško Lasić, OIB 47327876891, Rikarda Katalinića Jeretova 1e,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Joško Lasić</item>
    </izvorni_sadrzaj>
    <derivirana_varijabla naziv="DomainObject.Predmet.SudioniciListNaziv_1">
      <item>Joško Lasić</item>
    </derivirana_varijabla>
  </DomainObject.Predmet.SudioniciListNaziv>
  <DomainObject.Predmet.SudioniciListAdressOIB>
    <izvorni_sadrzaj>
      <item>Joško Lasić, OIB 47327876891, Rikarda Katalinića Jeretova 1e,21000 Split</item>
    </izvorni_sadrzaj>
    <derivirana_varijabla naziv="DomainObject.Predmet.SudioniciListAdressOIB_1">
      <item>Joško Lasić, OIB 47327876891, Rikarda Katalinića Jeretova 1e,21000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47327876891</item>
    </izvorni_sadrzaj>
    <derivirana_varijabla naziv="DomainObject.Predmet.SudioniciListNazivOIB_1">
      <item>, OIB 47327876891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152</properties:Words>
  <properties:Characters>669</properties:Characters>
  <properties:Lines>36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2015-02-20T09:03:00Z</dcterms:created>
  <dc:creator>nmarunica</dc:creator>
  <cp:lastModifiedBy>Ana Golub Gruić</cp:lastModifiedBy>
  <cp:lastPrinted>2015-09-16T06:31:00Z</cp:lastPrinted>
  <dcterms:modified xmlns:xsi="http://www.w3.org/2001/XMLSchema-instance" xsi:type="dcterms:W3CDTF">2015-09-16T07:00:00Z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