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a628f" w14:paraId="aaa628f" w:rsidRDefault="00433769" w:rsidP="006F4F1C" w:rsidR="00695AD9">
      <w:pPr>
        <w:jc w:val="right"/>
        <w15:collapsed w:val="false"/>
      </w:pPr>
      <w:r>
        <w:t>6</w:t>
      </w:r>
      <w:r w:rsidR="00014568">
        <w:t xml:space="preserve"> St-</w:t>
      </w:r>
      <w:r w:rsidR="004F48C7">
        <w:t>217</w:t>
      </w:r>
      <w:r w:rsidR="00F7659F">
        <w:t>/</w:t>
      </w:r>
      <w:r w:rsidR="006B57D1">
        <w:t>11-237</w:t>
      </w:r>
    </w:p>
    <w:p w:rsidRDefault="00FB7D0A" w:rsidP="00FB7D0A" w:rsidR="00FB7D0A">
      <w:r>
        <w:rPr>
          <w:rStyle w:val="Naglaeno"/>
        </w:rPr>
        <w:t xml:space="preserve">             </w:t>
      </w:r>
      <w:r w:rsidR="002020E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D0A" w:rsidP="00FB7D0A" w:rsidR="00FB7D0A" w:rsidRPr="00D21A2C"/>
    <w:p w:rsidRDefault="00FB7D0A" w:rsidP="00FB7D0A" w:rsidR="00FB7D0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B7D0A" w:rsidP="00FB7D0A" w:rsidR="004572F5" w:rsidRPr="00FB7D0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22E37" w:rsidP="00F7659F" w:rsidR="00E22E37">
      <w:pPr>
        <w:rPr>
          <w:b/>
          <w:bCs/>
        </w:rPr>
      </w:pPr>
    </w:p>
    <w:p w:rsidRDefault="00EB185D" w:rsidP="0084627B" w:rsidR="001158DF">
      <w:pPr>
        <w:jc w:val="center"/>
      </w:pPr>
      <w:r>
        <w:t>R</w:t>
      </w:r>
      <w:r w:rsidR="00FF6EA5">
        <w:t xml:space="preserve"> </w:t>
      </w:r>
      <w:r>
        <w:t>E</w:t>
      </w:r>
      <w:r w:rsidR="00FF6EA5">
        <w:t xml:space="preserve"> </w:t>
      </w:r>
      <w:r>
        <w:t>P</w:t>
      </w:r>
      <w:r w:rsidR="00FF6EA5">
        <w:t xml:space="preserve"> </w:t>
      </w:r>
      <w:r>
        <w:t>U</w:t>
      </w:r>
      <w:r w:rsidR="00FF6EA5">
        <w:t xml:space="preserve"> </w:t>
      </w:r>
      <w:r>
        <w:t>B</w:t>
      </w:r>
      <w:r w:rsidR="00FF6EA5">
        <w:t xml:space="preserve"> </w:t>
      </w:r>
      <w:r>
        <w:t>L</w:t>
      </w:r>
      <w:r w:rsidR="00FF6EA5">
        <w:t xml:space="preserve"> </w:t>
      </w:r>
      <w:r>
        <w:t>I</w:t>
      </w:r>
      <w:r w:rsidR="00FF6EA5">
        <w:t xml:space="preserve"> </w:t>
      </w:r>
      <w:r>
        <w:t>K</w:t>
      </w:r>
      <w:r w:rsidR="00FF6EA5">
        <w:t xml:space="preserve"> </w:t>
      </w:r>
      <w:r>
        <w:t>A</w:t>
      </w:r>
      <w:r w:rsidR="00FF6EA5">
        <w:t xml:space="preserve"> </w:t>
      </w:r>
      <w:r>
        <w:t xml:space="preserve"> H</w:t>
      </w:r>
      <w:r w:rsidR="00FF6EA5">
        <w:t xml:space="preserve"> </w:t>
      </w:r>
      <w:r>
        <w:t>R</w:t>
      </w:r>
      <w:r w:rsidR="00FF6EA5">
        <w:t xml:space="preserve"> </w:t>
      </w:r>
      <w:r>
        <w:t>V</w:t>
      </w:r>
      <w:r w:rsidR="00FF6EA5">
        <w:t xml:space="preserve"> </w:t>
      </w:r>
      <w:r>
        <w:t>A</w:t>
      </w:r>
      <w:r w:rsidR="00FF6EA5">
        <w:t xml:space="preserve"> </w:t>
      </w:r>
      <w:r>
        <w:t>T</w:t>
      </w:r>
      <w:r w:rsidR="00FF6EA5">
        <w:t xml:space="preserve"> </w:t>
      </w:r>
      <w:r>
        <w:t>S</w:t>
      </w:r>
      <w:r w:rsidR="00FF6EA5">
        <w:t xml:space="preserve"> </w:t>
      </w:r>
      <w:r>
        <w:t>K</w:t>
      </w:r>
      <w:r w:rsidR="00FF6EA5">
        <w:t xml:space="preserve"> </w:t>
      </w:r>
      <w:r>
        <w:t>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P="00F7659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CF5CF1" w:rsidR="00CF5CF1">
      <w:pPr>
        <w:jc w:val="both"/>
      </w:pPr>
      <w:r>
        <w:tab/>
      </w:r>
      <w:r w:rsidR="00CF5CF1">
        <w:t xml:space="preserve">Trgovački sud u Osijeku, </w:t>
      </w:r>
      <w:r w:rsidR="009C1D35">
        <w:t>stečajnoj sutkinji</w:t>
      </w:r>
      <w:r w:rsidR="00CF5CF1">
        <w:t xml:space="preserve"> Nadi Roso, u stečajnom postupku nad dužnikom: </w:t>
      </w:r>
      <w:r w:rsidR="004F48C7">
        <w:rPr>
          <w:b/>
        </w:rPr>
        <w:t>EFEZ d.o.o. proizvodnja, trgovina i usluge, u stečaju, Đakovo, B. Jelačića 35, OIB: 57002408617, MBS: 030005617</w:t>
      </w:r>
      <w:r w:rsidR="00CF5CF1">
        <w:rPr>
          <w:b/>
          <w:bCs/>
        </w:rPr>
        <w:t>,</w:t>
      </w:r>
      <w:r w:rsidR="00CF5CF1">
        <w:t xml:space="preserve"> dana </w:t>
      </w:r>
      <w:r w:rsidR="006B57D1">
        <w:t>11</w:t>
      </w:r>
      <w:r w:rsidR="00FF6EA5">
        <w:t>. svibnja 2018. g.,</w:t>
      </w:r>
    </w:p>
    <w:p w:rsidRDefault="00CF5CF1" w:rsidP="00CF5CF1" w:rsidR="00CF5CF1">
      <w:pPr>
        <w:jc w:val="both"/>
      </w:pPr>
    </w:p>
    <w:p w:rsidRDefault="00695AD9" w:rsidR="00695AD9">
      <w:pPr>
        <w:jc w:val="both"/>
      </w:pPr>
    </w:p>
    <w:p w:rsidRDefault="0084627B" w:rsidP="00081501" w:rsidR="00081501" w:rsidRPr="00EB185D">
      <w:pPr>
        <w:jc w:val="center"/>
      </w:pPr>
      <w:r>
        <w:t>z a k l j u č i o  j e :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9C1D35" w:rsidP="00CA2D01" w:rsidR="00F45DD4" w:rsidRPr="00CA2D01">
      <w:pPr>
        <w:ind w:firstLine="709"/>
        <w:jc w:val="both"/>
        <w:rPr>
          <w:b/>
          <w:bCs/>
        </w:rPr>
      </w:pPr>
      <w:r>
        <w:t xml:space="preserve">1. </w:t>
      </w:r>
      <w:r>
        <w:tab/>
      </w:r>
      <w:r w:rsidR="0084627B">
        <w:t>Utvrđuje se da je rješenje o dosudi nekretnina stečajnog dužnika kupcu</w:t>
      </w:r>
      <w:r w:rsidR="00E77B94">
        <w:t xml:space="preserve"> </w:t>
      </w:r>
      <w:r w:rsidR="006B57D1" w:rsidRPr="00297FD2">
        <w:t xml:space="preserve">Robert </w:t>
      </w:r>
      <w:proofErr w:type="spellStart"/>
      <w:r w:rsidR="006B57D1" w:rsidRPr="00297FD2">
        <w:t>Tomulić</w:t>
      </w:r>
      <w:proofErr w:type="spellEnd"/>
      <w:r w:rsidR="006B57D1" w:rsidRPr="00297FD2">
        <w:t xml:space="preserve">, Rovinj, S. Radića 9, OIB: 50774464128  </w:t>
      </w:r>
      <w:r w:rsidR="00CF5CF1">
        <w:t>za n</w:t>
      </w:r>
      <w:r w:rsidR="00CF5CF1" w:rsidRPr="00D75407">
        <w:t>ekretninu</w:t>
      </w:r>
      <w:r w:rsidR="006B57D1">
        <w:t xml:space="preserve"> upisanu u</w:t>
      </w:r>
      <w:r w:rsidR="00CF5CF1" w:rsidRPr="00D75407">
        <w:t xml:space="preserve">: </w:t>
      </w:r>
      <w:r w:rsidR="00CF5CF1" w:rsidRPr="00A7347E">
        <w:rPr>
          <w:rFonts w:eastAsia="Calibri"/>
        </w:rPr>
        <w:t xml:space="preserve"> </w:t>
      </w:r>
      <w:proofErr w:type="spellStart"/>
      <w:r w:rsidR="006B57D1">
        <w:t>zk.ul</w:t>
      </w:r>
      <w:proofErr w:type="spellEnd"/>
      <w:r w:rsidR="006B57D1">
        <w:t xml:space="preserve">. 2312, </w:t>
      </w:r>
      <w:proofErr w:type="spellStart"/>
      <w:r w:rsidR="006B57D1">
        <w:t>kčbr</w:t>
      </w:r>
      <w:proofErr w:type="spellEnd"/>
      <w:r w:rsidR="006B57D1">
        <w:t xml:space="preserve">. 119/1, k.o. Đakovo, upisana u zemljišne knjige Općinskog suda u Osijeku, Stalna služba u Đakovu, posebni dio </w:t>
      </w:r>
      <w:r w:rsidR="006B57D1" w:rsidRPr="00297FD2">
        <w:rPr>
          <w:b/>
        </w:rPr>
        <w:t>9. Etaža</w:t>
      </w:r>
      <w:r w:rsidR="006B57D1">
        <w:t xml:space="preserve"> 68/1000 - stan 8 koji se nalazi na drugom katu predmetne građevine u površini od 48,87 m2 i sporedni dio koji  se sastoji od terase u površini 8,07 m2, parkirnog mjesta u površini od 9,16 m2 i parkirnog mjesta u površini od 9,19 m2, koji se nalazi u zgradi mješovite uporabe površine 306 m2, i dvorištu površine 457 m2, sve u Bana Jelačića 59, ukupne površine 763 m2 </w:t>
      </w:r>
      <w:r w:rsidR="0084627B">
        <w:t>po</w:t>
      </w:r>
      <w:r>
        <w:t xml:space="preserve">stalo pravomoćno dana </w:t>
      </w:r>
      <w:r w:rsidR="00FF6EA5">
        <w:t>28. ožujka 2018. g.</w:t>
      </w:r>
      <w:r>
        <w:t xml:space="preserve"> te su prodane za iznos od </w:t>
      </w:r>
      <w:r w:rsidR="006B57D1" w:rsidRPr="006B57D1">
        <w:rPr>
          <w:b/>
        </w:rPr>
        <w:t>195</w:t>
      </w:r>
      <w:r w:rsidR="00652C6B">
        <w:rPr>
          <w:b/>
          <w:bCs/>
        </w:rPr>
        <w:t>.000,00 kn</w:t>
      </w:r>
      <w:r w:rsidR="00264D7A">
        <w:t xml:space="preserve">, koja </w:t>
      </w:r>
      <w:proofErr w:type="spellStart"/>
      <w:r w:rsidR="00264D7A">
        <w:t>kupovnina</w:t>
      </w:r>
      <w:proofErr w:type="spellEnd"/>
      <w:r w:rsidR="00264D7A">
        <w:t xml:space="preserve"> je uplaćena u cijelosti</w:t>
      </w:r>
      <w:r w:rsidR="00CA2D01">
        <w:t xml:space="preserve"> dana </w:t>
      </w:r>
      <w:r w:rsidR="006B57D1">
        <w:t>23</w:t>
      </w:r>
      <w:r w:rsidR="00652C6B">
        <w:t>. travnja</w:t>
      </w:r>
      <w:r w:rsidR="00FF6EA5">
        <w:t xml:space="preserve"> 2018</w:t>
      </w:r>
      <w:r w:rsidR="00493768">
        <w:t>. g.</w:t>
      </w:r>
      <w:r w:rsidR="00264D7A">
        <w:t xml:space="preserve">, </w:t>
      </w:r>
      <w:r w:rsidR="00264D7A" w:rsidRPr="007344A9">
        <w:rPr>
          <w:b/>
        </w:rPr>
        <w:t>predaje se</w:t>
      </w:r>
      <w:r w:rsidR="00264D7A">
        <w:t xml:space="preserve"> kupcu </w:t>
      </w:r>
      <w:r w:rsidR="006B57D1" w:rsidRPr="00297FD2">
        <w:t xml:space="preserve">Robert </w:t>
      </w:r>
      <w:proofErr w:type="spellStart"/>
      <w:r w:rsidR="006B57D1" w:rsidRPr="00297FD2">
        <w:t>Tomulić</w:t>
      </w:r>
      <w:proofErr w:type="spellEnd"/>
      <w:r w:rsidR="006B57D1" w:rsidRPr="00297FD2">
        <w:t xml:space="preserve">, Rovinj, S. Radića 9, OIB: 50774464128  </w:t>
      </w:r>
      <w:r w:rsidR="00264D7A">
        <w:t xml:space="preserve">. </w:t>
      </w:r>
      <w:r w:rsidR="00CA2D01">
        <w:t xml:space="preserve"> </w:t>
      </w:r>
    </w:p>
    <w:p w:rsidRDefault="00F45DD4" w:rsidP="00493768" w:rsidR="00F45DD4">
      <w:pPr>
        <w:jc w:val="both"/>
      </w:pPr>
    </w:p>
    <w:p w:rsidRDefault="0084627B" w:rsidP="009C1D35" w:rsidR="00493768">
      <w:pPr>
        <w:numPr>
          <w:ilvl w:val="0"/>
          <w:numId w:val="18"/>
        </w:numPr>
        <w:ind w:firstLine="709" w:left="142"/>
        <w:jc w:val="both"/>
      </w:pPr>
      <w:r>
        <w:t xml:space="preserve">Zemljišnoknjižni odjel </w:t>
      </w:r>
      <w:r w:rsidR="00CA2D01">
        <w:t xml:space="preserve">Đakovo </w:t>
      </w:r>
      <w:r>
        <w:t xml:space="preserve">Općinskog suda u </w:t>
      </w:r>
      <w:r w:rsidR="00CA2D01">
        <w:t>Osijeku</w:t>
      </w:r>
      <w:r w:rsidR="009C1D35">
        <w:t xml:space="preserve"> </w:t>
      </w:r>
      <w:r w:rsidR="00CA2D01">
        <w:t xml:space="preserve">Stalna služba Đakovo </w:t>
      </w:r>
      <w:r>
        <w:t>izvršit će upis prava vlasništva na predan</w:t>
      </w:r>
      <w:r w:rsidR="009D4238">
        <w:t>oj</w:t>
      </w:r>
      <w:r>
        <w:t xml:space="preserve"> nekretnin</w:t>
      </w:r>
      <w:r w:rsidR="009D4238">
        <w:t>i</w:t>
      </w:r>
      <w:r>
        <w:t xml:space="preserve"> u korist kupca i b</w:t>
      </w:r>
      <w:r w:rsidR="00386290">
        <w:t xml:space="preserve">risati sve terete i zabilježbe i </w:t>
      </w:r>
      <w:r w:rsidR="00560345">
        <w:t>to</w:t>
      </w:r>
      <w:r w:rsidR="00493768">
        <w:t xml:space="preserve"> za</w:t>
      </w:r>
      <w:r w:rsidR="005941E9">
        <w:t xml:space="preserve"> nekretninu upisanu</w:t>
      </w:r>
      <w:r w:rsidR="00493768">
        <w:t>:</w:t>
      </w:r>
    </w:p>
    <w:p w:rsidRDefault="006B57D1" w:rsidP="00493768" w:rsidR="002149DA" w:rsidRPr="00493768">
      <w:pPr>
        <w:numPr>
          <w:ilvl w:val="0"/>
          <w:numId w:val="20"/>
        </w:numPr>
        <w:jc w:val="both"/>
        <w:rPr>
          <w:b/>
        </w:rPr>
      </w:pPr>
      <w:proofErr w:type="spellStart"/>
      <w:r>
        <w:t>zk.ul</w:t>
      </w:r>
      <w:proofErr w:type="spellEnd"/>
      <w:r>
        <w:t xml:space="preserve">. 2312, </w:t>
      </w:r>
      <w:proofErr w:type="spellStart"/>
      <w:r>
        <w:t>kčbr</w:t>
      </w:r>
      <w:proofErr w:type="spellEnd"/>
      <w:r>
        <w:t xml:space="preserve">. 119/1, k.o. Đakovo, upisana u zemljišne knjige Općinskog suda u Osijeku, Stalna služba u Đakovu, posebni dio </w:t>
      </w:r>
      <w:r w:rsidRPr="00297FD2">
        <w:rPr>
          <w:b/>
        </w:rPr>
        <w:t>9. Etaža</w:t>
      </w:r>
      <w:r>
        <w:t xml:space="preserve"> 68/1000 - stan 8 koji se nalazi na drugom katu predmetne građevine u površini od 48,87 m2 i sporedni dio koji  se sastoji od terase u površini 8,07 m2, parkirnog mjesta u površini od 9,16 m2 i parkirnog mjesta u površini od 9,19 m2, koji se nalazi u zgradi mješovite uporabe površine 306 m2, i dvorištu površine 457 m2, sve u Bana Jelačića 59, ukupne površine 763 m2</w:t>
      </w:r>
      <w:r w:rsidR="00560345" w:rsidRPr="00493768">
        <w:rPr>
          <w:b/>
        </w:rPr>
        <w:t xml:space="preserve">: </w:t>
      </w:r>
    </w:p>
    <w:p w:rsidRDefault="00E22E37" w:rsidP="009C1D35" w:rsidR="00E22E37">
      <w:pPr>
        <w:jc w:val="both"/>
      </w:pPr>
    </w:p>
    <w:p w:rsidRDefault="00493768" w:rsidP="0084627B" w:rsidR="0084627B">
      <w:pPr>
        <w:ind w:left="1425"/>
        <w:jc w:val="both"/>
      </w:pPr>
      <w:r>
        <w:t xml:space="preserve">B </w:t>
      </w:r>
      <w:proofErr w:type="spellStart"/>
      <w:r w:rsidR="00440696">
        <w:t>Vlastovnica</w:t>
      </w:r>
      <w:proofErr w:type="spellEnd"/>
    </w:p>
    <w:p w:rsidRDefault="006B57D1" w:rsidP="0084627B" w:rsidR="006B57D1" w:rsidRPr="006B57D1">
      <w:pPr>
        <w:ind w:left="1425"/>
        <w:jc w:val="both"/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644"/>
        <w:gridCol w:w="6995"/>
        <w:gridCol w:w="1286"/>
      </w:tblGrid>
      <w:tr w:rsidTr="006B57D1" w:rsidR="006B57D1" w:rsidRPr="006B57D1">
        <w:tc>
          <w:tcPr>
            <w:tcW w:type="dxa" w:w="60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jc w:val="center"/>
              <w:rPr>
                <w:color w:val="333333"/>
              </w:rPr>
            </w:pPr>
            <w:r w:rsidRPr="006B57D1">
              <w:rPr>
                <w:color w:val="000000"/>
              </w:rPr>
              <w:t>9.3</w:t>
            </w:r>
          </w:p>
        </w:tc>
        <w:tc>
          <w:tcPr>
            <w:tcW w:type="dxa" w:w="652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  <w:r w:rsidRPr="006B57D1">
              <w:rPr>
                <w:color w:val="000000"/>
              </w:rPr>
              <w:t>Zaprimljeno 12.10.2016.g. pod brojem Z-22855/2016</w:t>
            </w:r>
            <w:r w:rsidRPr="006B57D1">
              <w:rPr>
                <w:color w:val="000000"/>
              </w:rPr>
              <w:br/>
            </w:r>
            <w:r w:rsidRPr="006B57D1">
              <w:rPr>
                <w:color w:val="000000"/>
              </w:rPr>
              <w:br/>
              <w:t xml:space="preserve">ZABILJEŽBA, RJEŠENJE TRGOVAČKOG SUDA U OSIJEKU BR. </w:t>
            </w:r>
            <w:r w:rsidRPr="006B57D1">
              <w:rPr>
                <w:color w:val="000000"/>
              </w:rPr>
              <w:lastRenderedPageBreak/>
              <w:t xml:space="preserve">ST-217/11-135 10.10.2016, </w:t>
            </w:r>
            <w:proofErr w:type="spellStart"/>
            <w:r w:rsidRPr="006B57D1">
              <w:rPr>
                <w:color w:val="000000"/>
              </w:rPr>
              <w:t>zabilježuje</w:t>
            </w:r>
            <w:proofErr w:type="spellEnd"/>
            <w:r w:rsidRPr="006B57D1">
              <w:rPr>
                <w:color w:val="000000"/>
              </w:rPr>
              <w:t xml:space="preserve"> se rješenje o prodaji na nekretnine u A.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  <w:r w:rsidRPr="006B57D1">
              <w:rPr>
                <w:color w:val="000000"/>
              </w:rPr>
              <w:lastRenderedPageBreak/>
              <w:br/>
              <w:t>na 9 (9.2)</w:t>
            </w:r>
          </w:p>
        </w:tc>
      </w:tr>
    </w:tbl>
    <w:p w:rsidRDefault="006B57D1" w:rsidP="006B57D1" w:rsidR="006B57D1" w:rsidRPr="006B57D1">
      <w:pPr>
        <w:jc w:val="both"/>
      </w:pPr>
    </w:p>
    <w:p w:rsidRDefault="006B57D1" w:rsidP="00F7659F" w:rsidR="00B85ADD" w:rsidRPr="006B57D1">
      <w:r w:rsidRPr="006B57D1">
        <w:tab/>
        <w:t>C Teretovnica</w:t>
      </w:r>
    </w:p>
    <w:p w:rsidRDefault="006B57D1" w:rsidP="00F7659F" w:rsidR="006B57D1" w:rsidRPr="006B57D1"/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17"/>
        <w:gridCol w:w="534"/>
        <w:gridCol w:w="4929"/>
        <w:gridCol w:w="1320"/>
        <w:gridCol w:w="1707"/>
        <w:gridCol w:w="218"/>
      </w:tblGrid>
      <w:tr w:rsidTr="006B57D1" w:rsidR="006B57D1" w:rsidRPr="006B57D1">
        <w:trPr>
          <w:trHeight w:val="240"/>
        </w:trPr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8325"/>
            <w:gridSpan w:val="4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6B57D1" w:rsidR="006B57D1" w:rsidRPr="006B57D1">
            <w:pPr>
              <w:jc w:val="center"/>
              <w:rPr>
                <w:color w:val="333333"/>
              </w:rPr>
            </w:pPr>
            <w:r w:rsidRPr="006B57D1">
              <w:rPr>
                <w:b/>
                <w:bCs/>
                <w:color w:val="000000"/>
              </w:rPr>
              <w:t>Teretovnica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</w:tr>
      <w:tr w:rsidTr="006B57D1" w:rsidR="006B57D1" w:rsidRPr="006B57D1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  <w:proofErr w:type="spellStart"/>
            <w:r w:rsidRPr="006B57D1">
              <w:rPr>
                <w:b/>
                <w:bCs/>
                <w:color w:val="000000"/>
              </w:rPr>
              <w:t>Rbr</w:t>
            </w:r>
            <w:proofErr w:type="spellEnd"/>
            <w:r w:rsidRPr="006B57D1">
              <w:rPr>
                <w:b/>
                <w:bCs/>
                <w:color w:val="000000"/>
              </w:rPr>
              <w:t>.</w:t>
            </w:r>
          </w:p>
        </w:tc>
        <w:tc>
          <w:tcPr>
            <w:tcW w:type="dxa" w:w="5475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jc w:val="center"/>
              <w:rPr>
                <w:color w:val="333333"/>
              </w:rPr>
            </w:pPr>
            <w:r w:rsidRPr="006B57D1">
              <w:rPr>
                <w:b/>
                <w:bCs/>
                <w:color w:val="000000"/>
              </w:rPr>
              <w:t>Sadržaj upisa</w:t>
            </w:r>
          </w:p>
        </w:tc>
        <w:tc>
          <w:tcPr>
            <w:tcW w:type="dxa" w:w="1200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jc w:val="center"/>
              <w:rPr>
                <w:color w:val="333333"/>
              </w:rPr>
            </w:pPr>
            <w:r w:rsidRPr="006B57D1">
              <w:rPr>
                <w:b/>
                <w:bCs/>
                <w:color w:val="000000"/>
              </w:rPr>
              <w:t>Iznos</w:t>
            </w:r>
          </w:p>
        </w:tc>
        <w:tc>
          <w:tcPr>
            <w:tcW w:type="dxa" w:w="1200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  <w:r w:rsidRPr="006B57D1">
              <w:rPr>
                <w:b/>
                <w:bCs/>
                <w:color w:val="000000"/>
              </w:rPr>
              <w:t>Primjedba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</w:tr>
      <w:tr w:rsidTr="006B57D1" w:rsidR="006B57D1" w:rsidRPr="006B57D1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  <w:r w:rsidRPr="006B57D1">
              <w:rPr>
                <w:b/>
                <w:bCs/>
                <w:color w:val="000000"/>
              </w:rPr>
              <w:t>1. Na suvlasnički dio: 9 (68/1000)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</w:tr>
      <w:tr w:rsidTr="006B57D1" w:rsidR="006B57D1" w:rsidRPr="006B57D1">
        <w:trPr>
          <w:trHeight w:val="1425"/>
        </w:trPr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jc w:val="center"/>
              <w:rPr>
                <w:color w:val="333333"/>
              </w:rPr>
            </w:pPr>
            <w:r w:rsidRPr="006B57D1">
              <w:rPr>
                <w:color w:val="000000"/>
              </w:rPr>
              <w:t>1.3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  <w:r w:rsidRPr="006B57D1">
              <w:rPr>
                <w:color w:val="000000"/>
              </w:rPr>
              <w:t>Primljeno:02.lipnja 2008.g.broj Z-2726/08</w:t>
            </w:r>
            <w:r w:rsidRPr="006B57D1">
              <w:rPr>
                <w:color w:val="000000"/>
              </w:rPr>
              <w:br/>
              <w:t xml:space="preserve">Na temelju dodatka 01/2008 sa sporazumom o osiguranju novčane tražbine zasnivanjem založnog prava na nekretnine od 28.svibnja 2008.g. </w:t>
            </w:r>
            <w:proofErr w:type="spellStart"/>
            <w:r w:rsidRPr="006B57D1">
              <w:rPr>
                <w:color w:val="000000"/>
              </w:rPr>
              <w:t>solemniziranog</w:t>
            </w:r>
            <w:proofErr w:type="spellEnd"/>
            <w:r w:rsidRPr="006B57D1">
              <w:rPr>
                <w:color w:val="000000"/>
              </w:rPr>
              <w:t xml:space="preserve"> 30.svibnja 2008.g. broj OV-10159/2008 i ugovora o kreditu broj 52602/2008 sa sporazumom o osiguranju novčane tražbine zasnivanjem založnog prava od 18.travnja 2008.g. (original uložen u Z-2077/08) uknjižuje se ovršno pravo zaloga na nekretnine u A za kreditni iznos od 1.200.000,00 KN (</w:t>
            </w:r>
            <w:proofErr w:type="spellStart"/>
            <w:r w:rsidRPr="006B57D1">
              <w:rPr>
                <w:color w:val="000000"/>
              </w:rPr>
              <w:t>milijundvjestotisuća</w:t>
            </w:r>
            <w:proofErr w:type="spellEnd"/>
            <w:r w:rsidRPr="006B57D1">
              <w:rPr>
                <w:color w:val="000000"/>
              </w:rPr>
              <w:t xml:space="preserve"> kuna) uz kamate i ostale uvjete kako je navedeno u ugovoru, sporazumu i dodatku za korist: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  <w:r w:rsidRPr="006B57D1">
              <w:rPr>
                <w:color w:val="000000"/>
              </w:rPr>
              <w:t>1.200.000,00 KN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  <w:r w:rsidRPr="006B57D1">
              <w:rPr>
                <w:color w:val="000000"/>
              </w:rPr>
              <w:t xml:space="preserve">GLAVNI ULOŽAK A </w:t>
            </w:r>
            <w:proofErr w:type="spellStart"/>
            <w:r w:rsidRPr="006B57D1">
              <w:rPr>
                <w:color w:val="000000"/>
              </w:rPr>
              <w:t>SPOR.ULOŽAK</w:t>
            </w:r>
            <w:proofErr w:type="spellEnd"/>
            <w:r w:rsidRPr="006B57D1">
              <w:rPr>
                <w:color w:val="000000"/>
              </w:rPr>
              <w:t xml:space="preserve"> UL.5848 K.O.ĐAKOVO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</w:tr>
      <w:tr w:rsidTr="006B57D1" w:rsidR="006B57D1" w:rsidRPr="006B57D1">
        <w:trPr>
          <w:trHeight w:val="915"/>
        </w:trPr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jc w:val="center"/>
              <w:rPr>
                <w:color w:val="333333"/>
              </w:rPr>
            </w:pPr>
            <w:r w:rsidRPr="006B57D1">
              <w:rPr>
                <w:color w:val="000000"/>
              </w:rPr>
              <w:t>1.4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  <w:r w:rsidRPr="006B57D1">
              <w:rPr>
                <w:color w:val="000000"/>
              </w:rPr>
              <w:t>Zaprimljeno 26.01.2017.g. pod brojem Z-1761/2017</w:t>
            </w:r>
            <w:r w:rsidRPr="006B57D1">
              <w:rPr>
                <w:color w:val="000000"/>
              </w:rPr>
              <w:br/>
            </w:r>
            <w:r w:rsidRPr="006B57D1">
              <w:rPr>
                <w:color w:val="000000"/>
              </w:rPr>
              <w:br/>
              <w:t>UKNJIŽBA, USTUPANJE ZALOŽNOG PRAVA, UGOVOR O CESIJI, SOLEMNIZIRAN OD STRANE JAVNOG BILJEŽNIKA NIKOLE TADIĆ IZ ZAGREBA POD BR. OV-6613/16 DANA 15. PROSINCA 2016. G. 15.12.2016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  <w:r w:rsidRPr="006B57D1">
              <w:rPr>
                <w:color w:val="000000"/>
              </w:rPr>
              <w:t>na 1.3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</w:tr>
      <w:tr w:rsidTr="006B57D1" w:rsidR="006B57D1" w:rsidRPr="006B57D1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  <w:r w:rsidRPr="006B57D1">
              <w:rPr>
                <w:b/>
                <w:bCs/>
                <w:color w:val="000000"/>
              </w:rPr>
              <w:t>ADRIATIC ASSETS D.O.O. ZA USLUGE, OIB: 18846383988, RADNIČKA CESTA 80, 10000 ZAGREB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</w:tr>
      <w:tr w:rsidTr="006B57D1" w:rsidR="006B57D1" w:rsidRPr="006B57D1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</w:tr>
      <w:tr w:rsidTr="006B57D1" w:rsidR="006B57D1" w:rsidRPr="006B57D1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  <w:r w:rsidRPr="006B57D1">
              <w:rPr>
                <w:b/>
                <w:bCs/>
                <w:color w:val="000000"/>
              </w:rPr>
              <w:t>2. Na suvlasnički dio: 9 (68/1000)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</w:tr>
      <w:tr w:rsidTr="006B57D1" w:rsidR="006B57D1" w:rsidRPr="006B57D1">
        <w:trPr>
          <w:trHeight w:val="1425"/>
        </w:trPr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jc w:val="center"/>
              <w:rPr>
                <w:color w:val="333333"/>
              </w:rPr>
            </w:pPr>
            <w:r w:rsidRPr="006B57D1">
              <w:rPr>
                <w:color w:val="000000"/>
              </w:rPr>
              <w:t>2.3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  <w:r w:rsidRPr="006B57D1">
              <w:rPr>
                <w:color w:val="000000"/>
              </w:rPr>
              <w:t>Primljeno:02.lipnja 2008.g.broj Z-2727/08</w:t>
            </w:r>
            <w:r w:rsidRPr="006B57D1">
              <w:rPr>
                <w:color w:val="000000"/>
              </w:rPr>
              <w:br/>
              <w:t xml:space="preserve">Na temelju dodatka 01/2008 sa sporazumom o osiguranju novčane tražbine zasnivanjem založnog prava na nekretnine od 28.svibnja 2008.g. </w:t>
            </w:r>
            <w:proofErr w:type="spellStart"/>
            <w:r w:rsidRPr="006B57D1">
              <w:rPr>
                <w:color w:val="000000"/>
              </w:rPr>
              <w:t>solemniziranog</w:t>
            </w:r>
            <w:proofErr w:type="spellEnd"/>
            <w:r w:rsidRPr="006B57D1">
              <w:rPr>
                <w:color w:val="000000"/>
              </w:rPr>
              <w:t xml:space="preserve"> 30.svibnja 2008.g. broj OV-10160/2008 i ugovora o kreditu broj 52032/2008 sa sporazumom o osiguranju novčane tražbine zasnivanjem založnog prava od 19.ožujka 2008.g. (original uložen u Z-1557/08) uknjižuje se ovršno pravo zaloga na nekretnine u A za kreditni iznos od 1.980.000,00 KN (</w:t>
            </w:r>
            <w:proofErr w:type="spellStart"/>
            <w:r w:rsidRPr="006B57D1">
              <w:rPr>
                <w:color w:val="000000"/>
              </w:rPr>
              <w:t>milijundevetstoosamdesettisuća</w:t>
            </w:r>
            <w:proofErr w:type="spellEnd"/>
            <w:r w:rsidRPr="006B57D1">
              <w:rPr>
                <w:color w:val="000000"/>
              </w:rPr>
              <w:t xml:space="preserve"> kuna) uz kamate i ostale uvjete kako je navedeno u ugovoru, sporazumu i dodatku za korist: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  <w:r w:rsidRPr="006B57D1">
              <w:rPr>
                <w:color w:val="000000"/>
              </w:rPr>
              <w:t>1.980.000,00 KN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  <w:r w:rsidRPr="006B57D1">
              <w:rPr>
                <w:color w:val="000000"/>
              </w:rPr>
              <w:t xml:space="preserve">GLAVNI ULOŽAK A </w:t>
            </w:r>
            <w:proofErr w:type="spellStart"/>
            <w:r w:rsidRPr="006B57D1">
              <w:rPr>
                <w:color w:val="000000"/>
              </w:rPr>
              <w:t>SPOR.ULOŽAK</w:t>
            </w:r>
            <w:proofErr w:type="spellEnd"/>
            <w:r w:rsidRPr="006B57D1">
              <w:rPr>
                <w:color w:val="000000"/>
              </w:rPr>
              <w:t xml:space="preserve"> UL.5848 K.O.ĐAKOVO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</w:tr>
      <w:tr w:rsidTr="006B57D1" w:rsidR="006B57D1" w:rsidRPr="006B57D1">
        <w:trPr>
          <w:trHeight w:val="915"/>
        </w:trPr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jc w:val="center"/>
              <w:rPr>
                <w:color w:val="333333"/>
              </w:rPr>
            </w:pPr>
            <w:r w:rsidRPr="006B57D1">
              <w:rPr>
                <w:color w:val="000000"/>
              </w:rPr>
              <w:t>2.4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  <w:r w:rsidRPr="006B57D1">
              <w:rPr>
                <w:color w:val="000000"/>
              </w:rPr>
              <w:t>Zaprimljeno 26.01.2017.g. pod brojem Z-1761/2017</w:t>
            </w:r>
            <w:r w:rsidRPr="006B57D1">
              <w:rPr>
                <w:color w:val="000000"/>
              </w:rPr>
              <w:br/>
            </w:r>
            <w:r w:rsidRPr="006B57D1">
              <w:rPr>
                <w:color w:val="000000"/>
              </w:rPr>
              <w:br/>
              <w:t>UKNJIŽBA, USTUPANJE ZALOŽNOG PRAVA, UGOVOR O CESIJI, SOLEMNIZIRAN OD STRANE JAVNOG BILJEŽNIKA NIKOLE TADIĆ IZ ZAGREBA POD BR. OV-6613/16 DANA 15. PROSINCA 2016. G. 15.12.2016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  <w:r w:rsidRPr="006B57D1">
              <w:rPr>
                <w:color w:val="000000"/>
              </w:rPr>
              <w:t>na 2.3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</w:tr>
      <w:tr w:rsidTr="006B57D1" w:rsidR="006B57D1" w:rsidRPr="006B57D1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  <w:r w:rsidRPr="006B57D1">
              <w:rPr>
                <w:b/>
                <w:bCs/>
                <w:color w:val="000000"/>
              </w:rPr>
              <w:t>ADRIATIC ASSETS D.O.O. ZA USLUGE, OIB: 18846383988, RADNIČKA CESTA 80, 10000 ZAGREB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</w:tr>
      <w:tr w:rsidTr="006B57D1" w:rsidR="006B57D1" w:rsidRPr="006B57D1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</w:tr>
      <w:tr w:rsidTr="006B57D1" w:rsidR="006B57D1" w:rsidRPr="006B57D1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  <w:r w:rsidRPr="006B57D1">
              <w:rPr>
                <w:b/>
                <w:bCs/>
                <w:color w:val="000000"/>
              </w:rPr>
              <w:t>3. Na suvlasnički dio: 9 (68/1000)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</w:tr>
      <w:tr w:rsidTr="006B57D1" w:rsidR="006B57D1" w:rsidRPr="006B57D1">
        <w:trPr>
          <w:trHeight w:val="1425"/>
        </w:trPr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jc w:val="center"/>
              <w:rPr>
                <w:color w:val="333333"/>
              </w:rPr>
            </w:pPr>
            <w:r w:rsidRPr="006B57D1">
              <w:rPr>
                <w:color w:val="000000"/>
              </w:rPr>
              <w:t>3.3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  <w:r w:rsidRPr="006B57D1">
              <w:rPr>
                <w:color w:val="000000"/>
              </w:rPr>
              <w:t>Primljeno:02.lipnja 2008.g.broj Z-2728/08</w:t>
            </w:r>
            <w:r w:rsidRPr="006B57D1">
              <w:rPr>
                <w:color w:val="000000"/>
              </w:rPr>
              <w:br/>
              <w:t xml:space="preserve">Na temelju dodatka 02/2008 sa sporazumom o osiguranju novčane tražbine zasnivanjem založnog prava na nekretnine od 28.svibnja 2008.g. </w:t>
            </w:r>
            <w:proofErr w:type="spellStart"/>
            <w:r w:rsidRPr="006B57D1">
              <w:rPr>
                <w:color w:val="000000"/>
              </w:rPr>
              <w:t>solemniziranog</w:t>
            </w:r>
            <w:proofErr w:type="spellEnd"/>
            <w:r w:rsidRPr="006B57D1">
              <w:rPr>
                <w:color w:val="000000"/>
              </w:rPr>
              <w:t xml:space="preserve"> 30.svibnja 2008.g. broj OV-10161/2008 i ugovora o kreditu broj 49617/2007 sa sporazumom o osiguranju novčane tražbine zasnivanjem založnog prava od 09.studenoga 2007.g. (original uložen u Z-5042/07) uknjižuje se ovršno pravo zaloga na nekretnine u A za kreditni iznos od 126.230,83 KN (</w:t>
            </w:r>
            <w:proofErr w:type="spellStart"/>
            <w:r w:rsidRPr="006B57D1">
              <w:rPr>
                <w:color w:val="000000"/>
              </w:rPr>
              <w:t>stodvadesetšesttisućadvjestotrideset</w:t>
            </w:r>
            <w:proofErr w:type="spellEnd"/>
            <w:r w:rsidRPr="006B57D1">
              <w:rPr>
                <w:color w:val="000000"/>
              </w:rPr>
              <w:t xml:space="preserve"> kuna i 83 lipe) uz kamate i ostale uvjete kako je navedeno u ugovoru, sporazumu i dodatku za korist: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  <w:r w:rsidRPr="006B57D1">
              <w:rPr>
                <w:color w:val="000000"/>
              </w:rPr>
              <w:t>126.230,83 KN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  <w:r w:rsidRPr="006B57D1">
              <w:rPr>
                <w:color w:val="000000"/>
              </w:rPr>
              <w:t xml:space="preserve">GLAVNI ULOŽAK A </w:t>
            </w:r>
            <w:proofErr w:type="spellStart"/>
            <w:r w:rsidRPr="006B57D1">
              <w:rPr>
                <w:color w:val="000000"/>
              </w:rPr>
              <w:t>SPOR.ULOŽAK</w:t>
            </w:r>
            <w:proofErr w:type="spellEnd"/>
            <w:r w:rsidRPr="006B57D1">
              <w:rPr>
                <w:color w:val="000000"/>
              </w:rPr>
              <w:t xml:space="preserve"> UL.5848 K.O.ĐAKOVO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</w:tr>
      <w:tr w:rsidTr="006B57D1" w:rsidR="006B57D1" w:rsidRPr="006B57D1">
        <w:trPr>
          <w:trHeight w:val="915"/>
        </w:trPr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jc w:val="center"/>
              <w:rPr>
                <w:color w:val="333333"/>
              </w:rPr>
            </w:pPr>
            <w:r w:rsidRPr="006B57D1">
              <w:rPr>
                <w:color w:val="000000"/>
              </w:rPr>
              <w:t>3.4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  <w:r w:rsidRPr="006B57D1">
              <w:rPr>
                <w:color w:val="000000"/>
              </w:rPr>
              <w:t>Zaprimljeno 26.01.2017.g. pod brojem Z-1761/2017</w:t>
            </w:r>
            <w:r w:rsidRPr="006B57D1">
              <w:rPr>
                <w:color w:val="000000"/>
              </w:rPr>
              <w:br/>
            </w:r>
            <w:r w:rsidRPr="006B57D1">
              <w:rPr>
                <w:color w:val="000000"/>
              </w:rPr>
              <w:br/>
              <w:t>UKNJIŽBA, USTUPANJE ZALOŽNOG PRAVA, UGOVOR O CESIJI, SOLEMNIZIRAN OD STRANE JAVNOG BILJEŽNIKA NIKOLE TADIĆ IZ ZAGREBA POD BR. OV-6613/16 DANA 15. PROSINCA 2016. G. 15.12.2016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  <w:r w:rsidRPr="006B57D1">
              <w:rPr>
                <w:color w:val="000000"/>
              </w:rPr>
              <w:t>na 3.3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</w:tr>
      <w:tr w:rsidTr="006B57D1" w:rsidR="006B57D1" w:rsidRPr="006B57D1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  <w:r w:rsidRPr="006B57D1">
              <w:rPr>
                <w:b/>
                <w:bCs/>
                <w:color w:val="000000"/>
              </w:rPr>
              <w:t>ADRIATIC ASSETS D.O.O. ZA USLUGE, OIB: 18846383988, RADNIČKA CESTA 80, 10000 ZAGREB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</w:tr>
      <w:tr w:rsidTr="006B57D1" w:rsidR="006B57D1" w:rsidRPr="006B57D1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</w:tr>
      <w:tr w:rsidTr="006B57D1" w:rsidR="006B57D1" w:rsidRPr="006B57D1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  <w:r w:rsidRPr="006B57D1">
              <w:rPr>
                <w:b/>
                <w:bCs/>
                <w:color w:val="000000"/>
              </w:rPr>
              <w:t>4. Na suvlasnički dio: 9 (68/1000)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</w:tr>
      <w:tr w:rsidTr="006B57D1" w:rsidR="006B57D1" w:rsidRPr="006B57D1">
        <w:trPr>
          <w:trHeight w:val="1605"/>
        </w:trPr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jc w:val="center"/>
              <w:rPr>
                <w:color w:val="333333"/>
              </w:rPr>
            </w:pPr>
            <w:r w:rsidRPr="006B57D1">
              <w:rPr>
                <w:color w:val="000000"/>
              </w:rPr>
              <w:t>4.3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  <w:r w:rsidRPr="006B57D1">
              <w:rPr>
                <w:color w:val="000000"/>
              </w:rPr>
              <w:t>Primljeno:02.lipnja 2008.g.broj Z-2729/08</w:t>
            </w:r>
            <w:r w:rsidRPr="006B57D1">
              <w:rPr>
                <w:color w:val="000000"/>
              </w:rPr>
              <w:br/>
              <w:t xml:space="preserve">Na temelju dodatka 01/2008 sa sporazumom o osiguranju novčane tražbine zasnivanjem založnog prava na nekretninama od 28.svibnja2008.g. </w:t>
            </w:r>
            <w:proofErr w:type="spellStart"/>
            <w:r w:rsidRPr="006B57D1">
              <w:rPr>
                <w:color w:val="000000"/>
              </w:rPr>
              <w:t>solemniziranog</w:t>
            </w:r>
            <w:proofErr w:type="spellEnd"/>
            <w:r w:rsidRPr="006B57D1">
              <w:rPr>
                <w:color w:val="000000"/>
              </w:rPr>
              <w:t xml:space="preserve"> 30.svibnja 2008.g. </w:t>
            </w:r>
            <w:proofErr w:type="spellStart"/>
            <w:r w:rsidRPr="006B57D1">
              <w:rPr>
                <w:color w:val="000000"/>
              </w:rPr>
              <w:t>br.OV</w:t>
            </w:r>
            <w:proofErr w:type="spellEnd"/>
            <w:r w:rsidRPr="006B57D1">
              <w:rPr>
                <w:color w:val="000000"/>
              </w:rPr>
              <w:t xml:space="preserve">-10162/2008, izjave Slavonske banke d.d.Osijek-Podružnica Đakovo od 28.svibnja 2008.g. i ugovora o kreditu broj 446423/2007 sa sporazumom o osiguranju </w:t>
            </w:r>
            <w:r w:rsidRPr="006B57D1">
              <w:rPr>
                <w:color w:val="000000"/>
              </w:rPr>
              <w:lastRenderedPageBreak/>
              <w:t>novčane tražbine zasnivanjem založnog prava od 02.svibnja 2007.g. (uložen u Z-2112/07) uknjižuje se ovršno pravo zaloga na nekretnine u A za kreditni iznos od 2.100.000,00 KN (</w:t>
            </w:r>
            <w:proofErr w:type="spellStart"/>
            <w:r w:rsidRPr="006B57D1">
              <w:rPr>
                <w:color w:val="000000"/>
              </w:rPr>
              <w:t>dvamilijunastotisuća</w:t>
            </w:r>
            <w:proofErr w:type="spellEnd"/>
            <w:r w:rsidRPr="006B57D1">
              <w:rPr>
                <w:color w:val="000000"/>
              </w:rPr>
              <w:t xml:space="preserve"> kuna) uz kamate i ostale uvjete kako je navedeno u ugovoru i sporazumu za korist: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  <w:r w:rsidRPr="006B57D1">
              <w:rPr>
                <w:color w:val="000000"/>
              </w:rPr>
              <w:lastRenderedPageBreak/>
              <w:t>2.100.000,00 KN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  <w:r w:rsidRPr="006B57D1">
              <w:rPr>
                <w:color w:val="000000"/>
              </w:rPr>
              <w:t xml:space="preserve">GLAVNI ULOŽAK A </w:t>
            </w:r>
            <w:proofErr w:type="spellStart"/>
            <w:r w:rsidRPr="006B57D1">
              <w:rPr>
                <w:color w:val="000000"/>
              </w:rPr>
              <w:t>SPOR.ULOŽAK</w:t>
            </w:r>
            <w:proofErr w:type="spellEnd"/>
            <w:r w:rsidRPr="006B57D1">
              <w:rPr>
                <w:color w:val="000000"/>
              </w:rPr>
              <w:t xml:space="preserve"> 5848 OVE OPĆINE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</w:tr>
      <w:tr w:rsidTr="006B57D1" w:rsidR="006B57D1" w:rsidRPr="006B57D1">
        <w:trPr>
          <w:trHeight w:val="915"/>
        </w:trPr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jc w:val="center"/>
              <w:rPr>
                <w:color w:val="333333"/>
              </w:rPr>
            </w:pPr>
            <w:r w:rsidRPr="006B57D1">
              <w:rPr>
                <w:color w:val="000000"/>
              </w:rPr>
              <w:t>4.4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  <w:r w:rsidRPr="006B57D1">
              <w:rPr>
                <w:color w:val="000000"/>
              </w:rPr>
              <w:t>Zaprimljeno 26.01.2017.g. pod brojem Z-1761/2017</w:t>
            </w:r>
            <w:r w:rsidRPr="006B57D1">
              <w:rPr>
                <w:color w:val="000000"/>
              </w:rPr>
              <w:br/>
            </w:r>
            <w:r w:rsidRPr="006B57D1">
              <w:rPr>
                <w:color w:val="000000"/>
              </w:rPr>
              <w:br/>
              <w:t>UKNJIŽBA, USTUPANJE ZALOŽNOG PRAVA, UGOVOR O CESIJI, SOLEMNIZIRAN OD STRANE JAVNOG BILJEŽNIKA NIKOLE TADIĆ IZ ZAGREBA POD BR. OV-6613/16 DANA 15. PROSINCA 2016. G. 15.12.2016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  <w:r w:rsidRPr="006B57D1">
              <w:rPr>
                <w:color w:val="000000"/>
              </w:rPr>
              <w:t>na 4.3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</w:tr>
      <w:tr w:rsidTr="006B57D1" w:rsidR="006B57D1" w:rsidRPr="006B57D1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  <w:r w:rsidRPr="006B57D1">
              <w:rPr>
                <w:b/>
                <w:bCs/>
                <w:color w:val="000000"/>
              </w:rPr>
              <w:t>ADRIATIC ASSETS D.O.O. ZA USLUGE, OIB: 18846383988, RADNIČKA CESTA 80, 10000 ZAGREB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</w:tr>
      <w:tr w:rsidTr="006B57D1" w:rsidR="006B57D1" w:rsidRPr="006B57D1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</w:tr>
      <w:tr w:rsidTr="006B57D1" w:rsidR="006B57D1" w:rsidRPr="006B57D1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  <w:r w:rsidRPr="006B57D1">
              <w:rPr>
                <w:b/>
                <w:bCs/>
                <w:color w:val="000000"/>
              </w:rPr>
              <w:t>5. Na suvlasnički dio: 9 (68/1000)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</w:tr>
      <w:tr w:rsidTr="006B57D1" w:rsidR="006B57D1" w:rsidRPr="006B57D1">
        <w:trPr>
          <w:trHeight w:val="1080"/>
        </w:trPr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jc w:val="center"/>
              <w:rPr>
                <w:color w:val="333333"/>
              </w:rPr>
            </w:pPr>
            <w:r w:rsidRPr="006B57D1">
              <w:rPr>
                <w:color w:val="000000"/>
              </w:rPr>
              <w:t>5.3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  <w:r w:rsidRPr="006B57D1">
              <w:rPr>
                <w:color w:val="000000"/>
              </w:rPr>
              <w:t>Primljeno: 07. studenoga 2008. g. br. Z-5053/08</w:t>
            </w:r>
            <w:r w:rsidRPr="006B57D1">
              <w:rPr>
                <w:color w:val="000000"/>
              </w:rPr>
              <w:br/>
              <w:t xml:space="preserve">Na temelju ugovora o kreditu br. 2001-51400202/2008 sa sporazumom o osiguranju novčane tražbine zasnivanjem založnog prava na nekretninama od 06. studenoga 2008. g., </w:t>
            </w:r>
            <w:proofErr w:type="spellStart"/>
            <w:r w:rsidRPr="006B57D1">
              <w:rPr>
                <w:color w:val="000000"/>
              </w:rPr>
              <w:t>solemniziranog</w:t>
            </w:r>
            <w:proofErr w:type="spellEnd"/>
            <w:r w:rsidRPr="006B57D1">
              <w:rPr>
                <w:color w:val="000000"/>
              </w:rPr>
              <w:t xml:space="preserve"> 07. studenoga 2008. g., br. OV-21020/08 uknjižuje se ovršno pravo zaloga na nekretnine u A za kreditni iznos od 2.500.000,00 KN (</w:t>
            </w:r>
            <w:proofErr w:type="spellStart"/>
            <w:r w:rsidRPr="006B57D1">
              <w:rPr>
                <w:color w:val="000000"/>
              </w:rPr>
              <w:t>dvamilijunapetstotisuća</w:t>
            </w:r>
            <w:proofErr w:type="spellEnd"/>
            <w:r w:rsidRPr="006B57D1">
              <w:rPr>
                <w:color w:val="000000"/>
              </w:rPr>
              <w:t xml:space="preserve"> KN), uz kamate i ostale uvjete kako je navedeno u ugovoru i sporazumu za korist: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  <w:r w:rsidRPr="006B57D1">
              <w:rPr>
                <w:color w:val="000000"/>
              </w:rPr>
              <w:t>2.500.000,00 KN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  <w:r w:rsidRPr="006B57D1">
              <w:rPr>
                <w:color w:val="000000"/>
              </w:rPr>
              <w:t xml:space="preserve">SPOREDNA </w:t>
            </w:r>
            <w:proofErr w:type="spellStart"/>
            <w:r w:rsidRPr="006B57D1">
              <w:rPr>
                <w:color w:val="000000"/>
              </w:rPr>
              <w:t>HIP.A</w:t>
            </w:r>
            <w:proofErr w:type="spellEnd"/>
            <w:r w:rsidRPr="006B57D1">
              <w:rPr>
                <w:color w:val="000000"/>
              </w:rPr>
              <w:t xml:space="preserve"> GLAVNA </w:t>
            </w:r>
            <w:proofErr w:type="spellStart"/>
            <w:r w:rsidRPr="006B57D1">
              <w:rPr>
                <w:color w:val="000000"/>
              </w:rPr>
              <w:t>HIP.U</w:t>
            </w:r>
            <w:proofErr w:type="spellEnd"/>
            <w:r w:rsidRPr="006B57D1">
              <w:rPr>
                <w:color w:val="000000"/>
              </w:rPr>
              <w:t xml:space="preserve"> ZK.UL.2895 OVE OPĆINE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</w:tr>
      <w:tr w:rsidTr="006B57D1" w:rsidR="006B57D1" w:rsidRPr="006B57D1">
        <w:trPr>
          <w:trHeight w:val="915"/>
        </w:trPr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jc w:val="center"/>
              <w:rPr>
                <w:color w:val="333333"/>
              </w:rPr>
            </w:pPr>
            <w:r w:rsidRPr="006B57D1">
              <w:rPr>
                <w:color w:val="000000"/>
              </w:rPr>
              <w:t>5.4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  <w:r w:rsidRPr="006B57D1">
              <w:rPr>
                <w:color w:val="000000"/>
              </w:rPr>
              <w:t>Zaprimljeno 26.01.2017.g. pod brojem Z-1761/2017</w:t>
            </w:r>
            <w:r w:rsidRPr="006B57D1">
              <w:rPr>
                <w:color w:val="000000"/>
              </w:rPr>
              <w:br/>
            </w:r>
            <w:r w:rsidRPr="006B57D1">
              <w:rPr>
                <w:color w:val="000000"/>
              </w:rPr>
              <w:br/>
              <w:t>UKNJIŽBA, USTUPANJE ZALOŽNOG PRAVA, UGOVOR O CESIJI, SOLEMNIZIRAN OD STRANE JAVNOG BILJEŽNIKA NIKOLE TADIĆ IZ ZAGREBA POD BR. OV-6613/16 DANA 15. PROSINCA 2016. G. 15.12.2016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  <w:r w:rsidRPr="006B57D1">
              <w:rPr>
                <w:color w:val="000000"/>
              </w:rPr>
              <w:t>na 5.3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</w:tr>
      <w:tr w:rsidTr="006B57D1" w:rsidR="006B57D1" w:rsidRPr="006B57D1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  <w:r w:rsidRPr="006B57D1">
              <w:rPr>
                <w:b/>
                <w:bCs/>
                <w:color w:val="000000"/>
              </w:rPr>
              <w:t>ADRIATIC ASSETS D.O.O. ZA USLUGE, OIB: 18846383988, RADNIČKA CESTA 80, 10000 ZAGREB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</w:tr>
      <w:tr w:rsidTr="006B57D1" w:rsidR="006B57D1" w:rsidRPr="006B57D1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</w:tr>
      <w:tr w:rsidTr="006B57D1" w:rsidR="006B57D1" w:rsidRPr="006B57D1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  <w:r w:rsidRPr="006B57D1">
              <w:rPr>
                <w:b/>
                <w:bCs/>
                <w:color w:val="000000"/>
              </w:rPr>
              <w:t>6. Na suvlasnički dio: 9 (68/1000)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</w:tr>
      <w:tr w:rsidTr="006B57D1" w:rsidR="006B57D1" w:rsidRPr="006B57D1">
        <w:trPr>
          <w:trHeight w:val="735"/>
        </w:trPr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jc w:val="center"/>
              <w:rPr>
                <w:color w:val="333333"/>
              </w:rPr>
            </w:pPr>
            <w:r w:rsidRPr="006B57D1">
              <w:rPr>
                <w:color w:val="000000"/>
              </w:rPr>
              <w:t>6.1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  <w:r w:rsidRPr="006B57D1">
              <w:rPr>
                <w:color w:val="000000"/>
              </w:rPr>
              <w:t>Zaprimljeno 04.05.2010. broj Z-2342/10</w:t>
            </w:r>
            <w:r w:rsidRPr="006B57D1">
              <w:rPr>
                <w:color w:val="000000"/>
              </w:rPr>
              <w:br/>
              <w:t>Na temelju ugovora o pozajmici s davanjem u zalog nekretnine od 04. svibnja 2010.g. uknjižuje se pravo zaloga na nekretnine u A za iznos od 1.000.000,00 KN (milijun kuna) uz uvjete kako je navedeno u ugovoru za korist: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  <w:r w:rsidRPr="006B57D1">
              <w:rPr>
                <w:color w:val="000000"/>
              </w:rPr>
              <w:t>1.000.000,00 KN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</w:tr>
      <w:tr w:rsidTr="006B57D1" w:rsidR="006B57D1" w:rsidRPr="006B57D1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  <w:r w:rsidRPr="006B57D1">
              <w:rPr>
                <w:b/>
                <w:bCs/>
                <w:color w:val="000000"/>
              </w:rPr>
              <w:t>FRANJIĆ IGOR, OIB: 70633867734, ĐAKOVO, TRG N. Š. ZRINSKOG 23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</w:tr>
      <w:tr w:rsidTr="006B57D1" w:rsidR="006B57D1" w:rsidRPr="006B57D1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</w:tr>
      <w:tr w:rsidTr="006B57D1" w:rsidR="006B57D1" w:rsidRPr="006B57D1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  <w:r w:rsidRPr="006B57D1">
              <w:rPr>
                <w:b/>
                <w:bCs/>
                <w:color w:val="000000"/>
              </w:rPr>
              <w:t>7. Na suvlasnički dio: 9 (68/1000)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</w:tr>
      <w:tr w:rsidTr="006B57D1" w:rsidR="006B57D1" w:rsidRPr="006B57D1">
        <w:trPr>
          <w:trHeight w:val="1260"/>
        </w:trPr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jc w:val="center"/>
              <w:rPr>
                <w:color w:val="333333"/>
              </w:rPr>
            </w:pPr>
            <w:r w:rsidRPr="006B57D1">
              <w:rPr>
                <w:color w:val="000000"/>
              </w:rPr>
              <w:t>7.1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  <w:r w:rsidRPr="006B57D1">
              <w:rPr>
                <w:color w:val="000000"/>
              </w:rPr>
              <w:t>Zaprimljeno 13.07.2010. broj Z-3380/10</w:t>
            </w:r>
            <w:r w:rsidRPr="006B57D1">
              <w:rPr>
                <w:color w:val="000000"/>
              </w:rPr>
              <w:br/>
              <w:t xml:space="preserve">Na temelju ugovora o kreditu broj 761-51007785 sa Sporazumom o osiguranju novčane tražbine zasnivanjem založnog prava na nekretninama u korist Banke od 09. srpnja 2010. </w:t>
            </w:r>
            <w:proofErr w:type="spellStart"/>
            <w:r w:rsidRPr="006B57D1">
              <w:rPr>
                <w:color w:val="000000"/>
              </w:rPr>
              <w:t>solemniziranog</w:t>
            </w:r>
            <w:proofErr w:type="spellEnd"/>
            <w:r w:rsidRPr="006B57D1">
              <w:rPr>
                <w:color w:val="000000"/>
              </w:rPr>
              <w:t xml:space="preserve"> 12. srpnja 2010. broj OV-10566/2010 </w:t>
            </w:r>
            <w:proofErr w:type="spellStart"/>
            <w:r w:rsidRPr="006B57D1">
              <w:rPr>
                <w:color w:val="000000"/>
              </w:rPr>
              <w:t>zabilježuje</w:t>
            </w:r>
            <w:proofErr w:type="spellEnd"/>
            <w:r w:rsidRPr="006B57D1">
              <w:rPr>
                <w:color w:val="000000"/>
              </w:rPr>
              <w:t xml:space="preserve"> se obveza brisanja hipoteka uknjiženih pod brojem Z-2726/08, Z-2727/08, Z-2728/08, Z-2729/08, 5053/08 i hipoteke uknjižene pod brojem Z-3380/10 kad prestanu tražbine koje su tim hipotekama osigurane.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</w:tr>
      <w:tr w:rsidTr="006B57D1" w:rsidR="006B57D1" w:rsidRPr="006B57D1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</w:tr>
      <w:tr w:rsidTr="006B57D1" w:rsidR="006B57D1" w:rsidRPr="006B57D1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  <w:r w:rsidRPr="006B57D1">
              <w:rPr>
                <w:b/>
                <w:bCs/>
                <w:color w:val="000000"/>
              </w:rPr>
              <w:t>8. Na suvlasnički dio: 9 (68/1000)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</w:tr>
      <w:tr w:rsidTr="006B57D1" w:rsidR="006B57D1" w:rsidRPr="006B57D1">
        <w:trPr>
          <w:trHeight w:val="1605"/>
        </w:trPr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jc w:val="center"/>
              <w:rPr>
                <w:color w:val="333333"/>
              </w:rPr>
            </w:pPr>
            <w:r w:rsidRPr="006B57D1">
              <w:rPr>
                <w:color w:val="000000"/>
              </w:rPr>
              <w:t>8.1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  <w:r w:rsidRPr="006B57D1">
              <w:rPr>
                <w:color w:val="000000"/>
              </w:rPr>
              <w:t>Zaprimljeno 13.07.2010. broj Z-3382/10</w:t>
            </w:r>
            <w:r w:rsidRPr="006B57D1">
              <w:rPr>
                <w:color w:val="000000"/>
              </w:rPr>
              <w:br/>
              <w:t xml:space="preserve">Na temelju ugovora o kreditu broj 761-51007785 sa sporazumom o osiguranju novčane tražbine zasnivanjem založnog prava na nekretninama od 09. srpnja 2010. </w:t>
            </w:r>
            <w:proofErr w:type="spellStart"/>
            <w:r w:rsidRPr="006B57D1">
              <w:rPr>
                <w:color w:val="000000"/>
              </w:rPr>
              <w:t>solemniziranog</w:t>
            </w:r>
            <w:proofErr w:type="spellEnd"/>
            <w:r w:rsidRPr="006B57D1">
              <w:rPr>
                <w:color w:val="000000"/>
              </w:rPr>
              <w:t xml:space="preserve"> 12. srpnja 2010. broj OV-10566/2010 (original uložen u </w:t>
            </w:r>
            <w:proofErr w:type="spellStart"/>
            <w:r w:rsidRPr="006B57D1">
              <w:rPr>
                <w:color w:val="000000"/>
              </w:rPr>
              <w:t>ovosudnu</w:t>
            </w:r>
            <w:proofErr w:type="spellEnd"/>
            <w:r w:rsidRPr="006B57D1">
              <w:rPr>
                <w:color w:val="000000"/>
              </w:rPr>
              <w:t xml:space="preserve"> zbirku isprava pod brojem Z-3380/10) i sporazuma radi ustupa reda prvenstva od 09. srpnja 2010. </w:t>
            </w:r>
            <w:proofErr w:type="spellStart"/>
            <w:r w:rsidRPr="006B57D1">
              <w:rPr>
                <w:color w:val="000000"/>
              </w:rPr>
              <w:t>solemniziranog</w:t>
            </w:r>
            <w:proofErr w:type="spellEnd"/>
            <w:r w:rsidRPr="006B57D1">
              <w:rPr>
                <w:color w:val="000000"/>
              </w:rPr>
              <w:t xml:space="preserve"> 12. srpnja 2010. broj OV-10564/2010 </w:t>
            </w:r>
            <w:proofErr w:type="spellStart"/>
            <w:r w:rsidRPr="006B57D1">
              <w:rPr>
                <w:color w:val="000000"/>
              </w:rPr>
              <w:t>zabilježuje</w:t>
            </w:r>
            <w:proofErr w:type="spellEnd"/>
            <w:r w:rsidRPr="006B57D1">
              <w:rPr>
                <w:color w:val="000000"/>
              </w:rPr>
              <w:t xml:space="preserve"> se obveza brisanja hipoteke uknjižene pod brojem Z-5053/08, Z-2729/08, Z-2726/08, Z-2727/08 i Z-2728/08 kao i hipoteke koja je uknjižena pod brojem Z-3380/10 kad prestanu tražbine koje su tim hipotekama osigurane.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</w:tr>
      <w:tr w:rsidTr="006B57D1" w:rsidR="006B57D1" w:rsidRPr="006B57D1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</w:tr>
      <w:tr w:rsidTr="006B57D1" w:rsidR="006B57D1" w:rsidRPr="006B57D1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  <w:r w:rsidRPr="006B57D1">
              <w:rPr>
                <w:b/>
                <w:bCs/>
                <w:color w:val="000000"/>
              </w:rPr>
              <w:t>9. Na suvlasnički dio: 9 (68/1000)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</w:tr>
      <w:tr w:rsidTr="006B57D1" w:rsidR="006B57D1" w:rsidRPr="006B57D1">
        <w:trPr>
          <w:trHeight w:val="1770"/>
        </w:trPr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jc w:val="center"/>
              <w:rPr>
                <w:color w:val="333333"/>
              </w:rPr>
            </w:pPr>
            <w:r w:rsidRPr="006B57D1">
              <w:rPr>
                <w:color w:val="000000"/>
              </w:rPr>
              <w:t>9.1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  <w:r w:rsidRPr="006B57D1">
              <w:rPr>
                <w:color w:val="000000"/>
              </w:rPr>
              <w:t>Zaprimljeno 13.07.2010. broj Z-3382/10</w:t>
            </w:r>
            <w:r w:rsidRPr="006B57D1">
              <w:rPr>
                <w:color w:val="000000"/>
              </w:rPr>
              <w:br/>
              <w:t xml:space="preserve">Na temelju ugovora o kreditu broj 761-51007785 sa sporazumom o osiguranju novčane tražbine zasnivanjem založnog prava na nekretninama od 09. srpnja 2010. </w:t>
            </w:r>
            <w:proofErr w:type="spellStart"/>
            <w:r w:rsidRPr="006B57D1">
              <w:rPr>
                <w:color w:val="000000"/>
              </w:rPr>
              <w:t>solemniziranog</w:t>
            </w:r>
            <w:proofErr w:type="spellEnd"/>
            <w:r w:rsidRPr="006B57D1">
              <w:rPr>
                <w:color w:val="000000"/>
              </w:rPr>
              <w:t xml:space="preserve"> 12. srpnja 2010. broj OV-10566/2010 (original uložen u </w:t>
            </w:r>
            <w:proofErr w:type="spellStart"/>
            <w:r w:rsidRPr="006B57D1">
              <w:rPr>
                <w:color w:val="000000"/>
              </w:rPr>
              <w:t>ovosudnu</w:t>
            </w:r>
            <w:proofErr w:type="spellEnd"/>
            <w:r w:rsidRPr="006B57D1">
              <w:rPr>
                <w:color w:val="000000"/>
              </w:rPr>
              <w:t xml:space="preserve"> zbirku isprava pod brojem Z-3380/10) i sporazuma radi ustupa reda prvenstva od 09. srpnja 2010. </w:t>
            </w:r>
            <w:proofErr w:type="spellStart"/>
            <w:r w:rsidRPr="006B57D1">
              <w:rPr>
                <w:color w:val="000000"/>
              </w:rPr>
              <w:t>solemniziranog</w:t>
            </w:r>
            <w:proofErr w:type="spellEnd"/>
            <w:r w:rsidRPr="006B57D1">
              <w:rPr>
                <w:color w:val="000000"/>
              </w:rPr>
              <w:t xml:space="preserve"> 12. srpnja 2010. broj OV-10564/2010 </w:t>
            </w:r>
            <w:proofErr w:type="spellStart"/>
            <w:r w:rsidRPr="006B57D1">
              <w:rPr>
                <w:color w:val="000000"/>
              </w:rPr>
              <w:t>zabilježuje</w:t>
            </w:r>
            <w:proofErr w:type="spellEnd"/>
            <w:r w:rsidRPr="006B57D1">
              <w:rPr>
                <w:color w:val="000000"/>
              </w:rPr>
              <w:t xml:space="preserve"> se zamjena prvenstvenog reda tako da hipoteka u iznosu od 1.000.000,00 kn uknjižena pod brojem Z-2342/10 u korist Franjić Igora iz Đakova, Trg N. Š. Zrinskog 23 stupa natrag, a hipoteka u iznosu od 1.046.000,00 EUR uknjižena pod brojem Z-3380/10 u korist Hypo Alpe-</w:t>
            </w:r>
            <w:proofErr w:type="spellStart"/>
            <w:r w:rsidRPr="006B57D1">
              <w:rPr>
                <w:color w:val="000000"/>
              </w:rPr>
              <w:t>Adria</w:t>
            </w:r>
            <w:proofErr w:type="spellEnd"/>
            <w:r w:rsidRPr="006B57D1">
              <w:rPr>
                <w:color w:val="000000"/>
              </w:rPr>
              <w:t>-Bank d.d. stupa naprijed.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</w:tr>
      <w:tr w:rsidTr="006B57D1" w:rsidR="006B57D1" w:rsidRPr="006B57D1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</w:tr>
      <w:tr w:rsidTr="006B57D1" w:rsidR="006B57D1" w:rsidRPr="006B57D1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  <w:r w:rsidRPr="006B57D1">
              <w:rPr>
                <w:b/>
                <w:bCs/>
                <w:color w:val="000000"/>
              </w:rPr>
              <w:t>10. Na suvlasnički dio: 9 (68/1000)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</w:tr>
      <w:tr w:rsidTr="006B57D1" w:rsidR="006B57D1" w:rsidRPr="006B57D1">
        <w:trPr>
          <w:trHeight w:val="735"/>
        </w:trPr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jc w:val="center"/>
              <w:rPr>
                <w:color w:val="333333"/>
              </w:rPr>
            </w:pPr>
            <w:r w:rsidRPr="006B57D1">
              <w:rPr>
                <w:color w:val="000000"/>
              </w:rPr>
              <w:t>10.1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  <w:r w:rsidRPr="006B57D1">
              <w:rPr>
                <w:color w:val="000000"/>
              </w:rPr>
              <w:t>Zaprimljeno 17.09.2010. broj Z-4121/10</w:t>
            </w:r>
            <w:r w:rsidRPr="006B57D1">
              <w:rPr>
                <w:color w:val="000000"/>
              </w:rPr>
              <w:br/>
              <w:t>Na temelju ugovora s davanjem u zalog nekretnine od 15. rujna 2010. g., uknjižuje se pravo zaloga na nekretnine u A za kreditni iznos od 1.000.000,00 KN (milijun KN) za korist: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  <w:r w:rsidRPr="006B57D1">
              <w:rPr>
                <w:color w:val="000000"/>
              </w:rPr>
              <w:t>1.000.000,00 KN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</w:tr>
      <w:tr w:rsidTr="006B57D1" w:rsidR="006B57D1" w:rsidRPr="006B57D1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  <w:r w:rsidRPr="006B57D1">
              <w:rPr>
                <w:b/>
                <w:bCs/>
                <w:color w:val="000000"/>
              </w:rPr>
              <w:t>MIKULIĆ MARINO, OIB: 34922730530, ĐAKOVO, K. ZVONIMIRA 36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</w:tr>
      <w:tr w:rsidTr="006B57D1" w:rsidR="006B57D1" w:rsidRPr="006B57D1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</w:tr>
      <w:tr w:rsidTr="006B57D1" w:rsidR="006B57D1" w:rsidRPr="006B57D1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  <w:r w:rsidRPr="006B57D1">
              <w:rPr>
                <w:b/>
                <w:bCs/>
                <w:color w:val="000000"/>
              </w:rPr>
              <w:t>12. Na suvlasnički dio: 9 (68/1000)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</w:tr>
      <w:tr w:rsidTr="006B57D1" w:rsidR="006B57D1" w:rsidRPr="006B57D1">
        <w:trPr>
          <w:trHeight w:val="915"/>
        </w:trPr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jc w:val="center"/>
              <w:rPr>
                <w:color w:val="333333"/>
              </w:rPr>
            </w:pPr>
            <w:r w:rsidRPr="006B57D1">
              <w:rPr>
                <w:color w:val="000000"/>
              </w:rPr>
              <w:t>12.1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  <w:r w:rsidRPr="006B57D1">
              <w:rPr>
                <w:color w:val="000000"/>
              </w:rPr>
              <w:t>Zaprimljeno 17.09.2014. broj Z-3235/14</w:t>
            </w:r>
            <w:r w:rsidRPr="006B57D1">
              <w:rPr>
                <w:color w:val="000000"/>
              </w:rPr>
              <w:br/>
              <w:t xml:space="preserve">Na temelju rješenja Općinskog suda u Đakovu broj </w:t>
            </w:r>
            <w:proofErr w:type="spellStart"/>
            <w:r w:rsidRPr="006B57D1">
              <w:rPr>
                <w:color w:val="000000"/>
              </w:rPr>
              <w:t>Ovr</w:t>
            </w:r>
            <w:proofErr w:type="spellEnd"/>
            <w:r w:rsidRPr="006B57D1">
              <w:rPr>
                <w:color w:val="000000"/>
              </w:rPr>
              <w:t>-617/14-2 od 08. rujna 2014. g., uknjižuje se ovršno pravo zaloga na nekretnine u A radi osiguranja novčane tražbine predlagatelja osiguranja u ukupnom iznosu od 133.086,16 KN na ime poreznog duga s pripadajućom zateznom kamatom koja teče od 14. lipnja 2014. g. pa do isplate, za korist: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  <w:r w:rsidRPr="006B57D1">
              <w:rPr>
                <w:color w:val="000000"/>
              </w:rPr>
              <w:t>133.086,16 KN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</w:tr>
      <w:tr w:rsidTr="006B57D1" w:rsidR="006B57D1" w:rsidRPr="006B57D1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  <w:r w:rsidRPr="006B57D1">
              <w:rPr>
                <w:b/>
                <w:bCs/>
                <w:color w:val="000000"/>
              </w:rPr>
              <w:t>REPUBLIKA HRVATSKA - MINISTARSTVO FINANCIJA, OIB: 52634238587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B57D1" w:rsidR="006B57D1" w:rsidRPr="006B57D1">
            <w:pPr>
              <w:rPr>
                <w:color w:val="333333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6B57D1" w:rsidR="006B57D1" w:rsidRPr="006B57D1"/>
        </w:tc>
      </w:tr>
    </w:tbl>
    <w:p w:rsidRDefault="006B57D1" w:rsidP="00F7659F" w:rsidR="006B57D1"/>
    <w:p w:rsidRDefault="0084627B" w:rsidP="00D446EF" w:rsidR="0084627B">
      <w:pPr>
        <w:ind w:left="1065"/>
        <w:jc w:val="center"/>
      </w:pPr>
      <w:r>
        <w:t>Obrazloženje</w:t>
      </w:r>
    </w:p>
    <w:p w:rsidRDefault="000A10DC" w:rsidP="00F7659F" w:rsidR="000A10DC">
      <w:pPr>
        <w:jc w:val="both"/>
      </w:pPr>
    </w:p>
    <w:p w:rsidRDefault="00B85ADD" w:rsidP="0084627B" w:rsidR="0084627B">
      <w:pPr>
        <w:ind w:firstLine="708"/>
        <w:jc w:val="both"/>
      </w:pPr>
      <w:r>
        <w:t>Pravomoćnim r</w:t>
      </w:r>
      <w:r w:rsidR="0084627B">
        <w:t>ješenjem Trgovačkog suda u Osijeku broj</w:t>
      </w:r>
      <w:r w:rsidR="00FF6EA5">
        <w:t xml:space="preserve"> 6</w:t>
      </w:r>
      <w:r w:rsidR="0084627B">
        <w:t xml:space="preserve"> St-</w:t>
      </w:r>
      <w:r w:rsidR="00F7659F">
        <w:t xml:space="preserve">217/11 od </w:t>
      </w:r>
      <w:r w:rsidR="00FF6EA5">
        <w:t>15. ožujka 2018</w:t>
      </w:r>
      <w:r w:rsidR="00F7659F">
        <w:t>. g.</w:t>
      </w:r>
      <w:r w:rsidR="00E22E37">
        <w:t xml:space="preserve"> </w:t>
      </w:r>
      <w:r w:rsidR="0084627B">
        <w:t xml:space="preserve">nekretnine stečajnog dužnika </w:t>
      </w:r>
      <w:r w:rsidR="00F7659F">
        <w:rPr>
          <w:b/>
        </w:rPr>
        <w:t xml:space="preserve">EFEZ d.o.o. proizvodnja, trgovina i usluge, u stečaju, Đakovo, B. Jelačića 35, OIB: 57002408617, MBS: 030005617 </w:t>
      </w:r>
      <w:r w:rsidR="0084627B">
        <w:t>dosuđen</w:t>
      </w:r>
      <w:r w:rsidR="000A10DC">
        <w:t>e</w:t>
      </w:r>
      <w:r w:rsidR="00A33C2B">
        <w:t xml:space="preserve"> </w:t>
      </w:r>
      <w:r w:rsidR="000A10DC">
        <w:t>su</w:t>
      </w:r>
      <w:r w:rsidR="0084627B">
        <w:t xml:space="preserve"> </w:t>
      </w:r>
      <w:r w:rsidR="00F7659F">
        <w:t xml:space="preserve">ponuditelju </w:t>
      </w:r>
      <w:r w:rsidR="006B57D1" w:rsidRPr="00297FD2">
        <w:t xml:space="preserve">Robert </w:t>
      </w:r>
      <w:proofErr w:type="spellStart"/>
      <w:r w:rsidR="006B57D1" w:rsidRPr="00297FD2">
        <w:t>Tomulić</w:t>
      </w:r>
      <w:proofErr w:type="spellEnd"/>
      <w:r w:rsidR="006B57D1" w:rsidRPr="00297FD2">
        <w:t>, Rovinj,</w:t>
      </w:r>
      <w:r w:rsidR="006B57D1">
        <w:t xml:space="preserve"> S. Radića 9, OIB: 50774464128</w:t>
      </w:r>
      <w:r w:rsidR="00F7659F">
        <w:rPr>
          <w:rFonts w:eastAsia="Calibri"/>
        </w:rPr>
        <w:t>.</w:t>
      </w:r>
    </w:p>
    <w:p w:rsidRDefault="00B85ADD" w:rsidP="00682ED7" w:rsidR="0084627B">
      <w:pPr>
        <w:tabs>
          <w:tab w:pos="2340" w:val="left"/>
          <w:tab w:pos="2745" w:val="left"/>
        </w:tabs>
        <w:ind w:firstLine="1425"/>
        <w:jc w:val="both"/>
      </w:pPr>
      <w:r>
        <w:tab/>
      </w:r>
      <w:r w:rsidR="00682ED7">
        <w:tab/>
      </w:r>
    </w:p>
    <w:p w:rsidRDefault="0084627B" w:rsidP="000A10DC" w:rsidR="00E22E37">
      <w:pPr>
        <w:ind w:firstLine="708"/>
        <w:jc w:val="both"/>
      </w:pPr>
      <w:r>
        <w:t xml:space="preserve">Rješenje o dosudi nekretnine kupcu </w:t>
      </w:r>
      <w:r w:rsidR="006B57D1" w:rsidRPr="00297FD2">
        <w:t xml:space="preserve">Robert </w:t>
      </w:r>
      <w:proofErr w:type="spellStart"/>
      <w:r w:rsidR="006B57D1" w:rsidRPr="00297FD2">
        <w:t>Tomulić</w:t>
      </w:r>
      <w:proofErr w:type="spellEnd"/>
      <w:r w:rsidR="006B57D1" w:rsidRPr="00297FD2">
        <w:t xml:space="preserve">, Rovinj, S. Radića 9, OIB: 50774464128  </w:t>
      </w:r>
      <w:r>
        <w:t xml:space="preserve">od </w:t>
      </w:r>
      <w:r w:rsidR="002020E6">
        <w:t>15. ožujka 2018</w:t>
      </w:r>
      <w:r w:rsidR="000A10DC">
        <w:t>. g.</w:t>
      </w:r>
      <w:r>
        <w:t xml:space="preserve"> postalo je pravomoćno </w:t>
      </w:r>
      <w:r w:rsidR="002020E6">
        <w:t>28. ožujka 2018</w:t>
      </w:r>
      <w:r w:rsidR="000A10DC">
        <w:t>. g.</w:t>
      </w:r>
      <w:r w:rsidR="003A554D">
        <w:t xml:space="preserve"> </w:t>
      </w:r>
      <w:r>
        <w:t xml:space="preserve">a kupac je iznos </w:t>
      </w:r>
      <w:proofErr w:type="spellStart"/>
      <w:r>
        <w:t>kupovnine</w:t>
      </w:r>
      <w:proofErr w:type="spellEnd"/>
      <w:r>
        <w:t xml:space="preserve"> u cijelosti uplatio</w:t>
      </w:r>
      <w:r w:rsidR="000A10DC">
        <w:t xml:space="preserve"> dana </w:t>
      </w:r>
      <w:r w:rsidR="006B57D1">
        <w:t>23</w:t>
      </w:r>
      <w:r w:rsidR="00682ED7">
        <w:t>. travnja</w:t>
      </w:r>
      <w:r w:rsidR="002020E6">
        <w:t xml:space="preserve"> 2018. g.</w:t>
      </w:r>
      <w:r>
        <w:t xml:space="preserve"> </w:t>
      </w:r>
    </w:p>
    <w:p w:rsidRDefault="006F4F1C" w:rsidP="00A33C2B" w:rsidR="006F4F1C">
      <w:pPr>
        <w:jc w:val="both"/>
      </w:pPr>
    </w:p>
    <w:p w:rsidRDefault="0084627B" w:rsidP="003E26E4" w:rsidR="0084627B">
      <w:pPr>
        <w:ind w:firstLine="708"/>
        <w:jc w:val="both"/>
      </w:pPr>
      <w:r>
        <w:t>S obzirom na gornje okolnosti, sud je temeljem čl. 6. st. 1. u svezi čl. 158. i 170. Stečajnog zakona u svezi s čl. 101. st. 4. Ovršnog zakona, odlučio kao u izreci ovog zaključka.</w:t>
      </w:r>
    </w:p>
    <w:p w:rsidRDefault="00B85ADD" w:rsidP="00B85ADD" w:rsidR="00B85ADD">
      <w:pPr>
        <w:jc w:val="both"/>
      </w:pPr>
    </w:p>
    <w:p w:rsidRDefault="00682ED7" w:rsidP="00B85ADD" w:rsidR="00682ED7">
      <w:pPr>
        <w:jc w:val="both"/>
      </w:pPr>
    </w:p>
    <w:p w:rsidRDefault="00E22E37" w:rsidP="00B85ADD" w:rsidR="00E22E37">
      <w:pPr>
        <w:jc w:val="both"/>
      </w:pPr>
    </w:p>
    <w:p w:rsidRDefault="000A10DC" w:rsidP="002020E6" w:rsidR="0084627B">
      <w:pPr>
        <w:tabs>
          <w:tab w:pos="5389" w:val="center"/>
          <w:tab w:pos="7125" w:val="left"/>
        </w:tabs>
        <w:ind w:left="1425"/>
      </w:pPr>
      <w:r>
        <w:tab/>
      </w:r>
      <w:r w:rsidR="0084627B">
        <w:t>U Osijeku</w:t>
      </w:r>
      <w:r w:rsidR="003A554D">
        <w:t xml:space="preserve"> </w:t>
      </w:r>
      <w:r w:rsidR="006B57D1">
        <w:t>11</w:t>
      </w:r>
      <w:r w:rsidR="002020E6">
        <w:t>. svibnja 2018. g.</w:t>
      </w:r>
    </w:p>
    <w:p w:rsidRDefault="00E22E37" w:rsidP="0084627B" w:rsidR="00E22E37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EA19E1" w:rsidR="00EA19E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A10DC">
        <w:t xml:space="preserve">       </w:t>
      </w:r>
      <w:r>
        <w:t xml:space="preserve">  </w:t>
      </w:r>
      <w:r w:rsidRPr="00763833">
        <w:t>STEČAJN</w:t>
      </w:r>
      <w:r w:rsidR="000A10DC">
        <w:t>A SUTKINJA</w:t>
      </w:r>
    </w:p>
    <w:p w:rsidRDefault="00EA19E1" w:rsidP="00EA19E1" w:rsidR="00EA19E1">
      <w:pPr>
        <w:pStyle w:val="Tijeloteksta"/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E22E37" w:rsidP="00EA19E1" w:rsidR="00E22E37">
      <w:pPr>
        <w:pStyle w:val="Tijeloteksta"/>
      </w:pPr>
    </w:p>
    <w:p w:rsidRDefault="00EA19E1" w:rsidP="00EA19E1" w:rsidR="00EA19E1">
      <w:pPr>
        <w:pStyle w:val="Tijeloteksta"/>
        <w:rPr>
          <w:b/>
          <w:bCs/>
        </w:rPr>
      </w:pPr>
    </w:p>
    <w:p w:rsidRDefault="00EA19E1" w:rsidP="00EA19E1" w:rsidR="00EA19E1" w:rsidRPr="00EB59E3">
      <w:pPr>
        <w:jc w:val="both"/>
      </w:pPr>
      <w:r w:rsidRPr="00EB59E3">
        <w:t>POUKA O PRAVNOM LIJEKU:</w:t>
      </w:r>
    </w:p>
    <w:p w:rsidRDefault="00EA19E1" w:rsidP="00EA19E1" w:rsidR="00EA19E1" w:rsidRPr="00EB59E3">
      <w:pPr>
        <w:jc w:val="both"/>
      </w:pPr>
      <w:r w:rsidRPr="00EB59E3">
        <w:t>Protiv zaključka nije dopušten pravni lijek (čl. 11. st. 5. Ovršnog zakona).</w:t>
      </w:r>
    </w:p>
    <w:p w:rsidRDefault="00EA19E1" w:rsidP="00EA19E1" w:rsidR="00EA19E1"/>
    <w:p w:rsidRDefault="00E22E37" w:rsidP="00EA19E1" w:rsidR="00E22E37"/>
    <w:p w:rsidRDefault="00E22E37" w:rsidP="00EA19E1" w:rsidR="00E22E37" w:rsidRPr="00EB59E3"/>
    <w:p w:rsidRDefault="00EA19E1" w:rsidP="00EA19E1" w:rsidR="00EA19E1" w:rsidRPr="00EA19E1">
      <w:pPr>
        <w:pStyle w:val="Tijeloteksta"/>
        <w:rPr>
          <w:bCs/>
        </w:rPr>
      </w:pPr>
      <w:r w:rsidRPr="00EA19E1">
        <w:rPr>
          <w:bCs/>
        </w:rPr>
        <w:t xml:space="preserve">DNA: </w:t>
      </w:r>
    </w:p>
    <w:p w:rsidRDefault="00670F10" w:rsidP="0084627B" w:rsidR="00670F10">
      <w:pPr>
        <w:ind w:left="1425"/>
        <w:jc w:val="both"/>
      </w:pPr>
    </w:p>
    <w:p w:rsidRDefault="00EA19E1" w:rsidP="00EA19E1" w:rsidR="00EA19E1">
      <w:pPr>
        <w:pStyle w:val="Tijeloteksta"/>
        <w:numPr>
          <w:ilvl w:val="0"/>
          <w:numId w:val="5"/>
        </w:numPr>
      </w:pPr>
      <w:r>
        <w:t xml:space="preserve">Stečajna upraviteljica </w:t>
      </w:r>
      <w:r w:rsidR="002020E6">
        <w:t xml:space="preserve">Ivana </w:t>
      </w:r>
      <w:proofErr w:type="spellStart"/>
      <w:r w:rsidR="002020E6">
        <w:t>Kalkan</w:t>
      </w:r>
      <w:proofErr w:type="spellEnd"/>
    </w:p>
    <w:p w:rsidRDefault="006B57D1" w:rsidP="00EA19E1" w:rsidR="00682ED7">
      <w:pPr>
        <w:pStyle w:val="Tijeloteksta"/>
        <w:numPr>
          <w:ilvl w:val="0"/>
          <w:numId w:val="5"/>
        </w:numPr>
      </w:pPr>
      <w:r>
        <w:t xml:space="preserve">Robert </w:t>
      </w:r>
      <w:proofErr w:type="spellStart"/>
      <w:r>
        <w:t>Tomulić</w:t>
      </w:r>
      <w:proofErr w:type="spellEnd"/>
      <w:r>
        <w:t xml:space="preserve">, Rijeka, </w:t>
      </w:r>
      <w:proofErr w:type="spellStart"/>
      <w:r>
        <w:t>Crnčićeva</w:t>
      </w:r>
      <w:proofErr w:type="spellEnd"/>
      <w:r>
        <w:t xml:space="preserve"> 1</w:t>
      </w:r>
    </w:p>
    <w:p w:rsidRDefault="00F7659F" w:rsidP="00EA19E1" w:rsidR="00E22E37">
      <w:pPr>
        <w:pStyle w:val="Tijeloteksta"/>
        <w:numPr>
          <w:ilvl w:val="0"/>
          <w:numId w:val="5"/>
        </w:numPr>
      </w:pPr>
      <w:proofErr w:type="spellStart"/>
      <w:r>
        <w:t>zk</w:t>
      </w:r>
      <w:proofErr w:type="spellEnd"/>
      <w:r>
        <w:t xml:space="preserve">. odjel Đakovo </w:t>
      </w:r>
      <w:r w:rsidR="000A10DC">
        <w:t xml:space="preserve">Općinski sud </w:t>
      </w:r>
      <w:r>
        <w:t>Osijeku SS Đakovo</w:t>
      </w:r>
      <w:r w:rsidR="000A10DC">
        <w:t xml:space="preserve"> uz rješenje o dosudi od </w:t>
      </w:r>
      <w:r w:rsidR="002020E6">
        <w:t>15.3.2018</w:t>
      </w:r>
      <w:r>
        <w:t xml:space="preserve">. </w:t>
      </w:r>
      <w:r w:rsidR="000A10DC">
        <w:t xml:space="preserve"> g. s potvrdom pravomoćnosti</w:t>
      </w:r>
      <w:r>
        <w:t xml:space="preserve"> (str. </w:t>
      </w:r>
      <w:r w:rsidR="002020E6">
        <w:t>87</w:t>
      </w:r>
      <w:r w:rsidR="00496AB2">
        <w:t>6</w:t>
      </w:r>
      <w:r>
        <w:t xml:space="preserve"> spisa)</w:t>
      </w:r>
    </w:p>
    <w:p w:rsidRDefault="000A10DC" w:rsidP="00EA19E1" w:rsidR="00E22E37">
      <w:pPr>
        <w:pStyle w:val="Tijeloteksta"/>
        <w:numPr>
          <w:ilvl w:val="0"/>
          <w:numId w:val="5"/>
        </w:numPr>
      </w:pPr>
      <w:r>
        <w:t>e-</w:t>
      </w:r>
      <w:proofErr w:type="spellStart"/>
      <w:r w:rsidR="00E22E37">
        <w:t>ogl</w:t>
      </w:r>
      <w:proofErr w:type="spellEnd"/>
      <w:r w:rsidR="00E22E37">
        <w:t>. pl.</w:t>
      </w:r>
    </w:p>
    <w:p w:rsidRDefault="002020E6" w:rsidP="00EA19E1" w:rsidR="00F7659F">
      <w:pPr>
        <w:pStyle w:val="Tijeloteksta"/>
        <w:numPr>
          <w:ilvl w:val="0"/>
          <w:numId w:val="5"/>
        </w:numPr>
      </w:pPr>
      <w:r>
        <w:t>k-10.6.</w:t>
      </w:r>
    </w:p>
    <w:p w:rsidRDefault="00EA19E1" w:rsidP="00F7659F" w:rsidR="00EA19E1">
      <w:pPr>
        <w:pStyle w:val="Tijeloteksta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8A72EF" w:rsidP="0084627B" w:rsidR="008A72EF">
      <w:pPr>
        <w:ind w:left="1425"/>
        <w:jc w:val="both"/>
      </w:pPr>
    </w:p>
    <w:p w:rsidRDefault="00F257CB" w:rsidP="00F257CB" w:rsidR="00F257CB">
      <w:pPr>
        <w:jc w:val="both"/>
      </w:pPr>
      <w:bookmarkStart w:name="_GoBack" w:id="0"/>
      <w:bookmarkEnd w:id="0"/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03F8" w:rsidR="005D03F8">
      <w:r>
        <w:separator/>
      </w:r>
    </w:p>
  </w:endnote>
  <w:endnote w:id="0" w:type="continuationSeparator">
    <w:p w:rsidRDefault="005D03F8" w:rsidR="005D03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03F8" w:rsidR="005D03F8">
      <w:r>
        <w:separator/>
      </w:r>
    </w:p>
  </w:footnote>
  <w:footnote w:id="0" w:type="continuationSeparator">
    <w:p w:rsidRDefault="005D03F8" w:rsidR="005D03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DD" w:rsidR="00B85AD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44261">
      <w:rPr>
        <w:noProof/>
      </w:rPr>
      <w:t>7</w:t>
    </w:r>
    <w:r>
      <w:fldChar w:fldCharType="end"/>
    </w:r>
  </w:p>
  <w:p w:rsidRDefault="002020E6" w:rsidP="00682ED7" w:rsidR="00F50565">
    <w:pPr>
      <w:jc w:val="right"/>
    </w:pPr>
    <w:r>
      <w:t>6 St-217/</w:t>
    </w:r>
    <w:r w:rsidR="006B57D1">
      <w:t>11-237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A222E"/>
    <w:multiLevelType w:val="hybridMultilevel"/>
    <w:tmpl w:val="EC76EF96"/>
    <w:lvl w:tplc="64EC52AC" w:ilvl="0">
      <w:start w:val="3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294C20"/>
    <w:multiLevelType w:val="multilevel"/>
    <w:tmpl w:val="739A7ADE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18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9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99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1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00"/>
      </w:pPr>
      <w:rPr>
        <w:rFonts w:hint="default"/>
      </w:rPr>
    </w:lvl>
  </w:abstractNum>
  <w:abstractNum w:abstractNumId="5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2540C6"/>
    <w:multiLevelType w:val="hybridMultilevel"/>
    <w:tmpl w:val="D28E4D26"/>
    <w:lvl w:tplc="9D483F40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7">
    <w:nsid w:val="33B67D8B"/>
    <w:multiLevelType w:val="multilevel"/>
    <w:tmpl w:val="83FAA5D4"/>
    <w:lvl w:ilvl="0">
      <w:start w:val="2"/>
      <w:numFmt w:val="decimal"/>
      <w:lvlText w:val="%1."/>
      <w:lvlJc w:val="left"/>
      <w:pPr>
        <w:ind w:hanging="360" w:left="2511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251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87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7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31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31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59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591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951"/>
      </w:pPr>
      <w:rPr>
        <w:rFonts w:hint="default"/>
      </w:rPr>
    </w:lvl>
  </w:abstractNum>
  <w:abstractNum w:abstractNumId="8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6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7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9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13"/>
  </w:num>
  <w:num w:numId="3">
    <w:abstractNumId w:val="15"/>
  </w:num>
  <w:num w:numId="4">
    <w:abstractNumId w:val="9"/>
  </w:num>
  <w:num w:numId="5">
    <w:abstractNumId w:val="14"/>
  </w:num>
  <w:num w:numId="6">
    <w:abstractNumId w:val="16"/>
  </w:num>
  <w:num w:numId="7">
    <w:abstractNumId w:val="17"/>
  </w:num>
  <w:num w:numId="8">
    <w:abstractNumId w:val="10"/>
  </w:num>
  <w:num w:numId="9">
    <w:abstractNumId w:val="18"/>
  </w:num>
  <w:num w:numId="10">
    <w:abstractNumId w:val="2"/>
  </w:num>
  <w:num w:numId="11">
    <w:abstractNumId w:val="8"/>
  </w:num>
  <w:num w:numId="12">
    <w:abstractNumId w:val="19"/>
  </w:num>
  <w:num w:numId="13">
    <w:abstractNumId w:val="1"/>
  </w:num>
  <w:num w:numId="14">
    <w:abstractNumId w:val="12"/>
  </w:num>
  <w:num w:numId="15">
    <w:abstractNumId w:val="5"/>
  </w:num>
  <w:num w:numId="16">
    <w:abstractNumId w:val="3"/>
  </w:num>
  <w:num w:numId="17">
    <w:abstractNumId w:val="4"/>
  </w:num>
  <w:num w:numId="18">
    <w:abstractNumId w:val="7"/>
  </w:num>
  <w:num w:numId="19">
    <w:abstractNumId w:val="6"/>
  </w:num>
  <w:num w:numId="2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81501"/>
    <w:rsid w:val="00091EF4"/>
    <w:rsid w:val="000A10DC"/>
    <w:rsid w:val="000A6105"/>
    <w:rsid w:val="000B573E"/>
    <w:rsid w:val="000C2DBD"/>
    <w:rsid w:val="000C75FF"/>
    <w:rsid w:val="000D4086"/>
    <w:rsid w:val="000F0255"/>
    <w:rsid w:val="000F4A51"/>
    <w:rsid w:val="00103E2E"/>
    <w:rsid w:val="00111E95"/>
    <w:rsid w:val="00114985"/>
    <w:rsid w:val="001158DF"/>
    <w:rsid w:val="0011607C"/>
    <w:rsid w:val="0012187C"/>
    <w:rsid w:val="0012580D"/>
    <w:rsid w:val="00155C69"/>
    <w:rsid w:val="00165DD6"/>
    <w:rsid w:val="001820A0"/>
    <w:rsid w:val="0018745E"/>
    <w:rsid w:val="00193FD2"/>
    <w:rsid w:val="001A7119"/>
    <w:rsid w:val="001B691C"/>
    <w:rsid w:val="001C7225"/>
    <w:rsid w:val="001E06D7"/>
    <w:rsid w:val="001E18B5"/>
    <w:rsid w:val="002020E6"/>
    <w:rsid w:val="002149DA"/>
    <w:rsid w:val="00242171"/>
    <w:rsid w:val="002531DC"/>
    <w:rsid w:val="00261DD7"/>
    <w:rsid w:val="00264D7A"/>
    <w:rsid w:val="00267F79"/>
    <w:rsid w:val="0029177B"/>
    <w:rsid w:val="002A0808"/>
    <w:rsid w:val="002B5105"/>
    <w:rsid w:val="002C64C7"/>
    <w:rsid w:val="002C7BB6"/>
    <w:rsid w:val="002D3C4E"/>
    <w:rsid w:val="002E6AA0"/>
    <w:rsid w:val="002F78B9"/>
    <w:rsid w:val="00316FFD"/>
    <w:rsid w:val="00333655"/>
    <w:rsid w:val="0033428F"/>
    <w:rsid w:val="00340101"/>
    <w:rsid w:val="00356785"/>
    <w:rsid w:val="0035718F"/>
    <w:rsid w:val="00363AC4"/>
    <w:rsid w:val="00365EB5"/>
    <w:rsid w:val="00386290"/>
    <w:rsid w:val="003A554D"/>
    <w:rsid w:val="003C1D60"/>
    <w:rsid w:val="003C2E87"/>
    <w:rsid w:val="003E26E4"/>
    <w:rsid w:val="003E5EEC"/>
    <w:rsid w:val="003F0E69"/>
    <w:rsid w:val="003F7074"/>
    <w:rsid w:val="00405CDB"/>
    <w:rsid w:val="00420EE5"/>
    <w:rsid w:val="00433769"/>
    <w:rsid w:val="00437703"/>
    <w:rsid w:val="00440696"/>
    <w:rsid w:val="004572F5"/>
    <w:rsid w:val="00470300"/>
    <w:rsid w:val="004729F3"/>
    <w:rsid w:val="00490D02"/>
    <w:rsid w:val="00493768"/>
    <w:rsid w:val="00496AB2"/>
    <w:rsid w:val="004B1F30"/>
    <w:rsid w:val="004B3AE7"/>
    <w:rsid w:val="004B3D9B"/>
    <w:rsid w:val="004E03C2"/>
    <w:rsid w:val="004F48C7"/>
    <w:rsid w:val="0052368D"/>
    <w:rsid w:val="00551F22"/>
    <w:rsid w:val="0055370E"/>
    <w:rsid w:val="00560345"/>
    <w:rsid w:val="00575B4B"/>
    <w:rsid w:val="005941E9"/>
    <w:rsid w:val="005A6222"/>
    <w:rsid w:val="005B609C"/>
    <w:rsid w:val="005B6CBA"/>
    <w:rsid w:val="005B740E"/>
    <w:rsid w:val="005C4314"/>
    <w:rsid w:val="005D03F8"/>
    <w:rsid w:val="005D2CAF"/>
    <w:rsid w:val="005D76EF"/>
    <w:rsid w:val="005E558D"/>
    <w:rsid w:val="006012CC"/>
    <w:rsid w:val="00602FFC"/>
    <w:rsid w:val="006315D8"/>
    <w:rsid w:val="00652C6B"/>
    <w:rsid w:val="00666DFD"/>
    <w:rsid w:val="00670F10"/>
    <w:rsid w:val="00672D37"/>
    <w:rsid w:val="00677551"/>
    <w:rsid w:val="00682ED7"/>
    <w:rsid w:val="00695AD9"/>
    <w:rsid w:val="006976A3"/>
    <w:rsid w:val="006A0FB7"/>
    <w:rsid w:val="006B17D9"/>
    <w:rsid w:val="006B57D1"/>
    <w:rsid w:val="006C1EE3"/>
    <w:rsid w:val="006D18E6"/>
    <w:rsid w:val="006D6978"/>
    <w:rsid w:val="006F3607"/>
    <w:rsid w:val="006F4F1C"/>
    <w:rsid w:val="00704D7D"/>
    <w:rsid w:val="00734462"/>
    <w:rsid w:val="007344A9"/>
    <w:rsid w:val="00752C2B"/>
    <w:rsid w:val="0076065C"/>
    <w:rsid w:val="00763833"/>
    <w:rsid w:val="00764C83"/>
    <w:rsid w:val="00767088"/>
    <w:rsid w:val="00775AA3"/>
    <w:rsid w:val="007761FB"/>
    <w:rsid w:val="007820DD"/>
    <w:rsid w:val="00792EE8"/>
    <w:rsid w:val="007A2A11"/>
    <w:rsid w:val="007B4D38"/>
    <w:rsid w:val="007B597F"/>
    <w:rsid w:val="007D597B"/>
    <w:rsid w:val="007E4DD9"/>
    <w:rsid w:val="00801C75"/>
    <w:rsid w:val="00812498"/>
    <w:rsid w:val="00830B2E"/>
    <w:rsid w:val="008326A9"/>
    <w:rsid w:val="008419B9"/>
    <w:rsid w:val="0084627B"/>
    <w:rsid w:val="00847615"/>
    <w:rsid w:val="00857B51"/>
    <w:rsid w:val="0086125B"/>
    <w:rsid w:val="00864CDA"/>
    <w:rsid w:val="0086607B"/>
    <w:rsid w:val="0088426E"/>
    <w:rsid w:val="008A300F"/>
    <w:rsid w:val="008A3350"/>
    <w:rsid w:val="008A72EF"/>
    <w:rsid w:val="008D37BB"/>
    <w:rsid w:val="008D4CA6"/>
    <w:rsid w:val="00901EED"/>
    <w:rsid w:val="00902607"/>
    <w:rsid w:val="00925E5F"/>
    <w:rsid w:val="00935C18"/>
    <w:rsid w:val="0094128C"/>
    <w:rsid w:val="009516A0"/>
    <w:rsid w:val="00973133"/>
    <w:rsid w:val="009B72A4"/>
    <w:rsid w:val="009C1D35"/>
    <w:rsid w:val="009D4238"/>
    <w:rsid w:val="009E299F"/>
    <w:rsid w:val="00A33C2B"/>
    <w:rsid w:val="00A3682D"/>
    <w:rsid w:val="00A41D6B"/>
    <w:rsid w:val="00A652E1"/>
    <w:rsid w:val="00AA02FE"/>
    <w:rsid w:val="00AA7BA7"/>
    <w:rsid w:val="00AB71FE"/>
    <w:rsid w:val="00B11FDD"/>
    <w:rsid w:val="00B1738D"/>
    <w:rsid w:val="00B2515B"/>
    <w:rsid w:val="00B2798C"/>
    <w:rsid w:val="00B47CF8"/>
    <w:rsid w:val="00B56C02"/>
    <w:rsid w:val="00B65007"/>
    <w:rsid w:val="00B85ADD"/>
    <w:rsid w:val="00BA1368"/>
    <w:rsid w:val="00BA388C"/>
    <w:rsid w:val="00BA441E"/>
    <w:rsid w:val="00BC5C48"/>
    <w:rsid w:val="00BE05DA"/>
    <w:rsid w:val="00BF79EC"/>
    <w:rsid w:val="00C26D1C"/>
    <w:rsid w:val="00C3127D"/>
    <w:rsid w:val="00C428B5"/>
    <w:rsid w:val="00C44261"/>
    <w:rsid w:val="00C5562A"/>
    <w:rsid w:val="00C63693"/>
    <w:rsid w:val="00C6437F"/>
    <w:rsid w:val="00C70563"/>
    <w:rsid w:val="00C95B2E"/>
    <w:rsid w:val="00CA0E6D"/>
    <w:rsid w:val="00CA2D01"/>
    <w:rsid w:val="00CA5E07"/>
    <w:rsid w:val="00CB37D0"/>
    <w:rsid w:val="00CC321F"/>
    <w:rsid w:val="00CD05EA"/>
    <w:rsid w:val="00CE6704"/>
    <w:rsid w:val="00CE6749"/>
    <w:rsid w:val="00CF14CE"/>
    <w:rsid w:val="00CF1E78"/>
    <w:rsid w:val="00CF5CF1"/>
    <w:rsid w:val="00CF67E7"/>
    <w:rsid w:val="00D11521"/>
    <w:rsid w:val="00D15D45"/>
    <w:rsid w:val="00D16D3E"/>
    <w:rsid w:val="00D26304"/>
    <w:rsid w:val="00D26C6F"/>
    <w:rsid w:val="00D3268C"/>
    <w:rsid w:val="00D4088D"/>
    <w:rsid w:val="00D42D3E"/>
    <w:rsid w:val="00D446EF"/>
    <w:rsid w:val="00D57538"/>
    <w:rsid w:val="00D6245A"/>
    <w:rsid w:val="00DA30BE"/>
    <w:rsid w:val="00DC6F29"/>
    <w:rsid w:val="00DE2427"/>
    <w:rsid w:val="00E14E17"/>
    <w:rsid w:val="00E14F81"/>
    <w:rsid w:val="00E20D25"/>
    <w:rsid w:val="00E22E37"/>
    <w:rsid w:val="00E269A3"/>
    <w:rsid w:val="00E31F9E"/>
    <w:rsid w:val="00E6367B"/>
    <w:rsid w:val="00E71337"/>
    <w:rsid w:val="00E7394B"/>
    <w:rsid w:val="00E77B94"/>
    <w:rsid w:val="00EA19E1"/>
    <w:rsid w:val="00EB185D"/>
    <w:rsid w:val="00EC0290"/>
    <w:rsid w:val="00EC6CB5"/>
    <w:rsid w:val="00ED1853"/>
    <w:rsid w:val="00EF2B4D"/>
    <w:rsid w:val="00F257CB"/>
    <w:rsid w:val="00F25F91"/>
    <w:rsid w:val="00F45DD4"/>
    <w:rsid w:val="00F50565"/>
    <w:rsid w:val="00F63D27"/>
    <w:rsid w:val="00F661AF"/>
    <w:rsid w:val="00F70CCD"/>
    <w:rsid w:val="00F7659F"/>
    <w:rsid w:val="00F8328B"/>
    <w:rsid w:val="00FA0CE4"/>
    <w:rsid w:val="00FB7D0A"/>
    <w:rsid w:val="00FD38F4"/>
    <w:rsid w:val="00FD6601"/>
    <w:rsid w:val="00FF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4426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442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42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42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42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4426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442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42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42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42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904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85797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850346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8113678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30212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05434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21684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7570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3554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7055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91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484311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022057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74488509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76308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83958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3845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292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48437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669437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928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6403444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55252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5286049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60157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68413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8823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69181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63163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8543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7411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29836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643427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6140409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8564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94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169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87195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43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0951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161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80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9347140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67593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749479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98857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3633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5829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1018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1053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3479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3054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164333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714406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6693309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44068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80349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59160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3427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4818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2952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176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725168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534264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9806729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76542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6457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4537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0868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8115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18919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713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1722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8989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418125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4301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7993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7497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970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8029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974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2011.</izvorni_sadrzaj>
    <derivirana_varijabla naziv="DomainObject.Predmet.DatumOsnivanja_1">24.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St-217/2011</izvorni_sadrzaj>
    <derivirana_varijabla naziv="DomainObject.Predmet.OznakaBroj_1">St-217/2011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EFEZ  DOO ĐAKOVO</izvorni_sadrzaj>
    <derivirana_varijabla naziv="DomainObject.Predmet.ProtustrankaFormated_1">  EFEZ  DOO ĐAKOVO</derivirana_varijabla>
  </DomainObject.Predmet.ProtustrankaFormated>
  <DomainObject.Predmet.ProtustrankaFormatedOIB>
    <izvorni_sadrzaj>  EFEZ  DOO ĐAKOVO, OIB 57002408617</izvorni_sadrzaj>
    <derivirana_varijabla naziv="DomainObject.Predmet.ProtustrankaFormatedOIB_1">  EFEZ  DOO ĐAKOVO, OIB 57002408617</derivirana_varijabla>
  </DomainObject.Predmet.ProtustrankaFormatedOIB>
  <DomainObject.Predmet.ProtustrankaFormatedWithAdress>
    <izvorni_sadrzaj> EFEZ  DOO ĐAKOVO, TRG N.Š.ZRINSKOG 23, Đakovo</izvorni_sadrzaj>
    <derivirana_varijabla naziv="DomainObject.Predmet.ProtustrankaFormatedWithAdress_1"> EFEZ  DOO ĐAKOVO, TRG N.Š.ZRINSKOG 23, Đakovo</derivirana_varijabla>
  </DomainObject.Predmet.ProtustrankaFormatedWithAdress>
  <DomainObject.Predmet.ProtustrankaFormatedWithAdressOIB>
    <izvorni_sadrzaj> EFEZ  DOO ĐAKOVO, OIB 57002408617, TRG N.Š.ZRINSKOG 23, Đakovo</izvorni_sadrzaj>
    <derivirana_varijabla naziv="DomainObject.Predmet.ProtustrankaFormatedWithAdressOIB_1"> EFEZ  DOO ĐAKOVO, OIB 57002408617, TRG N.Š.ZRINSKOG 23, Đakovo</derivirana_varijabla>
  </DomainObject.Predmet.ProtustrankaFormatedWithAdressOIB>
  <DomainObject.Predmet.ProtustrankaWithAdress>
    <izvorni_sadrzaj>EFEZ  DOO ĐAKOVO TRG N.Š.ZRINSKOG 23, Đakovo</izvorni_sadrzaj>
    <derivirana_varijabla naziv="DomainObject.Predmet.ProtustrankaWithAdress_1">EFEZ  DOO ĐAKOVO TRG N.Š.ZRINSKOG 23, Đakovo</derivirana_varijabla>
  </DomainObject.Predmet.ProtustrankaWithAdress>
  <DomainObject.Predmet.ProtustrankaWithAdressOIB>
    <izvorni_sadrzaj>EFEZ  DOO ĐAKOVO, OIB 57002408617, TRG N.Š.ZRINSKOG 23, Đakovo</izvorni_sadrzaj>
    <derivirana_varijabla naziv="DomainObject.Predmet.ProtustrankaWithAdressOIB_1">EFEZ  DOO ĐAKOVO, OIB 57002408617, TRG N.Š.ZRINSKOG 23, Đakovo</derivirana_varijabla>
  </DomainObject.Predmet.ProtustrankaWithAdressOIB>
  <DomainObject.Predmet.ProtustrankaNazivFormated>
    <izvorni_sadrzaj>EFEZ  DOO ĐAKOVO</izvorni_sadrzaj>
    <derivirana_varijabla naziv="DomainObject.Predmet.ProtustrankaNazivFormated_1">EFEZ  DOO ĐAKOVO</derivirana_varijabla>
  </DomainObject.Predmet.ProtustrankaNazivFormated>
  <DomainObject.Predmet.ProtustrankaNazivFormatedOIB>
    <izvorni_sadrzaj>EFEZ  DOO ĐAKOVO, OIB 57002408617</izvorni_sadrzaj>
    <derivirana_varijabla naziv="DomainObject.Predmet.ProtustrankaNazivFormatedOIB_1">EFEZ  DOO ĐAKOVO, OIB 57002408617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 -ADRIDA BANK DD ZAGREB</izvorni_sadrzaj>
    <derivirana_varijabla naziv="DomainObject.Predmet.StrankaFormated_1">  HYPO ALPE -ADRIDA BANK DD ZAGREB</derivirana_varijabla>
  </DomainObject.Predmet.StrankaFormated>
  <DomainObject.Predmet.StrankaFormatedOIB>
    <izvorni_sadrzaj>  HYPO ALPE -ADRIDA BANK DD ZAGREB, OIB 14036333877</izvorni_sadrzaj>
    <derivirana_varijabla naziv="DomainObject.Predmet.StrankaFormatedOIB_1">  HYPO ALPE -ADRIDA BANK DD ZAGREB, OIB 14036333877</derivirana_varijabla>
  </DomainObject.Predmet.StrankaFormatedOIB>
  <DomainObject.Predmet.StrankaFormatedWithAdress>
    <izvorni_sadrzaj> HYPO ALPE -ADRIDA BANK DD ZAGREB, SLAVONSKA AVENIJA 6, 10000 Zagreb</izvorni_sadrzaj>
    <derivirana_varijabla naziv="DomainObject.Predmet.StrankaFormatedWithAdress_1"> HYPO ALPE -ADRIDA BANK DD ZAGREB, SLAVONSKA AVENIJA 6, 10000 Zagreb</derivirana_varijabla>
  </DomainObject.Predmet.StrankaFormatedWithAdress>
  <DomainObject.Predmet.StrankaFormatedWithAdressOIB>
    <izvorni_sadrzaj> HYPO ALPE -ADRIDA BANK DD ZAGREB, OIB 14036333877, SLAVONSKA AVENIJA 6, 10000 Zagreb</izvorni_sadrzaj>
    <derivirana_varijabla naziv="DomainObject.Predmet.StrankaFormatedWithAdressOIB_1"> HYPO ALPE -ADRIDA BANK DD ZAGREB, OIB 14036333877, SLAVONSKA AVENIJA 6, 10000 Zagreb</derivirana_varijabla>
  </DomainObject.Predmet.StrankaFormatedWithAdressOIB>
  <DomainObject.Predmet.StrankaWithAdress>
    <izvorni_sadrzaj>HYPO ALPE -ADRIDA BANK DD ZAGREB SLAVONSKA AVENIJA 6,10000 Zagreb</izvorni_sadrzaj>
    <derivirana_varijabla naziv="DomainObject.Predmet.StrankaWithAdress_1">HYPO ALPE -ADRIDA BANK DD ZAGREB SLAVONSKA AVENIJA 6,10000 Zagreb</derivirana_varijabla>
  </DomainObject.Predmet.StrankaWithAdress>
  <DomainObject.Predmet.StrankaWithAdressOIB>
    <izvorni_sadrzaj>HYPO ALPE -ADRIDA BANK DD ZAGREB, OIB 14036333877, SLAVONSKA AVENIJA 6,10000 Zagreb</izvorni_sadrzaj>
    <derivirana_varijabla naziv="DomainObject.Predmet.StrankaWithAdressOIB_1">HYPO ALPE -ADRIDA BANK DD ZAGREB, OIB 14036333877, SLAVONSKA AVENIJA 6,10000 Zagreb</derivirana_varijabla>
  </DomainObject.Predmet.StrankaWithAdressOIB>
  <DomainObject.Predmet.StrankaNazivFormated>
    <izvorni_sadrzaj>HYPO ALPE -ADRIDA BANK DD ZAGREB</izvorni_sadrzaj>
    <derivirana_varijabla naziv="DomainObject.Predmet.StrankaNazivFormated_1">HYPO ALPE -ADRIDA BANK DD ZAGREB</derivirana_varijabla>
  </DomainObject.Predmet.StrankaNazivFormated>
  <DomainObject.Predmet.StrankaNazivFormatedOIB>
    <izvorni_sadrzaj>HYPO ALPE -ADRIDA BANK DD ZAGREB, OIB 14036333877</izvorni_sadrzaj>
    <derivirana_varijabla naziv="DomainObject.Predmet.StrankaNazivFormatedOIB_1">HYPO ALPE -ADRIDA BANK DD ZAGREB, OIB 14036333877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HYPO ALPE -ADRIDA BANK DD ZAGREB</item>
    </izvorni_sadrzaj>
    <derivirana_varijabla naziv="DomainObject.Predmet.StrankaListFormated_1">
      <item>HYPO ALPE -ADRIDA BANK DD ZAGREB</item>
    </derivirana_varijabla>
  </DomainObject.Predmet.StrankaListFormated>
  <DomainObject.Predmet.StrankaListFormatedOIB>
    <izvorni_sadrzaj>
      <item>HYPO ALPE -ADRIDA BANK DD ZAGREB, OIB 14036333877</item>
    </izvorni_sadrzaj>
    <derivirana_varijabla naziv="DomainObject.Predmet.StrankaListFormatedOIB_1">
      <item>HYPO ALPE -ADRIDA BANK DD ZAGREB, OIB 14036333877</item>
    </derivirana_varijabla>
  </DomainObject.Predmet.StrankaListFormatedOIB>
  <DomainObject.Predmet.StrankaListFormatedWithAdress>
    <izvorni_sadrzaj>
      <item>HYPO ALPE -ADRIDA BANK DD ZAGREB, SLAVONSKA AVENIJA 6, 10000 Zagreb</item>
    </izvorni_sadrzaj>
    <derivirana_varijabla naziv="DomainObject.Predmet.StrankaListFormatedWithAdress_1">
      <item>HYPO ALPE -ADRIDA BANK DD ZAGREB, SLAVONSKA AVENIJA 6, 10000 Zagreb</item>
    </derivirana_varijabla>
  </DomainObject.Predmet.StrankaListFormatedWithAdress>
  <DomainObject.Predmet.StrankaListFormatedWithAdressOIB>
    <izvorni_sadrzaj>
      <item>HYPO ALPE -ADRIDA BANK DD ZAGREB, OIB 14036333877, SLAVONSKA AVENIJA 6, 10000 Zagreb</item>
    </izvorni_sadrzaj>
    <derivirana_varijabla naziv="DomainObject.Predmet.StrankaListFormatedWithAdressOIB_1">
      <item>HYPO ALPE -ADRIDA BANK DD ZAGREB, OIB 14036333877, SLAVONSKA AVENIJA 6, 10000 Zagreb</item>
    </derivirana_varijabla>
  </DomainObject.Predmet.StrankaListFormatedWithAdressOIB>
  <DomainObject.Predmet.StrankaListNazivFormated>
    <izvorni_sadrzaj>
      <item>HYPO ALPE -ADRIDA BANK DD ZAGREB</item>
    </izvorni_sadrzaj>
    <derivirana_varijabla naziv="DomainObject.Predmet.StrankaListNazivFormated_1">
      <item>HYPO ALPE -ADRIDA BANK DD ZAGREB</item>
    </derivirana_varijabla>
  </DomainObject.Predmet.StrankaListNazivFormated>
  <DomainObject.Predmet.StrankaListNazivFormatedOIB>
    <izvorni_sadrzaj>
      <item>HYPO ALPE -ADRIDA BANK DD ZAGREB, OIB 14036333877</item>
    </izvorni_sadrzaj>
    <derivirana_varijabla naziv="DomainObject.Predmet.StrankaListNazivFormatedOIB_1">
      <item>HYPO ALPE -ADRIDA BANK DD ZAGREB, OIB 14036333877</item>
    </derivirana_varijabla>
  </DomainObject.Predmet.StrankaListNazivFormatedOIB>
  <DomainObject.Predmet.ProtuStrankaListFormated>
    <izvorni_sadrzaj>
      <item>EFEZ  DOO ĐAKOVO</item>
    </izvorni_sadrzaj>
    <derivirana_varijabla naziv="DomainObject.Predmet.ProtuStrankaListFormated_1">
      <item>EFEZ  DOO ĐAKOVO</item>
    </derivirana_varijabla>
  </DomainObject.Predmet.ProtuStrankaListFormated>
  <DomainObject.Predmet.ProtuStrankaListFormatedOIB>
    <izvorni_sadrzaj>
      <item>EFEZ  DOO ĐAKOVO, OIB 57002408617</item>
    </izvorni_sadrzaj>
    <derivirana_varijabla naziv="DomainObject.Predmet.ProtuStrankaListFormatedOIB_1">
      <item>EFEZ  DOO ĐAKOVO, OIB 57002408617</item>
    </derivirana_varijabla>
  </DomainObject.Predmet.ProtuStrankaListFormatedOIB>
  <DomainObject.Predmet.ProtuStrankaListFormatedWithAdress>
    <izvorni_sadrzaj>
      <item>EFEZ  DOO ĐAKOVO, TRG N.Š.ZRINSKOG 23, Đakovo</item>
    </izvorni_sadrzaj>
    <derivirana_varijabla naziv="DomainObject.Predmet.ProtuStrankaListFormatedWithAdress_1">
      <item>EFEZ  DOO ĐAKOVO, TRG N.Š.ZRINSKOG 23, Đakovo</item>
    </derivirana_varijabla>
  </DomainObject.Predmet.ProtuStrankaListFormatedWithAdress>
  <DomainObject.Predmet.ProtuStrankaListFormatedWithAdressOIB>
    <izvorni_sadrzaj>
      <item>EFEZ  DOO ĐAKOVO, OIB 57002408617, TRG N.Š.ZRINSKOG 23, Đakovo</item>
    </izvorni_sadrzaj>
    <derivirana_varijabla naziv="DomainObject.Predmet.ProtuStrankaListFormatedWithAdressOIB_1">
      <item>EFEZ  DOO ĐAKOVO, OIB 57002408617, TRG N.Š.ZRINSKOG 23, Đakovo</item>
    </derivirana_varijabla>
  </DomainObject.Predmet.ProtuStrankaListFormatedWithAdressOIB>
  <DomainObject.Predmet.ProtuStrankaListNazivFormated>
    <izvorni_sadrzaj>
      <item>EFEZ  DOO ĐAKOVO</item>
    </izvorni_sadrzaj>
    <derivirana_varijabla naziv="DomainObject.Predmet.ProtuStrankaListNazivFormated_1">
      <item>EFEZ  DOO ĐAKOVO</item>
    </derivirana_varijabla>
  </DomainObject.Predmet.ProtuStrankaListNazivFormated>
  <DomainObject.Predmet.ProtuStrankaListNazivFormatedOIB>
    <izvorni_sadrzaj>
      <item>EFEZ  DOO ĐAKOVO, OIB 57002408617</item>
    </izvorni_sadrzaj>
    <derivirana_varijabla naziv="DomainObject.Predmet.ProtuStrankaListNazivFormatedOIB_1">
      <item>EFEZ  DOO ĐAKOVO, OIB 57002408617</item>
    </derivirana_varijabla>
  </DomainObject.Predmet.ProtuStrankaListNazivFormatedOIB>
  <DomainObject.Predmet.OstaliList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Formated>
  <DomainObject.Predmet.OstaliList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izvorni_sadrzaj>
    <derivirana_varijabla naziv="DomainObject.Predmet.OstaliList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derivirana_varijabla>
  </DomainObject.Predmet.OstaliListFormatedOIB>
  <DomainObject.Predmet.OstaliListFormatedWithAdress>
    <izvorni_sadrzaj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31400 Đakovo</item>
      <item>Sanja Mišević, Reisnerova Ulica 83, 31000 Osijek</item>
      <item>oglasna ploča- EFEZ d.o.o.</item>
    </izvorni_sadrzaj>
    <derivirana_varijabla naziv="DomainObject.Predmet.OstaliListFormatedWithAdress_1"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31400 Đakovo</item>
      <item>Sanja Mišević, Reisnerova Ulica 83, 31000 Osijek</item>
      <item>oglasna ploča- EFEZ d.o.o.</item>
    </derivirana_varijabla>
  </DomainObject.Predmet.OstaliListFormatedWithAdress>
  <DomainObject.Predmet.OstaliListFormatedWithAdressOIB>
    <izvorni_sadrzaj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OIB 91109553481, UL.PAPE IVANA II 6/1, 31400 Đakovo</item>
      <item>Sanja Mišević, OIB 17448143522, Reisnerova Ulica 83, 31000 Osijek</item>
      <item>oglasna ploča- EFEZ d.o.o.</item>
    </izvorni_sadrzaj>
    <derivirana_varijabla naziv="DomainObject.Predmet.OstaliListFormatedWithAdressOIB_1"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OIB 91109553481, UL.PAPE IVANA II 6/1, 31400 Đakovo</item>
      <item>Sanja Mišević, OIB 17448143522, Reisnerova Ulica 83, 31000 Osijek</item>
      <item>oglasna ploča- EFEZ d.o.o.</item>
    </derivirana_varijabla>
  </DomainObject.Predmet.OstaliListFormatedWithAdressOIB>
  <DomainObject.Predmet.OstaliListNaziv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Naziv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NazivFormated>
  <DomainObject.Predmet.OstaliListNaziv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izvorni_sadrzaj>
    <derivirana_varijabla naziv="DomainObject.Predmet.OstaliListNaziv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 -ADRIDA BANK DD ZAGREB</izvorni_sadrzaj>
    <derivirana_varijabla naziv="DomainObject.Predmet.StrankaIDrugi_1">HYPO ALPE -ADRIDA BANK DD ZAGREB</derivirana_varijabla>
  </DomainObject.Predmet.StrankaIDrugi>
  <DomainObject.Predmet.ProtustrankaIDrugi>
    <izvorni_sadrzaj>EFEZ  DOO ĐAKOVO</izvorni_sadrzaj>
    <derivirana_varijabla naziv="DomainObject.Predmet.ProtustrankaIDrugi_1">EFEZ  DOO ĐAKOVO</derivirana_varijabla>
  </DomainObject.Predmet.ProtustrankaIDrugi>
  <DomainObject.Predmet.StrankaIDrugiAdressOIB>
    <izvorni_sadrzaj>HYPO ALPE -ADRIDA BANK DD ZAGREB, OIB 14036333877, SLAVONSKA AVENIJA 6, 10000 Zagreb</izvorni_sadrzaj>
    <derivirana_varijabla naziv="DomainObject.Predmet.StrankaIDrugiAdressOIB_1">HYPO ALPE -ADRIDA BANK DD ZAGREB, OIB 14036333877, SLAVONSKA AVENIJA 6, 10000 Zagreb</derivirana_varijabla>
  </DomainObject.Predmet.StrankaIDrugiAdressOIB>
  <DomainObject.Predmet.ProtustrankaIDrugiAdressOIB>
    <izvorni_sadrzaj>EFEZ  DOO ĐAKOVO, OIB 57002408617, TRG N.Š.ZRINSKOG 23, Đakovo</izvorni_sadrzaj>
    <derivirana_varijabla naziv="DomainObject.Predmet.ProtustrankaIDrugiAdressOIB_1">EFEZ  DOO ĐAKOVO, OIB 57002408617, TRG N.Š.ZRINSKOG 23,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SudioniciListNaziv_1"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SudioniciListNaziv>
  <DomainObject.Predmet.SudioniciListAdressOIB>
    <izvorni_sadrzaj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OIB 91109553481, UL.PAPE IVANA II 6/1,31400 Đakovo</item>
      <item>Sanja Mišević, OIB 17448143522, Reisnerova Ulica 83,31000 Osijek</item>
      <item>oglasna ploča- EFEZ d.o.o.</item>
    </izvorni_sadrzaj>
    <derivirana_varijabla naziv="DomainObject.Predmet.SudioniciListAdressOIB_1"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OIB 91109553481, UL.PAPE IVANA II 6/1,31400 Đakovo</item>
      <item>Sanja Mišević, OIB 17448143522, Reisnerova Ulica 83,31000 Osijek</item>
      <item>oglasna ploča- EFEZ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91109553481</item>
      <item>, OIB 17448143522</item>
      <item>, OIB null</item>
    </izvorni_sadrzaj>
    <derivirana_varijabla naziv="DomainObject.Predmet.SudioniciListNazivOIB_1"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91109553481</item>
      <item>, OIB 17448143522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  <item>Sanja Marković, OIB , L.Jagera 24 Osijek</item>
    </izvorni_sadrzaj>
    <derivirana_varijabla naziv="DomainObject.Predmet.StecajniUpraviteljiListAddressOIB_1">
      <item>Ivana Kalkan, OIB 47574637103, Županijska 2 Osijek</item>
      <item>Sanja Marković, OIB , L.Jagera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F2304D-E793-40EE-B1D0-6792FB1781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8</properties:Pages>
  <properties:Words>1740</properties:Words>
  <properties:Characters>9827</properties:Characters>
  <properties:Lines>549</properties:Lines>
  <properties:Paragraphs>104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2018-05-11T10:30:00Z</dcterms:created>
  <dc:creator>banka</dc:creator>
  <cp:lastModifiedBy>Danijela Sekulić</cp:lastModifiedBy>
  <cp:lastPrinted>2018-05-11T10:29:00Z</cp:lastPrinted>
  <dcterms:modified xmlns:xsi="http://www.w3.org/2001/XMLSchema-instance" xsi:type="dcterms:W3CDTF">2018-05-11T10:30:00Z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(EFEZ -TOMULIĆ.docx)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8</vt:i4>
  </prop:property>
</prop:Properties>
</file>