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252a" w14:paraId="c86252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D826C1">
        <w:t>25</w:t>
      </w:r>
      <w:r w:rsidR="00A515B5">
        <w:t>2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D826C1">
        <w:t>Financijske agencije Regionalni centar Zagreb, Podružnica ZAGREB,  OIB: 85821130368, Zagreb, Trg svibanjskih žrtava 1995. 1, za pokretanje skraćenog stečajnog postupka nad dužnikom ŠKRINJAR-TRANS d.o.o., OIB: 76256379724, MBS: 080714430, Zagreb, Vladimira Ruždjaka 9A,</w:t>
      </w:r>
      <w:r w:rsidR="00B116BC">
        <w:t xml:space="preserve"> </w:t>
      </w:r>
      <w:r w:rsidR="002F01CE">
        <w:t>temeljem članka 430. Stečajnog zakona (</w:t>
      </w:r>
      <w:r w:rsidR="00A515B5">
        <w:t>„Narodne novine“ 71/15), dana 5</w:t>
      </w:r>
      <w:r w:rsidR="002F01CE">
        <w:t xml:space="preserve">. </w:t>
      </w:r>
      <w:r w:rsidR="00A515B5">
        <w:t xml:space="preserve">rujna </w:t>
      </w:r>
      <w:r w:rsidR="002F01CE">
        <w:t>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D826C1">
        <w:t>ŠKRINJAR-TRANS d.o.o., OIB: 76256379724, MBS: 080714430, Zagreb, Vladimira Ruždjaka 9A</w:t>
      </w:r>
      <w:r w:rsidR="00AE6834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B9409F">
        <w:t>SINIŠA RAJNOVIĆ, OIB:  86217384445, Virovitica, Milanovac, Svetog trojstva 87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D826C1">
        <w:t>ŠKRINJAR-TRANS d.o.o., OIB: 76256379724, MBS: 080714430, Zagreb, Vladimira Ruždjaka 9A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A515B5">
        <w:t xml:space="preserve">Financijska agencija </w:t>
      </w:r>
      <w:r w:rsidR="00D826C1">
        <w:t xml:space="preserve">Regionalni centar Zagreb, Podružnica ZAGREB,  OIB: 85821130368, Zagreb, Trg svibanjskih žrtava 1995.broj 1, </w:t>
      </w:r>
      <w:r w:rsidR="002F01CE">
        <w:t xml:space="preserve">podnijela </w:t>
      </w:r>
      <w:r>
        <w:t xml:space="preserve">je dana </w:t>
      </w:r>
      <w:r w:rsidR="00D826C1">
        <w:t>15.</w:t>
      </w:r>
      <w:r w:rsidR="00A515B5">
        <w:t xml:space="preserve"> veljače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A515B5">
        <w:t>3</w:t>
      </w:r>
      <w:r w:rsidR="00D826C1">
        <w:t>212</w:t>
      </w:r>
      <w:r w:rsidR="00EC7878">
        <w:t xml:space="preserve"> </w:t>
      </w:r>
      <w:r w:rsidR="002F01CE">
        <w:t>Trgovačkom</w:t>
      </w:r>
      <w:r>
        <w:t xml:space="preserve"> sudu </w:t>
      </w:r>
      <w:r w:rsidR="002F01CE">
        <w:t>u Zagrebu</w:t>
      </w:r>
      <w:r w:rsidR="00A515B5">
        <w:t>,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A515B5">
        <w:t xml:space="preserve"> </w:t>
      </w:r>
      <w:r w:rsidR="00D826C1">
        <w:t>ŠKRINJAR-TRANS d.o.o., OIB: 76256379724, MBS: 080714430, Zagreb, Vladimira Ruždjaka 9A</w:t>
      </w:r>
      <w:r w:rsidR="00B9409F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A515B5">
        <w:t>6. lipnja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A515B5">
        <w:t>2</w:t>
      </w:r>
      <w:r w:rsidR="00D826C1">
        <w:t>52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A515B5">
        <w:t>5. rujna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A515B5">
        <w:t>20/10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040D7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A515B5">
      <w:t>2</w:t>
    </w:r>
    <w:r w:rsidR="00D826C1">
      <w:t>5</w:t>
    </w:r>
    <w:r w:rsidR="00A515B5">
      <w:t>2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040D7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515B5"/>
    <w:rsid w:val="00A868A7"/>
    <w:rsid w:val="00AE6834"/>
    <w:rsid w:val="00B116BC"/>
    <w:rsid w:val="00B26C04"/>
    <w:rsid w:val="00B37C1E"/>
    <w:rsid w:val="00B62767"/>
    <w:rsid w:val="00B82754"/>
    <w:rsid w:val="00B87BDD"/>
    <w:rsid w:val="00B9409F"/>
    <w:rsid w:val="00BA1A5C"/>
    <w:rsid w:val="00BA7824"/>
    <w:rsid w:val="00BD6AD1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826C1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40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040D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040D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0D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0D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40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040D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040D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0D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0D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St-1252/2016</izvorni_sadrzaj>
    <derivirana_varijabla naziv="DomainObject.Predmet.OznakaBroj_1">St-1252/2016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ŠKRINJAR - TRANS d.o.o.</izvorni_sadrzaj>
    <derivirana_varijabla naziv="DomainObject.Predmet.ProtustrankaFormated_1">  ŠKRINJAR - TRANS d.o.o.</derivirana_varijabla>
  </DomainObject.Predmet.ProtustrankaFormated>
  <DomainObject.Predmet.ProtustrankaFormatedOIB>
    <izvorni_sadrzaj>  ŠKRINJAR - TRANS d.o.o., OIB 76256379724</izvorni_sadrzaj>
    <derivirana_varijabla naziv="DomainObject.Predmet.ProtustrankaFormatedOIB_1">  ŠKRINJAR - TRANS d.o.o., OIB 76256379724</derivirana_varijabla>
  </DomainObject.Predmet.ProtustrankaFormatedOIB>
  <DomainObject.Predmet.ProtustrankaFormatedWithAdress>
    <izvorni_sadrzaj> ŠKRINJAR - TRANS d.o.o., Vladimira Ruždjaka 9A, 10000 Zagreb</izvorni_sadrzaj>
    <derivirana_varijabla naziv="DomainObject.Predmet.ProtustrankaFormatedWithAdress_1"> ŠKRINJAR - TRANS d.o.o., Vladimira Ruždjaka 9A, 10000 Zagreb</derivirana_varijabla>
  </DomainObject.Predmet.ProtustrankaFormatedWithAdress>
  <DomainObject.Predmet.ProtustrankaFormatedWithAdressOIB>
    <izvorni_sadrzaj> ŠKRINJAR - TRANS d.o.o., OIB 76256379724, Vladimira Ruždjaka 9A, 10000 Zagreb</izvorni_sadrzaj>
    <derivirana_varijabla naziv="DomainObject.Predmet.ProtustrankaFormatedWithAdressOIB_1"> ŠKRINJAR - TRANS d.o.o., OIB 76256379724, Vladimira Ruždjaka 9A, 10000 Zagreb</derivirana_varijabla>
  </DomainObject.Predmet.ProtustrankaFormatedWithAdressOIB>
  <DomainObject.Predmet.ProtustrankaWithAdress>
    <izvorni_sadrzaj>ŠKRINJAR - TRANS d.o.o. Vladimira Ruždjaka 9A, 10000 Zagreb</izvorni_sadrzaj>
    <derivirana_varijabla naziv="DomainObject.Predmet.ProtustrankaWithAdress_1">ŠKRINJAR - TRANS d.o.o. Vladimira Ruždjaka 9A, 10000 Zagreb</derivirana_varijabla>
  </DomainObject.Predmet.ProtustrankaWithAdress>
  <DomainObject.Predmet.ProtustrankaWithAdressOIB>
    <izvorni_sadrzaj>ŠKRINJAR - TRANS d.o.o., OIB 76256379724, Vladimira Ruždjaka 9A, 10000 Zagreb</izvorni_sadrzaj>
    <derivirana_varijabla naziv="DomainObject.Predmet.ProtustrankaWithAdressOIB_1">ŠKRINJAR - TRANS d.o.o., OIB 76256379724, Vladimira Ruždjaka 9A, 10000 Zagreb</derivirana_varijabla>
  </DomainObject.Predmet.ProtustrankaWithAdressOIB>
  <DomainObject.Predmet.ProtustrankaNazivFormated>
    <izvorni_sadrzaj>ŠKRINJAR - TRANS d.o.o.</izvorni_sadrzaj>
    <derivirana_varijabla naziv="DomainObject.Predmet.ProtustrankaNazivFormated_1">ŠKRINJAR - TRANS d.o.o.</derivirana_varijabla>
  </DomainObject.Predmet.ProtustrankaNazivFormated>
  <DomainObject.Predmet.ProtustrankaNazivFormatedOIB>
    <izvorni_sadrzaj>ŠKRINJAR - TRANS d.o.o., OIB 76256379724</izvorni_sadrzaj>
    <derivirana_varijabla naziv="DomainObject.Predmet.ProtustrankaNazivFormatedOIB_1">ŠKRINJAR - TRANS d.o.o., OIB 76256379724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ŠKRINJAR - TRANS d.o.o.</item>
    </izvorni_sadrzaj>
    <derivirana_varijabla naziv="DomainObject.Predmet.ProtuStrankaListFormated_1">
      <item>ŠKRINJAR - TRANS d.o.o.</item>
    </derivirana_varijabla>
  </DomainObject.Predmet.ProtuStrankaListFormated>
  <DomainObject.Predmet.ProtuStrankaListFormatedOIB>
    <izvorni_sadrzaj>
      <item>ŠKRINJAR - TRANS d.o.o., OIB 76256379724</item>
    </izvorni_sadrzaj>
    <derivirana_varijabla naziv="DomainObject.Predmet.ProtuStrankaListFormatedOIB_1">
      <item>ŠKRINJAR - TRANS d.o.o., OIB 76256379724</item>
    </derivirana_varijabla>
  </DomainObject.Predmet.ProtuStrankaListFormatedOIB>
  <DomainObject.Predmet.ProtuStrankaListFormatedWithAdress>
    <izvorni_sadrzaj>
      <item>ŠKRINJAR - TRANS d.o.o., Vladimira Ruždjaka 9A, 10000 Zagreb</item>
    </izvorni_sadrzaj>
    <derivirana_varijabla naziv="DomainObject.Predmet.ProtuStrankaListFormatedWithAdress_1">
      <item>ŠKRINJAR - TRANS d.o.o., Vladimira Ruždjaka 9A, 10000 Zagreb</item>
    </derivirana_varijabla>
  </DomainObject.Predmet.ProtuStrankaListFormatedWithAdress>
  <DomainObject.Predmet.ProtuStrankaListFormatedWithAdressOIB>
    <izvorni_sadrzaj>
      <item>ŠKRINJAR - TRANS d.o.o., OIB 76256379724, Vladimira Ruždjaka 9A, 10000 Zagreb</item>
    </izvorni_sadrzaj>
    <derivirana_varijabla naziv="DomainObject.Predmet.ProtuStrankaListFormatedWithAdressOIB_1">
      <item>ŠKRINJAR - TRANS d.o.o., OIB 76256379724, Vladimira Ruždjaka 9A, 10000 Zagreb</item>
    </derivirana_varijabla>
  </DomainObject.Predmet.ProtuStrankaListFormatedWithAdressOIB>
  <DomainObject.Predmet.ProtuStrankaListNazivFormated>
    <izvorni_sadrzaj>
      <item>ŠKRINJAR - TRANS d.o.o.</item>
    </izvorni_sadrzaj>
    <derivirana_varijabla naziv="DomainObject.Predmet.ProtuStrankaListNazivFormated_1">
      <item>ŠKRINJAR - TRANS d.o.o.</item>
    </derivirana_varijabla>
  </DomainObject.Predmet.ProtuStrankaListNazivFormated>
  <DomainObject.Predmet.ProtuStrankaListNazivFormatedOIB>
    <izvorni_sadrzaj>
      <item>ŠKRINJAR - TRANS d.o.o., OIB 76256379724</item>
    </izvorni_sadrzaj>
    <derivirana_varijabla naziv="DomainObject.Predmet.ProtuStrankaListNazivFormatedOIB_1">
      <item>ŠKRINJAR - TRANS d.o.o., OIB 76256379724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ŠKRINJAR - TRANS d.o.o.</izvorni_sadrzaj>
    <derivirana_varijabla naziv="DomainObject.Predmet.ProtustrankaIDrugi_1">ŠKRINJAR - 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ŠKRINJAR - TRANS d.o.o., OIB 76256379724, Vladimira Ruždjaka 9A, 10000 Zagreb</izvorni_sadrzaj>
    <derivirana_varijabla naziv="DomainObject.Predmet.ProtustrankaIDrugiAdressOIB_1">ŠKRINJAR - TRANS d.o.o., OIB 76256379724, Vladimira Ruždjaka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ŠKRINJAR - TRANS d.o.o.</item>
      <item>FINA Regionalni centar Zagreb</item>
    </izvorni_sadrzaj>
    <derivirana_varijabla naziv="DomainObject.Predmet.SudioniciListNaziv_1">
      <item>ŠKRINJAR - TRANS d.o.o.</item>
      <item>FINA Regionalni centar Zagreb</item>
    </derivirana_varijabla>
  </DomainObject.Predmet.SudioniciListNaziv>
  <DomainObject.Predmet.SudioniciListAdressOIB>
    <izvorni_sadrzaj>
      <item>ŠKRINJAR - TRANS d.o.o., OIB 76256379724, Vladimira Ruždjaka 9A,10000 Zagreb</item>
      <item>FINA Regionalni centar Zagreb, OIB 85821130368, Trg svibanjskih žrtava 1995. 1,10000 Zagreb</item>
    </izvorni_sadrzaj>
    <derivirana_varijabla naziv="DomainObject.Predmet.SudioniciListAdressOIB_1">
      <item>ŠKRINJAR - TRANS d.o.o., OIB 76256379724, Vladimira Ruždjaka 9A,10000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76256379724</item>
      <item>, OIB 85821130368</item>
    </izvorni_sadrzaj>
    <derivirana_varijabla naziv="DomainObject.Predmet.SudioniciListNazivOIB_1">
      <item>, OIB 76256379724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86D5B8-1434-4CE4-A642-BB8258D9F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2433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2016-09-05T10:11:00Z</dcterms:created>
  <dc:creator>korisnik</dc:creator>
  <cp:lastModifiedBy>Snježana Andrijanić</cp:lastModifiedBy>
  <cp:lastPrinted>2016-09-05T10:11:00Z</cp:lastPrinted>
  <dcterms:modified xmlns:xsi="http://www.w3.org/2001/XMLSchema-instance" xsi:type="dcterms:W3CDTF">2016-09-06T07:14:00Z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