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2ff8" w14:paraId="e9b2ff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5757">
        <w:t>964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A3772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4F5757">
        <w:t>GRAND RENT AUTO j.d.o.o. Zagreb, Ulica grada Vukovara 269d, MBS: 081015890</w:t>
      </w:r>
      <w:r w:rsidR="004F5757" w:rsidRPr="001D2190">
        <w:t xml:space="preserve">, OIB: </w:t>
      </w:r>
      <w:r w:rsidR="004F5757">
        <w:t>07131238959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F5757">
        <w:t>852.795,08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A3772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5436B"/>
    <w:rsid w:val="0049159A"/>
    <w:rsid w:val="004A1E27"/>
    <w:rsid w:val="004B337A"/>
    <w:rsid w:val="004F3962"/>
    <w:rsid w:val="004F5757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AE78E0"/>
    <w:rsid w:val="00B82F18"/>
    <w:rsid w:val="00BC69F9"/>
    <w:rsid w:val="00BF439E"/>
    <w:rsid w:val="00C836B9"/>
    <w:rsid w:val="00C95879"/>
    <w:rsid w:val="00C958E9"/>
    <w:rsid w:val="00CE7362"/>
    <w:rsid w:val="00CF10AB"/>
    <w:rsid w:val="00D01B78"/>
    <w:rsid w:val="00D66226"/>
    <w:rsid w:val="00D66626"/>
    <w:rsid w:val="00E25FC0"/>
    <w:rsid w:val="00EC3302"/>
    <w:rsid w:val="00ED6AA8"/>
    <w:rsid w:val="00F034D3"/>
    <w:rsid w:val="00FA3772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St-964/2018</izvorni_sadrzaj>
    <derivirana_varijabla naziv="DomainObject.Predmet.OznakaBroj_1">St-964/2018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RENT AUTO j.d.o.o. za trgovinu i usluge</izvorni_sadrzaj>
    <derivirana_varijabla naziv="DomainObject.Predmet.ProtustrankaFormated_1">  GRAND RENT AUTO j.d.o.o. za trgovinu i usluge</derivirana_varijabla>
  </DomainObject.Predmet.ProtustrankaFormated>
  <DomainObject.Predmet.ProtustrankaFormatedOIB>
    <izvorni_sadrzaj>  GRAND RENT AUTO j.d.o.o. za trgovinu i usluge, OIB 07131238959</izvorni_sadrzaj>
    <derivirana_varijabla naziv="DomainObject.Predmet.ProtustrankaFormatedOIB_1">  GRAND RENT AUTO j.d.o.o. za trgovinu i usluge, OIB 07131238959</derivirana_varijabla>
  </DomainObject.Predmet.ProtustrankaFormatedOIB>
  <DomainObject.Predmet.ProtustrankaFormatedWithAdress>
    <izvorni_sadrzaj> GRAND RENT AUTO j.d.o.o. za trgovinu i usluge, Ulica grada Vukovara 269 D, 10000 Zagreb</izvorni_sadrzaj>
    <derivirana_varijabla naziv="DomainObject.Predmet.ProtustrankaFormatedWithAdress_1"> GRAND RENT AUTO j.d.o.o. za trgovinu i usluge, Ulica grada Vukovara 269 D, 10000 Zagreb</derivirana_varijabla>
  </DomainObject.Predmet.ProtustrankaFormatedWithAdress>
  <DomainObject.Predmet.ProtustrankaFormatedWithAdressOIB>
    <izvorni_sadrzaj> GRAND RENT AUTO j.d.o.o. za trgovinu i usluge, OIB 07131238959, Ulica grada Vukovara 269 D, 10000 Zagreb</izvorni_sadrzaj>
    <derivirana_varijabla naziv="DomainObject.Predmet.ProtustrankaFormatedWithAdressOIB_1"> GRAND RENT AUTO j.d.o.o. za trgovinu i usluge, OIB 07131238959, Ulica grada Vukovara 269 D, 10000 Zagreb</derivirana_varijabla>
  </DomainObject.Predmet.ProtustrankaFormatedWithAdressOIB>
  <DomainObject.Predmet.ProtustrankaWithAdress>
    <izvorni_sadrzaj>GRAND RENT AUTO j.d.o.o. za trgovinu i usluge Ulica grada Vukovara 269 D, 10000 Zagreb</izvorni_sadrzaj>
    <derivirana_varijabla naziv="DomainObject.Predmet.ProtustrankaWithAdress_1">GRAND RENT AUTO j.d.o.o. za trgovinu i usluge Ulica grada Vukovara 269 D, 10000 Zagreb</derivirana_varijabla>
  </DomainObject.Predmet.ProtustrankaWithAdress>
  <DomainObject.Predmet.ProtustrankaWithAdressOIB>
    <izvorni_sadrzaj>GRAND RENT AUTO j.d.o.o. za trgovinu i usluge, OIB 07131238959, Ulica grada Vukovara 269 D, 10000 Zagreb</izvorni_sadrzaj>
    <derivirana_varijabla naziv="DomainObject.Predmet.ProtustrankaWithAdressOIB_1">GRAND RENT AUTO j.d.o.o. za trgovinu i usluge, OIB 07131238959, Ulica grada Vukovara 269 D, 10000 Zagreb</derivirana_varijabla>
  </DomainObject.Predmet.ProtustrankaWithAdressOIB>
  <DomainObject.Predmet.ProtustrankaNazivFormated>
    <izvorni_sadrzaj>GRAND RENT AUTO j.d.o.o. za trgovinu i usluge</izvorni_sadrzaj>
    <derivirana_varijabla naziv="DomainObject.Predmet.ProtustrankaNazivFormated_1">GRAND RENT AUTO j.d.o.o. za trgovinu i usluge</derivirana_varijabla>
  </DomainObject.Predmet.ProtustrankaNazivFormated>
  <DomainObject.Predmet.ProtustrankaNazivFormatedOIB>
    <izvorni_sadrzaj>GRAND RENT AUTO j.d.o.o. za trgovinu i usluge, OIB 07131238959</izvorni_sadrzaj>
    <derivirana_varijabla naziv="DomainObject.Predmet.ProtustrankaNazivFormatedOIB_1">GRAND RENT AUTO j.d.o.o. za trgovinu i usluge, OIB 07131238959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RENT AUTO j.d.o.o. za trgovinu i usluge</item>
    </izvorni_sadrzaj>
    <derivirana_varijabla naziv="DomainObject.Predmet.ProtuStrankaListFormated_1">
      <item>GRAND RENT AUTO j.d.o.o. za trgovinu i usluge</item>
    </derivirana_varijabla>
  </DomainObject.Predmet.ProtuStrankaListFormated>
  <DomainObject.Predmet.ProtuStrankaListFormatedOIB>
    <izvorni_sadrzaj>
      <item>GRAND RENT AUTO j.d.o.o. za trgovinu i usluge, OIB 07131238959</item>
    </izvorni_sadrzaj>
    <derivirana_varijabla naziv="DomainObject.Predmet.ProtuStrankaListFormatedOIB_1">
      <item>GRAND RENT AUTO j.d.o.o. za trgovinu i usluge, OIB 07131238959</item>
    </derivirana_varijabla>
  </DomainObject.Predmet.ProtuStrankaListFormatedOIB>
  <DomainObject.Predmet.ProtuStrankaListFormatedWithAdress>
    <izvorni_sadrzaj>
      <item>GRAND RENT AUTO j.d.o.o. za trgovinu i usluge, Ulica grada Vukovara 269 D, 10000 Zagreb</item>
    </izvorni_sadrzaj>
    <derivirana_varijabla naziv="DomainObject.Predmet.ProtuStrankaListFormatedWithAdress_1">
      <item>GRAND RENT AUTO j.d.o.o. za trgovinu i usluge, Ulica grada Vukovara 269 D, 10000 Zagreb</item>
    </derivirana_varijabla>
  </DomainObject.Predmet.ProtuStrankaListFormatedWithAdress>
  <DomainObject.Predmet.ProtuStrankaListFormatedWithAdressOIB>
    <izvorni_sadrzaj>
      <item>GRAND RENT AUTO j.d.o.o. za trgovinu i usluge, OIB 07131238959, Ulica grada Vukovara 269 D, 10000 Zagreb</item>
    </izvorni_sadrzaj>
    <derivirana_varijabla naziv="DomainObject.Predmet.ProtuStrankaListFormatedWithAdressOIB_1">
      <item>GRAND RENT AUTO j.d.o.o. za trgovinu i usluge, OIB 07131238959, Ulica grada Vukovara 269 D, 10000 Zagreb</item>
    </derivirana_varijabla>
  </DomainObject.Predmet.ProtuStrankaListFormatedWithAdressOIB>
  <DomainObject.Predmet.ProtuStrankaListNazivFormated>
    <izvorni_sadrzaj>
      <item>GRAND RENT AUTO j.d.o.o. za trgovinu i usluge</item>
    </izvorni_sadrzaj>
    <derivirana_varijabla naziv="DomainObject.Predmet.ProtuStrankaListNazivFormated_1">
      <item>GRAND RENT AUTO j.d.o.o. za trgovinu i usluge</item>
    </derivirana_varijabla>
  </DomainObject.Predmet.ProtuStrankaListNazivFormated>
  <DomainObject.Predmet.ProtuStrankaListNazivFormatedOIB>
    <izvorni_sadrzaj>
      <item>GRAND RENT AUTO j.d.o.o. za trgovinu i usluge, OIB 07131238959</item>
    </izvorni_sadrzaj>
    <derivirana_varijabla naziv="DomainObject.Predmet.ProtuStrankaListNazivFormatedOIB_1">
      <item>GRAND RENT AUTO j.d.o.o. za trgovinu i usluge, OIB 07131238959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RENT AUTO j.d.o.o. za trgovinu i usluge</izvorni_sadrzaj>
    <derivirana_varijabla naziv="DomainObject.Predmet.ProtustrankaIDrugi_1">GRAND RENT AUTO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RENT AUTO j.d.o.o. za trgovinu i usluge, OIB 07131238959, Ulica grada Vukovara 269 D, 10000 Zagreb</izvorni_sadrzaj>
    <derivirana_varijabla naziv="DomainObject.Predmet.ProtustrankaIDrugiAdressOIB_1">GRAND RENT AUTO j.d.o.o. za trgovinu i usluge, OIB 07131238959,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RENT AUTO j.d.o.o. za trgovinu i usluge</item>
      <item>FINA Regionalni centar Zagreb</item>
    </izvorni_sadrzaj>
    <derivirana_varijabla naziv="DomainObject.Predmet.SudioniciListNaziv_1">
      <item>GRAND RENT AUTO j.d.o.o. za trgovinu i usluge</item>
      <item>FINA Regionalni centar Zagreb</item>
    </derivirana_varijabla>
  </DomainObject.Predmet.SudioniciListNaziv>
  <DomainObject.Predmet.SudioniciListAdressOIB>
    <izvorni_sadrzaj>
      <item>GRAND RENT AUTO j.d.o.o. za trgovinu i usluge, OIB 07131238959, Ulica grada Vukovara 269 D,10000 Zagreb</item>
      <item>FINA Regionalni centar Zagreb, OIB 85821130368, Trg svibanjskih žrtava 1995. 1,10000 Zagreb</item>
    </izvorni_sadrzaj>
    <derivirana_varijabla naziv="DomainObject.Predmet.SudioniciListAdressOIB_1">
      <item>GRAND RENT AUTO j.d.o.o. za trgovinu i usluge, OIB 07131238959,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07131238959</item>
      <item>, OIB 85821130368</item>
    </izvorni_sadrzaj>
    <derivirana_varijabla naziv="DomainObject.Predmet.SudioniciListNazivOIB_1">
      <item>, OIB 07131238959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2018-06-06T07:31:00Z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