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2306D7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D6369C">
              <w:rPr>
                <w:noProof/>
                <w:sz w:val="24"/>
                <w:szCs w:val="24"/>
              </w:rPr>
              <w:t>1</w:t>
            </w:r>
            <w:r w:rsidR="00546D17">
              <w:rPr>
                <w:noProof/>
                <w:sz w:val="24"/>
                <w:szCs w:val="24"/>
              </w:rPr>
              <w:t>1</w:t>
            </w:r>
            <w:r w:rsidR="002306D7">
              <w:rPr>
                <w:noProof/>
                <w:sz w:val="24"/>
                <w:szCs w:val="24"/>
              </w:rPr>
              <w:t>4</w:t>
            </w:r>
            <w:r w:rsidR="00D6369C">
              <w:rPr>
                <w:noProof/>
                <w:sz w:val="24"/>
                <w:szCs w:val="24"/>
              </w:rPr>
              <w:t>/2018</w:t>
            </w:r>
          </w:p>
        </w:tc>
      </w:tr>
    </w:tbl>
    <w:p w14:textId="a52470e" w14:paraId="a52470e" w:rsidRDefault="008B157B" w:rsidP="00B257A5" w:rsidR="008B157B" w:rsidRPr="00564E07">
      <w:pPr>
        <w:pStyle w:val="Naslov1"/>
        <w:spacing w:after="240" w:before="30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2306D7">
        <w:rPr>
          <w:lang w:val="hr-HR"/>
        </w:rPr>
        <w:t>KAPETAN DUJE d.o.o., OIB: 05457301617, Kamen, Put Bonacinke 5</w:t>
      </w:r>
      <w:r w:rsidR="007D2303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2B1853">
        <w:rPr>
          <w:szCs w:val="24"/>
          <w:lang w:val="hr-HR"/>
        </w:rPr>
        <w:t>12</w:t>
      </w:r>
      <w:r w:rsidR="00B101E1">
        <w:rPr>
          <w:szCs w:val="24"/>
          <w:lang w:val="hr-HR"/>
        </w:rPr>
        <w:t>. veljače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B257A5" w:rsidR="00381069" w:rsidRPr="00564E07">
      <w:pPr>
        <w:spacing w:after="300" w:before="24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AF5DD1" w:rsidRPr="00AF5DD1">
        <w:rPr>
          <w:rFonts w:cs="Times New Roman" w:eastAsia="Times New Roman"/>
          <w:szCs w:val="24"/>
          <w:lang w:eastAsia="hr-HR"/>
        </w:rPr>
        <w:t>KAPETAN DUJE d.o.o., OIB: 05457301617, Kamen, Put Bonacinke 5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E1" w:rsidP="00F23B97" w:rsidR="00B101E1" w:rsidRPr="00F23B97">
      <w:pPr>
        <w:spacing w:before="180"/>
        <w:ind w:firstLine="703"/>
        <w:jc w:val="both"/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B1853">
        <w:rPr>
          <w:rFonts w:cs="Times New Roman" w:eastAsia="Times New Roman"/>
          <w:szCs w:val="24"/>
          <w:lang w:eastAsia="hr-HR"/>
        </w:rPr>
        <w:t>20</w:t>
      </w:r>
      <w:r w:rsidR="003B0AEE"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 xml:space="preserve"> ožujka 2018. </w:t>
      </w:r>
      <w:r w:rsidRPr="00564E07">
        <w:t>u</w:t>
      </w:r>
      <w:r>
        <w:t xml:space="preserve"> </w:t>
      </w:r>
      <w:r w:rsidR="00812E84">
        <w:t>0</w:t>
      </w:r>
      <w:r w:rsidR="00AF5DD1">
        <w:t>9</w:t>
      </w:r>
      <w:r w:rsidR="00AA571E">
        <w:t>:</w:t>
      </w:r>
      <w:r w:rsidR="00BB685B">
        <w:t>00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AF5DD1">
        <w:rPr>
          <w:rFonts w:cs="Times New Roman" w:eastAsia="Times New Roman"/>
          <w:szCs w:val="24"/>
          <w:lang w:eastAsia="hr-HR"/>
        </w:rPr>
        <w:t>Ante Dobronić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</w:t>
      </w:r>
      <w:r w:rsidR="00A970D7">
        <w:t>. Nalaže se zastupniku</w:t>
      </w:r>
      <w:r w:rsidRPr="00564E07">
        <w:t xml:space="preserve"> po zakonu </w:t>
      </w:r>
      <w:r>
        <w:t xml:space="preserve">dužnika </w:t>
      </w:r>
      <w:r w:rsidR="00AF5DD1">
        <w:t>Anti Dobroniću</w:t>
      </w:r>
      <w:r w:rsidR="002B1853">
        <w:t xml:space="preserve"> </w:t>
      </w:r>
      <w:r w:rsidRPr="00564E07">
        <w:t>da u roku od osam (8) dana, pozivom na gor</w:t>
      </w:r>
      <w:r w:rsidR="00A970D7">
        <w:t>nji poslovni broj spisa, dostavi</w:t>
      </w:r>
      <w:r w:rsidRPr="00564E07">
        <w:t xml:space="preserve">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lastRenderedPageBreak/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>Upozorava se osob</w:t>
      </w:r>
      <w:r w:rsidR="00A970D7">
        <w:t>a</w:t>
      </w:r>
      <w:r>
        <w:t xml:space="preserve"> </w:t>
      </w:r>
      <w:r w:rsidRPr="00564E07">
        <w:t>ovlašten</w:t>
      </w:r>
      <w:r w:rsidR="00A970D7">
        <w:t>a</w:t>
      </w:r>
      <w:r w:rsidRPr="00564E07">
        <w:t xml:space="preserve"> za zastupanje dužnika </w:t>
      </w:r>
      <w:r w:rsidR="00F23B97">
        <w:t xml:space="preserve">da </w:t>
      </w:r>
      <w:r w:rsidR="00A970D7">
        <w:t>je dužnika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DD737D" w:rsidR="00B101E1" w:rsidRPr="00564E07">
      <w:pPr>
        <w:spacing w:after="120" w:before="24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Financijska agencija, Regionalni centar Split, Podružnica Split, podnijela je ovom sudu </w:t>
      </w:r>
      <w:r w:rsidR="00AF5DD1">
        <w:rPr>
          <w:szCs w:val="24"/>
        </w:rPr>
        <w:t>22. svibnja 2017</w:t>
      </w:r>
      <w:r w:rsidR="00BB685B">
        <w:rPr>
          <w:szCs w:val="24"/>
        </w:rPr>
        <w:t>., na temelju odredbe čl. 4</w:t>
      </w:r>
      <w:r w:rsidR="00812E84">
        <w:rPr>
          <w:szCs w:val="24"/>
        </w:rPr>
        <w:t>29</w:t>
      </w:r>
      <w:r w:rsidRPr="00DD737D">
        <w:rPr>
          <w:szCs w:val="24"/>
        </w:rPr>
        <w:t xml:space="preserve">.  st. 1. SZ-a, zahtjev za provedbu skraćenog stečajnog postupka nad dužnikom </w:t>
      </w:r>
      <w:r w:rsidR="00AF5DD1" w:rsidRPr="00AF5DD1">
        <w:rPr>
          <w:szCs w:val="24"/>
        </w:rPr>
        <w:t>KAPETAN DUJE d.o.o., OIB: 05457301617, Kamen, Put Bonacinke 5</w:t>
      </w:r>
      <w:r>
        <w:rPr>
          <w:szCs w:val="24"/>
        </w:rPr>
        <w:t>. U zahtjev</w:t>
      </w:r>
      <w:r w:rsidRPr="00DD737D">
        <w:rPr>
          <w:szCs w:val="24"/>
        </w:rPr>
        <w:t xml:space="preserve">u se navodi da dužnik na dan </w:t>
      </w:r>
      <w:r w:rsidR="00AF5DD1">
        <w:rPr>
          <w:szCs w:val="24"/>
        </w:rPr>
        <w:t>15</w:t>
      </w:r>
      <w:r w:rsidR="00812E84">
        <w:rPr>
          <w:szCs w:val="24"/>
        </w:rPr>
        <w:t xml:space="preserve">. </w:t>
      </w:r>
      <w:r w:rsidR="00AF5DD1">
        <w:rPr>
          <w:szCs w:val="24"/>
        </w:rPr>
        <w:t>svib</w:t>
      </w:r>
      <w:r w:rsidR="00812E84">
        <w:rPr>
          <w:szCs w:val="24"/>
        </w:rPr>
        <w:t>nja 2017</w:t>
      </w:r>
      <w:r w:rsidR="00BB685B">
        <w:rPr>
          <w:szCs w:val="24"/>
        </w:rPr>
        <w:t>.</w:t>
      </w:r>
      <w:r w:rsidRPr="00DD737D">
        <w:rPr>
          <w:szCs w:val="24"/>
        </w:rPr>
        <w:t xml:space="preserve"> u Očevidniku redoslijeda osnova za plaćanje ima evidentirane neizvršene osnove za plaćanja u neprekinutom razdoblju od </w:t>
      </w:r>
      <w:r>
        <w:rPr>
          <w:szCs w:val="24"/>
        </w:rPr>
        <w:t xml:space="preserve">120 dana, u ukupnom iznosu od </w:t>
      </w:r>
      <w:r w:rsidR="00AF5DD1">
        <w:rPr>
          <w:szCs w:val="24"/>
        </w:rPr>
        <w:t>5.422,00</w:t>
      </w:r>
      <w:r w:rsidRPr="00DD737D">
        <w:rPr>
          <w:szCs w:val="24"/>
        </w:rPr>
        <w:t xml:space="preserve"> kn, kao i da prema podacima koji su dostavljeni od Hrvatskog zavoda za mirovinsko osiguranje dužnik nema zaposlenih.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Utvrdivši da su u smislu odredbe čl. 428. SZ-a ispunjene pretpostavke za provedbu skraćenog stečajnog postupka, ovaj sud je </w:t>
      </w:r>
      <w:r w:rsidR="00AF5DD1">
        <w:rPr>
          <w:szCs w:val="24"/>
        </w:rPr>
        <w:t>31</w:t>
      </w:r>
      <w:r>
        <w:rPr>
          <w:szCs w:val="24"/>
        </w:rPr>
        <w:t>. listopada</w:t>
      </w:r>
      <w:r w:rsidRPr="00DD737D">
        <w:rPr>
          <w:szCs w:val="24"/>
        </w:rPr>
        <w:t xml:space="preserve"> 2017. na mrežnoj stranici e-Oglasna ploča sudo</w:t>
      </w:r>
      <w:r>
        <w:rPr>
          <w:szCs w:val="24"/>
        </w:rPr>
        <w:t>va objavio oglas poslovni broj 1</w:t>
      </w:r>
      <w:r w:rsidRPr="00DD737D">
        <w:rPr>
          <w:szCs w:val="24"/>
        </w:rPr>
        <w:t>1.St-</w:t>
      </w:r>
      <w:r w:rsidR="00AF5DD1">
        <w:rPr>
          <w:szCs w:val="24"/>
        </w:rPr>
        <w:t>585</w:t>
      </w:r>
      <w:r w:rsidR="00812E84">
        <w:rPr>
          <w:szCs w:val="24"/>
        </w:rPr>
        <w:t>/2017</w:t>
      </w:r>
      <w:r w:rsidRPr="00DD737D">
        <w:rPr>
          <w:szCs w:val="24"/>
        </w:rPr>
        <w:t xml:space="preserve"> u smislu odredbe čl. 430. SZ-a.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Postupajući po predmetnom oglasu Republika Hrvatska, Ministarstvo financija, Porezna uprava, zastupana po Županijskom državnom odvjetništvu u Splitu, dostavila je </w:t>
      </w:r>
      <w:r w:rsidR="001C3B6D">
        <w:rPr>
          <w:szCs w:val="24"/>
        </w:rPr>
        <w:t>10</w:t>
      </w:r>
      <w:r w:rsidR="00812E84">
        <w:rPr>
          <w:szCs w:val="24"/>
        </w:rPr>
        <w:t>. studenog</w:t>
      </w:r>
      <w:r w:rsidR="007D2303">
        <w:rPr>
          <w:szCs w:val="24"/>
        </w:rPr>
        <w:t xml:space="preserve"> </w:t>
      </w:r>
      <w:r>
        <w:rPr>
          <w:szCs w:val="24"/>
        </w:rPr>
        <w:t>2017</w:t>
      </w:r>
      <w:r w:rsidRPr="00DD737D">
        <w:rPr>
          <w:szCs w:val="24"/>
        </w:rPr>
        <w:t xml:space="preserve">. obrazac kojim je, kao vjerovnik, predložila nad dužnikom otvoriti stečaj, nakon čega je ovaj sud, temeljem odredbe čl. 433. i 435. st. 2. SZ-a rješenjem poslovni broj </w:t>
      </w:r>
      <w:r>
        <w:rPr>
          <w:szCs w:val="24"/>
        </w:rPr>
        <w:t>1</w:t>
      </w:r>
      <w:r w:rsidRPr="00DD737D">
        <w:rPr>
          <w:szCs w:val="24"/>
        </w:rPr>
        <w:t>1.St-</w:t>
      </w:r>
      <w:r w:rsidR="001C3B6D">
        <w:rPr>
          <w:szCs w:val="24"/>
        </w:rPr>
        <w:t>585</w:t>
      </w:r>
      <w:r w:rsidR="00812E84">
        <w:rPr>
          <w:szCs w:val="24"/>
        </w:rPr>
        <w:t>/2017 od 14</w:t>
      </w:r>
      <w:r w:rsidRPr="00DD737D">
        <w:rPr>
          <w:szCs w:val="24"/>
        </w:rPr>
        <w:t>. studenog 2017. obustavio skraćeni stečajni postupak nad dužnikom.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Po pravomoćnosti predmetnog rješenja stečajna pisarnica ovog suda zavela je predmet pod poslovni broj St-</w:t>
      </w:r>
      <w:r>
        <w:rPr>
          <w:szCs w:val="24"/>
        </w:rPr>
        <w:t>1</w:t>
      </w:r>
      <w:r w:rsidR="007D2303">
        <w:rPr>
          <w:szCs w:val="24"/>
        </w:rPr>
        <w:t>1</w:t>
      </w:r>
      <w:r w:rsidR="001C3B6D">
        <w:rPr>
          <w:szCs w:val="24"/>
        </w:rPr>
        <w:t>4</w:t>
      </w:r>
      <w:r>
        <w:rPr>
          <w:szCs w:val="24"/>
        </w:rPr>
        <w:t>/2018</w:t>
      </w:r>
      <w:r w:rsidRPr="00DD737D">
        <w:rPr>
          <w:szCs w:val="24"/>
        </w:rPr>
        <w:t>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Kako bi se utvrdilo postojanje uvjeta za otvaranje i provođenje redovnog stečajnog postupka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DD737D" w:rsidP="00DD737D" w:rsidR="00DD737D">
      <w:pPr>
        <w:spacing w:before="160"/>
        <w:jc w:val="both"/>
        <w:rPr>
          <w:szCs w:val="24"/>
        </w:rPr>
      </w:pPr>
      <w:r w:rsidRPr="00DD737D">
        <w:rPr>
          <w:szCs w:val="24"/>
        </w:rPr>
        <w:tab/>
        <w:t>Slijedom navedenog, a temeljem odredbe čl. 17., 115., 117., 123., 177., 178. i 180. SZ-a, odlučeno je kao u izreci ovog rješenja.</w:t>
      </w:r>
    </w:p>
    <w:p w:rsidRDefault="00DD737D" w:rsidP="00DD737D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>U Splitu 12</w:t>
      </w:r>
      <w:r w:rsidR="00B101E1">
        <w:rPr>
          <w:szCs w:val="24"/>
        </w:rPr>
        <w:t>. veljače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B101E1" w:rsidR="00B101E1" w:rsidRPr="00564E07">
      <w:pPr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FF0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D6369C">
      <w:t>1</w:t>
    </w:r>
    <w:r w:rsidR="007D2303">
      <w:t>1</w:t>
    </w:r>
    <w:r w:rsidR="002306D7">
      <w:t>4</w:t>
    </w:r>
    <w:r w:rsidR="00D6369C">
      <w:t>/2018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FF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110984"/>
    <w:rsid w:val="0011309F"/>
    <w:rsid w:val="00116FE0"/>
    <w:rsid w:val="001B565E"/>
    <w:rsid w:val="001C3B6D"/>
    <w:rsid w:val="001E507C"/>
    <w:rsid w:val="00207E6E"/>
    <w:rsid w:val="002306D7"/>
    <w:rsid w:val="00236054"/>
    <w:rsid w:val="0023779A"/>
    <w:rsid w:val="00251D13"/>
    <w:rsid w:val="00273166"/>
    <w:rsid w:val="0027480C"/>
    <w:rsid w:val="002B1853"/>
    <w:rsid w:val="002F6F3D"/>
    <w:rsid w:val="00352DB8"/>
    <w:rsid w:val="00381069"/>
    <w:rsid w:val="003B0AEE"/>
    <w:rsid w:val="003C2F22"/>
    <w:rsid w:val="003F3828"/>
    <w:rsid w:val="00417EA6"/>
    <w:rsid w:val="0043260C"/>
    <w:rsid w:val="00457FF0"/>
    <w:rsid w:val="00487D82"/>
    <w:rsid w:val="004963A6"/>
    <w:rsid w:val="004C051F"/>
    <w:rsid w:val="00546D17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827C8"/>
    <w:rsid w:val="007A4F49"/>
    <w:rsid w:val="007D2303"/>
    <w:rsid w:val="007F7A84"/>
    <w:rsid w:val="00812E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1C0F"/>
    <w:rsid w:val="009A36EB"/>
    <w:rsid w:val="00A03EE4"/>
    <w:rsid w:val="00A36685"/>
    <w:rsid w:val="00A51DE9"/>
    <w:rsid w:val="00A970D7"/>
    <w:rsid w:val="00AA571E"/>
    <w:rsid w:val="00AF5DD1"/>
    <w:rsid w:val="00B101E1"/>
    <w:rsid w:val="00B257A5"/>
    <w:rsid w:val="00B7506F"/>
    <w:rsid w:val="00BA0EB6"/>
    <w:rsid w:val="00BB685B"/>
    <w:rsid w:val="00BC569D"/>
    <w:rsid w:val="00C762C7"/>
    <w:rsid w:val="00C87988"/>
    <w:rsid w:val="00CD66ED"/>
    <w:rsid w:val="00CD7749"/>
    <w:rsid w:val="00D6369C"/>
    <w:rsid w:val="00DD0D50"/>
    <w:rsid w:val="00DD737D"/>
    <w:rsid w:val="00DE5984"/>
    <w:rsid w:val="00E04E67"/>
    <w:rsid w:val="00E26289"/>
    <w:rsid w:val="00E34EC7"/>
    <w:rsid w:val="00EB6A52"/>
    <w:rsid w:val="00F23B97"/>
    <w:rsid w:val="00F2599E"/>
    <w:rsid w:val="00F7492E"/>
    <w:rsid w:val="00FB2808"/>
    <w:rsid w:val="00FE2269"/>
    <w:rsid w:val="00FF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KAPETAN DUJE d.o.o. za prijevoz</izvorni_sadrzaj>
    <derivirana_varijabla naziv="DomainObject.Predmet.ProtustrankaFormated_1">  KAPETAN DUJE d.o.o. za prijevoz</derivirana_varijabla>
  </DomainObject.Predmet.ProtustrankaFormated>
  <DomainObject.Predmet.ProtustrankaFormatedOIB>
    <izvorni_sadrzaj>  KAPETAN DUJE d.o.o. za prijevoz, OIB 05457301617</izvorni_sadrzaj>
    <derivirana_varijabla naziv="DomainObject.Predmet.ProtustrankaFormatedOIB_1">  KAPETAN DUJE d.o.o. za prijevoz, OIB 05457301617</derivirana_varijabla>
  </DomainObject.Predmet.ProtustrankaFormatedOIB>
  <DomainObject.Predmet.ProtustrankaFormatedWithAdress>
    <izvorni_sadrzaj> KAPETAN DUJE d.o.o. za prijevoz, Put Bonacinke 5, 21000 Kamen</izvorni_sadrzaj>
    <derivirana_varijabla naziv="DomainObject.Predmet.ProtustrankaFormatedWithAdress_1"> KAPETAN DUJE d.o.o. za prijevoz, Put Bonacinke 5, 21000 Kamen</derivirana_varijabla>
  </DomainObject.Predmet.ProtustrankaFormatedWithAdress>
  <DomainObject.Predmet.ProtustrankaFormatedWithAdressOIB>
    <izvorni_sadrzaj> KAPETAN DUJE d.o.o. za prijevoz, OIB 05457301617, Put Bonacinke 5, 21000 Kamen</izvorni_sadrzaj>
    <derivirana_varijabla naziv="DomainObject.Predmet.ProtustrankaFormatedWithAdressOIB_1"> KAPETAN DUJE d.o.o. za prijevoz, OIB 05457301617, Put Bonacinke 5, 21000 Kamen</derivirana_varijabla>
  </DomainObject.Predmet.ProtustrankaFormatedWithAdressOIB>
  <DomainObject.Predmet.ProtustrankaWithAdress>
    <izvorni_sadrzaj>KAPETAN DUJE d.o.o. za prijevoz Put Bonacinke 5, 21000 Kamen</izvorni_sadrzaj>
    <derivirana_varijabla naziv="DomainObject.Predmet.ProtustrankaWithAdress_1">KAPETAN DUJE d.o.o. za prijevoz Put Bonacinke 5, 21000 Kamen</derivirana_varijabla>
  </DomainObject.Predmet.ProtustrankaWithAdress>
  <DomainObject.Predmet.ProtustrankaWithAdressOIB>
    <izvorni_sadrzaj>KAPETAN DUJE d.o.o. za prijevoz, OIB 05457301617, Put Bonacinke 5, 21000 Kamen</izvorni_sadrzaj>
    <derivirana_varijabla naziv="DomainObject.Predmet.ProtustrankaWithAdressOIB_1">KAPETAN DUJE d.o.o. za prijevoz, OIB 05457301617, Put Bonacinke 5, 21000 Kamen</derivirana_varijabla>
  </DomainObject.Predmet.ProtustrankaWithAdressOIB>
  <DomainObject.Predmet.ProtustrankaNazivFormated>
    <izvorni_sadrzaj>KAPETAN DUJE d.o.o. za prijevoz</izvorni_sadrzaj>
    <derivirana_varijabla naziv="DomainObject.Predmet.ProtustrankaNazivFormated_1">KAPETAN DUJE d.o.o. za prijevoz</derivirana_varijabla>
  </DomainObject.Predmet.ProtustrankaNazivFormated>
  <DomainObject.Predmet.ProtustrankaNazivFormatedOIB>
    <izvorni_sadrzaj>KAPETAN DUJE d.o.o. za prijevoz, OIB 05457301617</izvorni_sadrzaj>
    <derivirana_varijabla naziv="DomainObject.Predmet.ProtustrankaNazivFormatedOIB_1">KAPETAN DUJE d.o.o. za prijevoz, OIB 05457301617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KAPETAN DUJE d.o.o. za prijevoz</item>
    </izvorni_sadrzaj>
    <derivirana_varijabla naziv="DomainObject.Predmet.ProtuStrankaListFormated_1">
      <item>KAPETAN DUJE d.o.o. za prijevoz</item>
    </derivirana_varijabla>
  </DomainObject.Predmet.ProtuStrankaListFormated>
  <DomainObject.Predmet.ProtuStrankaListFormatedOIB>
    <izvorni_sadrzaj>
      <item>KAPETAN DUJE d.o.o. za prijevoz, OIB 05457301617</item>
    </izvorni_sadrzaj>
    <derivirana_varijabla naziv="DomainObject.Predmet.ProtuStrankaListFormatedOIB_1">
      <item>KAPETAN DUJE d.o.o. za prijevoz, OIB 05457301617</item>
    </derivirana_varijabla>
  </DomainObject.Predmet.ProtuStrankaListFormatedOIB>
  <DomainObject.Predmet.ProtuStrankaListFormatedWithAdress>
    <izvorni_sadrzaj>
      <item>KAPETAN DUJE d.o.o. za prijevoz, Put Bonacinke 5, 21000 Kamen</item>
    </izvorni_sadrzaj>
    <derivirana_varijabla naziv="DomainObject.Predmet.ProtuStrankaListFormatedWithAdress_1">
      <item>KAPETAN DUJE d.o.o. za prijevoz, Put Bonacinke 5, 21000 Kamen</item>
    </derivirana_varijabla>
  </DomainObject.Predmet.ProtuStrankaListFormatedWithAdress>
  <DomainObject.Predmet.ProtuStrankaListFormatedWithAdressOIB>
    <izvorni_sadrzaj>
      <item>KAPETAN DUJE d.o.o. za prijevoz, OIB 05457301617, Put Bonacinke 5, 21000 Kamen</item>
    </izvorni_sadrzaj>
    <derivirana_varijabla naziv="DomainObject.Predmet.ProtuStrankaListFormatedWithAdressOIB_1">
      <item>KAPETAN DUJE d.o.o. za prijevoz, OIB 05457301617, Put Bonacinke 5, 21000 Kamen</item>
    </derivirana_varijabla>
  </DomainObject.Predmet.ProtuStrankaListFormatedWithAdressOIB>
  <DomainObject.Predmet.ProtuStrankaListNazivFormated>
    <izvorni_sadrzaj>
      <item>KAPETAN DUJE d.o.o. za prijevoz</item>
    </izvorni_sadrzaj>
    <derivirana_varijabla naziv="DomainObject.Predmet.ProtuStrankaListNazivFormated_1">
      <item>KAPETAN DUJE d.o.o. za prijevoz</item>
    </derivirana_varijabla>
  </DomainObject.Predmet.ProtuStrankaListNazivFormated>
  <DomainObject.Predmet.ProtuStrankaListNazivFormatedOIB>
    <izvorni_sadrzaj>
      <item>KAPETAN DUJE d.o.o. za prijevoz, OIB 05457301617</item>
    </izvorni_sadrzaj>
    <derivirana_varijabla naziv="DomainObject.Predmet.ProtuStrankaListNazivFormatedOIB_1">
      <item>KAPETAN DUJE d.o.o. za prijevoz, OIB 05457301617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KAPETAN DUJE d.o.o. za prijevoz</izvorni_sadrzaj>
    <derivirana_varijabla naziv="DomainObject.Predmet.ProtustrankaIDrugi_1">KAPETAN DUJE d.o.o. za prijevoz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KAPETAN DUJE d.o.o. za prijevoz, OIB 05457301617, Put Bonacinke 5, 21000 Kamen</izvorni_sadrzaj>
    <derivirana_varijabla naziv="DomainObject.Predmet.ProtustrankaIDrugiAdressOIB_1">KAPETAN DUJE d.o.o. za prijevoz, OIB 05457301617, Put Bonacinke 5,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KAPETAN DUJE d.o.o. za prijevoz</item>
      <item>Ministarstvo financija RH</item>
      <item>Županijsko državno odvjetništvo u Splitu</item>
    </izvorni_sadrzaj>
    <derivirana_varijabla naziv="DomainObject.Predmet.SudioniciListNaziv_1">
      <item>KAPETAN DUJE d.o.o. za prijevoz</item>
      <item>Ministarstvo financija RH</item>
      <item>Županijsko državno odvjetništvo u Splitu</item>
    </derivirana_varijabla>
  </DomainObject.Predmet.SudioniciListNaziv>
  <DomainObject.Predmet.SudioniciListAdressOIB>
    <izvorni_sadrzaj>
      <item>KAPETAN DUJE d.o.o. za prijevoz, OIB 05457301617, Put Bonacinke 5,21000 Kamen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KAPETAN DUJE d.o.o. za prijevoz, OIB 05457301617, Put Bonacinke 5,21000 Kamen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05457301617</item>
      <item>, OIB 18683136487</item>
      <item>, OIB null</item>
    </izvorni_sadrzaj>
    <derivirana_varijabla naziv="DomainObject.Predmet.SudioniciListNazivOIB_1">
      <item>, OIB 05457301617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DA883C-C391-4143-8482-54C139E26C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770</properties:Words>
  <properties:Characters>4168</properties:Characters>
  <properties:Lines>97</properties:Lines>
  <properties:Paragraphs>48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2018-02-12T07:46:00Z</dcterms:created>
  <dc:creator>Katarina Mikulić</dc:creator>
  <cp:lastModifiedBy>Ana Golub Gruić</cp:lastModifiedBy>
  <cp:lastPrinted>2018-02-12T08:23:00Z</cp:lastPrinted>
  <dcterms:modified xmlns:xsi="http://www.w3.org/2001/XMLSchema-instance" xsi:type="dcterms:W3CDTF">2018-02-12T10:47:00Z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