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c75c" w14:paraId="8c1c75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B3206">
        <w:t>899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B3206">
        <w:t>REYES NEKRETNINE d.o.o. Zadar, Sestrunjska 9, Zadar</w:t>
      </w:r>
      <w:r w:rsidR="00CD36E8">
        <w:t>, OIB:</w:t>
      </w:r>
      <w:r w:rsidR="00CB3206">
        <w:t>68297161567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B3206">
        <w:t>09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B3206">
        <w:t>REYES NEKRETNINE d.o.o. Zadar, Sestrunjska 9, Zadar, OIB:68297161567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CB3206">
        <w:t>5.618,14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90A89">
        <w:t>a</w:t>
      </w:r>
      <w:r>
        <w:t xml:space="preserve"> ovlašten</w:t>
      </w:r>
      <w:r w:rsidR="00290A89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CB3206">
        <w:t>Luis Alberto Reyes, Sjedinjene Američke Države, CA 91932, Imperial Beach, 13th st. 1230,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B3206">
        <w:t>899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A513C5" w:rsidP="00A513C5" w:rsidR="00A513C5">
      <w:pPr>
        <w:jc w:val="right"/>
      </w:pPr>
      <w:r>
        <w:t>Sutkinja</w:t>
      </w:r>
    </w:p>
    <w:p w:rsidRDefault="00A513C5" w:rsidP="00A513C5" w:rsidR="00A513C5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90A89">
      <w:rPr>
        <w:noProof/>
      </w:rPr>
      <w:t>2</w:t>
    </w:r>
    <w:r>
      <w:fldChar w:fldCharType="end"/>
    </w:r>
  </w:p>
  <w:p w:rsidRDefault="00290A89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90A8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B3206">
      <w:t>899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290A89"/>
    <w:rsid w:val="003144A2"/>
    <w:rsid w:val="003619A6"/>
    <w:rsid w:val="003D7340"/>
    <w:rsid w:val="00413077"/>
    <w:rsid w:val="00477F2F"/>
    <w:rsid w:val="004B22A8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76A8D"/>
    <w:rsid w:val="00885CCF"/>
    <w:rsid w:val="008A1587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St-899/2015-4</izvorni_sadrzaj>
    <derivirana_varijabla naziv="DomainObject.Oznaka_1">St-899/2015-4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5618.14</izvorni_sadrzaj>
    <derivirana_varijabla naziv="DomainObject.Predmet.InicijalnaVrijednost_1">5618.14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REYES NEKRETNINE d.o.o. za  poslovne usluge</izvorni_sadrzaj>
    <derivirana_varijabla naziv="DomainObject.Predmet.ProtustrankaFormated_1">  REYES NEKRETNINE d.o.o. za  poslovne usluge</derivirana_varijabla>
  </DomainObject.Predmet.ProtustrankaFormated>
  <DomainObject.Predmet.ProtustrankaFormatedOIB>
    <izvorni_sadrzaj>  REYES NEKRETNINE d.o.o. za  poslovne usluge, OIB 68297161567</izvorni_sadrzaj>
    <derivirana_varijabla naziv="DomainObject.Predmet.ProtustrankaFormatedOIB_1">  REYES NEKRETNINE d.o.o. za  poslovne usluge, OIB 68297161567</derivirana_varijabla>
  </DomainObject.Predmet.ProtustrankaFormatedOIB>
  <DomainObject.Predmet.ProtustrankaFormatedWithAdress>
    <izvorni_sadrzaj> REYES NEKRETNINE d.o.o. za  poslovne usluge, Sestrunjska 9, 23000 Zadar</izvorni_sadrzaj>
    <derivirana_varijabla naziv="DomainObject.Predmet.ProtustrankaFormatedWithAdress_1"> REYES NEKRETNINE d.o.o. za  poslovne usluge, Sestrunjska 9, 23000 Zadar</derivirana_varijabla>
  </DomainObject.Predmet.ProtustrankaFormatedWithAdress>
  <DomainObject.Predmet.ProtustrankaFormatedWithAdressOIB>
    <izvorni_sadrzaj> REYES NEKRETNINE d.o.o. za  poslovne usluge, OIB 68297161567, Sestrunjska 9, 23000 Zadar</izvorni_sadrzaj>
    <derivirana_varijabla naziv="DomainObject.Predmet.ProtustrankaFormatedWithAdressOIB_1"> REYES NEKRETNINE d.o.o. za  poslovne usluge, OIB 68297161567, Sestrunjska 9, 23000 Zadar</derivirana_varijabla>
  </DomainObject.Predmet.ProtustrankaFormatedWithAdressOIB>
  <DomainObject.Predmet.ProtustrankaWithAdress>
    <izvorni_sadrzaj>REYES NEKRETNINE d.o.o. za  poslovne usluge Sestrunjska 9, 23000 Zadar</izvorni_sadrzaj>
    <derivirana_varijabla naziv="DomainObject.Predmet.ProtustrankaWithAdress_1">REYES NEKRETNINE d.o.o. za  poslovne usluge Sestrunjska 9, 23000 Zadar</derivirana_varijabla>
  </DomainObject.Predmet.ProtustrankaWithAdress>
  <DomainObject.Predmet.ProtustrankaWithAdressOIB>
    <izvorni_sadrzaj>REYES NEKRETNINE d.o.o. za  poslovne usluge, OIB 68297161567, Sestrunjska 9, 23000 Zadar</izvorni_sadrzaj>
    <derivirana_varijabla naziv="DomainObject.Predmet.ProtustrankaWithAdressOIB_1">REYES NEKRETNINE d.o.o. za  poslovne usluge, OIB 68297161567, Sestrunjska 9, 23000 Zadar</derivirana_varijabla>
  </DomainObject.Predmet.ProtustrankaWithAdressOIB>
  <DomainObject.Predmet.ProtustrankaNazivFormated>
    <izvorni_sadrzaj>REYES NEKRETNINE d.o.o. za  poslovne usluge</izvorni_sadrzaj>
    <derivirana_varijabla naziv="DomainObject.Predmet.ProtustrankaNazivFormated_1">REYES NEKRETNINE d.o.o. za  poslovne usluge</derivirana_varijabla>
  </DomainObject.Predmet.ProtustrankaNazivFormated>
  <DomainObject.Predmet.ProtustrankaNazivFormatedOIB>
    <izvorni_sadrzaj>REYES NEKRETNINE d.o.o. za  poslovne usluge, OIB 68297161567</izvorni_sadrzaj>
    <derivirana_varijabla naziv="DomainObject.Predmet.ProtustrankaNazivFormatedOIB_1">REYES NEKRETNINE d.o.o. za  poslovne usluge, OIB 68297161567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REYES NEKRETNINE d.o.o. za  poslovne usluge</item>
    </izvorni_sadrzaj>
    <derivirana_varijabla naziv="DomainObject.Predmet.ProtuStrankaListFormated_1">
      <item>REYES NEKRETNINE d.o.o. za  poslovne usluge</item>
    </derivirana_varijabla>
  </DomainObject.Predmet.ProtuStrankaListFormated>
  <DomainObject.Predmet.ProtuStrankaListFormatedOIB>
    <izvorni_sadrzaj>
      <item>REYES NEKRETNINE d.o.o. za  poslovne usluge, OIB 68297161567</item>
    </izvorni_sadrzaj>
    <derivirana_varijabla naziv="DomainObject.Predmet.ProtuStrankaListFormatedOIB_1">
      <item>REYES NEKRETNINE d.o.o. za  poslovne usluge, OIB 68297161567</item>
    </derivirana_varijabla>
  </DomainObject.Predmet.ProtuStrankaListFormatedOIB>
  <DomainObject.Predmet.ProtuStrankaListFormatedWithAdress>
    <izvorni_sadrzaj>
      <item>REYES NEKRETNINE d.o.o. za  poslovne usluge, Sestrunjska 9, 23000 Zadar</item>
    </izvorni_sadrzaj>
    <derivirana_varijabla naziv="DomainObject.Predmet.ProtuStrankaListFormatedWithAdress_1">
      <item>REYES NEKRETNINE d.o.o. za  poslovne usluge, Sestrunjska 9, 23000 Zadar</item>
    </derivirana_varijabla>
  </DomainObject.Predmet.ProtuStrankaListFormatedWithAdress>
  <DomainObject.Predmet.ProtuStrankaListFormatedWithAdressOIB>
    <izvorni_sadrzaj>
      <item>REYES NEKRETNINE d.o.o. za  poslovne usluge, OIB 68297161567, Sestrunjska 9, 23000 Zadar</item>
    </izvorni_sadrzaj>
    <derivirana_varijabla naziv="DomainObject.Predmet.ProtuStrankaListFormatedWithAdressOIB_1">
      <item>REYES NEKRETNINE d.o.o. za  poslovne usluge, OIB 68297161567, Sestrunjska 9, 23000 Zadar</item>
    </derivirana_varijabla>
  </DomainObject.Predmet.ProtuStrankaListFormatedWithAdressOIB>
  <DomainObject.Predmet.ProtuStrankaListNazivFormated>
    <izvorni_sadrzaj>
      <item>REYES NEKRETNINE d.o.o. za  poslovne usluge</item>
    </izvorni_sadrzaj>
    <derivirana_varijabla naziv="DomainObject.Predmet.ProtuStrankaListNazivFormated_1">
      <item>REYES NEKRETNINE d.o.o. za  poslovne usluge</item>
    </derivirana_varijabla>
  </DomainObject.Predmet.ProtuStrankaListNazivFormated>
  <DomainObject.Predmet.ProtuStrankaListNazivFormatedOIB>
    <izvorni_sadrzaj>
      <item>REYES NEKRETNINE d.o.o. za  poslovne usluge, OIB 68297161567</item>
    </izvorni_sadrzaj>
    <derivirana_varijabla naziv="DomainObject.Predmet.ProtuStrankaListNazivFormatedOIB_1">
      <item>REYES NEKRETNINE d.o.o. za  poslovne usluge, OIB 68297161567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St-899/2015-4</izvorni_sadrzaj>
    <derivirana_varijabla naziv="DomainObject.PoslovniBrojDokumenta_1">St-899/2015-4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REYES NEKRETNINE d.o.o. za  poslovne usluge</izvorni_sadrzaj>
    <derivirana_varijabla naziv="DomainObject.Predmet.ProtustrankaIDrugi_1">REYES NEKRETNINE d.o.o. za 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REYES NEKRETNINE d.o.o. za  poslovne usluge, OIB 68297161567, Sestrunjska 9, 23000 Zadar</izvorni_sadrzaj>
    <derivirana_varijabla naziv="DomainObject.Predmet.ProtustrankaIDrugiAdressOIB_1">REYES NEKRETNINE d.o.o. za  poslovne usluge, OIB 68297161567,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REYES NEKRETNINE d.o.o. za  poslovne usluge</item>
    </izvorni_sadrzaj>
    <derivirana_varijabla naziv="DomainObject.Predmet.SudioniciListNaziv_1">
      <item>FINA</item>
      <item>REYES NEKRETNINE d.o.o. za  poslovne usluge</item>
    </derivirana_varijabla>
  </DomainObject.Predmet.SudioniciListNaziv>
  <DomainObject.Predmet.SudioniciListAdressOIB>
    <izvorni_sadrzaj>
      <item>FINA, OIB 85821130368</item>
      <item>REYES NEKRETNINE d.o.o. za  poslovne usluge, OIB 68297161567, Sestrunjska 9,23000 Zadar</item>
    </izvorni_sadrzaj>
    <derivirana_varijabla naziv="DomainObject.Predmet.SudioniciListAdressOIB_1">
      <item>FINA, OIB 85821130368</item>
      <item>REYES NEKRETNINE d.o.o. za  poslovne usluge, OIB 68297161567, Sestrunjska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68297161567</item>
    </izvorni_sadrzaj>
    <derivirana_varijabla naziv="DomainObject.Predmet.SudioniciListNazivOIB_1">
      <item>, OIB 85821130368</item>
      <item>, OIB 68297161567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2085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2016-01-27T09:27:00Z</dcterms:created>
  <dc:creator>Tina Grgas</dc:creator>
  <cp:lastModifiedBy>Nena Mužanović</cp:lastModifiedBy>
  <cp:lastPrinted>2016-01-27T09:23:00Z</cp:lastPrinted>
  <dcterms:modified xmlns:xsi="http://www.w3.org/2001/XMLSchema-instance" xsi:type="dcterms:W3CDTF">2016-01-27T09:55:00Z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