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f624" w14:paraId="752f624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</w:t>
      </w:r>
      <w:r w:rsidR="00871F10">
        <w:t xml:space="preserve">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FB4836">
        <w:t>1393/2018</w:t>
      </w:r>
      <w:r w:rsidR="00871F10">
        <w:t>-14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FB4836" w:rsidR="00FB4836" w:rsidRPr="00E675E5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FB4836" w:rsidRPr="0090212D">
        <w:t xml:space="preserve">FINANCIJSKA AGENCIJA, RC Zagreb, Podružnica Zagreb, Trg svibanjskih žrtava 1995. 1, OIB: 85821130368, za otvaranje stečajnog postupka nad dužnikom </w:t>
      </w:r>
      <w:r w:rsidR="00FB4836">
        <w:t>C.D. GRADNJA d.o.o.</w:t>
      </w:r>
      <w:r w:rsidR="00FB4836" w:rsidRPr="0090212D">
        <w:rPr>
          <w:lang w:val="pt-BR"/>
        </w:rPr>
        <w:t>,</w:t>
      </w:r>
      <w:r w:rsidR="00FB4836">
        <w:rPr>
          <w:lang w:val="pt-BR"/>
        </w:rPr>
        <w:t xml:space="preserve"> Zagreb, Kneza Ljudevita Posavskog 32b, OIB: 16730144920, 14. veljače 2019.</w:t>
      </w:r>
    </w:p>
    <w:p w:rsidRDefault="00D54A5C" w:rsidP="00D54A5C" w:rsidR="00D54A5C" w:rsidRPr="0090212D">
      <w:pPr>
        <w:ind w:firstLine="720"/>
        <w:jc w:val="both"/>
      </w:pP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</w:t>
      </w:r>
      <w:r w:rsidR="00FB4836">
        <w:t>C.D. GRADNJA d.o.o.</w:t>
      </w:r>
      <w:r w:rsidR="00FB4836" w:rsidRPr="0090212D">
        <w:rPr>
          <w:lang w:val="pt-BR"/>
        </w:rPr>
        <w:t>,</w:t>
      </w:r>
      <w:r w:rsidR="00FB4836">
        <w:rPr>
          <w:lang w:val="pt-BR"/>
        </w:rPr>
        <w:t xml:space="preserve"> Zagreb, Kneza Ljudevita Posavskog 32b, OIB: 16730144920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FB4836">
        <w:t>1393-18.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FB4836">
        <w:t>C.D. GRADNJA d.o.o.</w:t>
      </w:r>
      <w:r w:rsidR="00FB4836" w:rsidRPr="0090212D">
        <w:rPr>
          <w:lang w:val="pt-BR"/>
        </w:rPr>
        <w:t>,</w:t>
      </w:r>
      <w:r w:rsidR="00FB4836">
        <w:rPr>
          <w:lang w:val="pt-BR"/>
        </w:rPr>
        <w:t xml:space="preserve"> Zagreb, Kneza Ljudevita Posavskog 32b, OIB: 16730144920 </w:t>
      </w:r>
      <w:r w:rsidRPr="00D80C64">
        <w:t xml:space="preserve">na temelju odredbe čl. 110. st. 1. Stečajnog zakona („Narodne novine“ broj 71/15 i 104/17, dalje: SZ). U prijedlogu za otvaranje stečajnog postupka se u </w:t>
      </w:r>
      <w:r w:rsidR="00FB4836">
        <w:t>bitnome navodi kako je na dan 24.</w:t>
      </w:r>
      <w:r w:rsidR="00D54A5C">
        <w:t xml:space="preserve"> </w:t>
      </w:r>
      <w:r w:rsidR="00FB4836">
        <w:t>svibnja 2018.</w:t>
      </w:r>
      <w:r w:rsidRPr="00D80C64">
        <w:t xml:space="preserve"> dužnik u Očevidniku redoslijeda osnova za plaćanje imao evidentirane neizvršene osnove za plaćanje u neprekinutom razdoblju od 120 dana, u ukupnom iznosu od </w:t>
      </w:r>
      <w:r w:rsidR="00FB4836">
        <w:t>60.119,26</w:t>
      </w:r>
      <w:r w:rsidR="00D54A5C">
        <w:t xml:space="preserve"> kn, te je imao 1</w:t>
      </w:r>
      <w:r w:rsidRPr="00D80C64">
        <w:t xml:space="preserve"> </w:t>
      </w:r>
      <w:r w:rsidR="00D54A5C">
        <w:t>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lastRenderedPageBreak/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>te je primjenom odredbe čl. 11. st. 3. SZ-a pribavio podatak o tome da dužnik</w:t>
      </w:r>
      <w:r w:rsidR="006C2F5B">
        <w:t xml:space="preserve"> nema nekretnina</w:t>
      </w:r>
      <w:r w:rsidR="00FB4836">
        <w:t xml:space="preserve"> (list 18</w:t>
      </w:r>
      <w:r w:rsidR="006C2F5B">
        <w:t xml:space="preserve"> spisa), kao i o tome da </w:t>
      </w:r>
      <w:r w:rsidR="00D80C64" w:rsidRPr="00D80C64">
        <w:t xml:space="preserve">dužnik prema službenoj evidenciji registracije cestovnih vozila nije evidentiran kao vlasnik vozila (uvjerenje Stanice za tehnički pregled vozila, Centar za vozila Hrvatske d.d. </w:t>
      </w:r>
      <w:r w:rsidR="00FB4836">
        <w:t>od 15. listopada 2018., list 17</w:t>
      </w:r>
      <w:r w:rsidR="00D80C64" w:rsidRPr="00D80C64">
        <w:t>. spisa).</w:t>
      </w:r>
    </w:p>
    <w:p w:rsidRDefault="00D80C64" w:rsidP="00FB4836" w:rsidR="00D80C64" w:rsidRPr="00D80C64">
      <w:pPr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871F10">
        <w:t>, v.r.</w:t>
      </w:r>
    </w:p>
    <w:p w:rsidRDefault="00871F10" w:rsidP="00764A71" w:rsidR="00871F10">
      <w:pPr>
        <w:jc w:val="right"/>
      </w:pPr>
    </w:p>
    <w:p w:rsidRDefault="00871F10" w:rsidR="00871F10">
      <w:r>
        <w:t>Za točnost otpravka-ovlašteni službenik:</w:t>
      </w:r>
    </w:p>
    <w:p w:rsidRDefault="00871F10" w:rsidR="00871F10">
      <w:r>
        <w:t>Nikolina Krunić</w:t>
      </w:r>
    </w:p>
    <w:p w:rsidRDefault="00871F10" w:rsidP="00764A71" w:rsidR="00871F10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871F10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71F1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FB4836">
          <w:rPr>
            <w:sz w:val="24"/>
          </w:rPr>
          <w:t>1393/18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6C2F5B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71F10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B483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132. SZ-a</izvorni_sadrzaj>
    <derivirana_varijabla naziv="DomainObject.Primjedba_1">Poziv vjerovnicima čl. 132. SZ-a</derivirana_varijabla>
  </DomainObject.Primjedba>
  <DomainObject.Oznaka>
    <izvorni_sadrzaj>St-1393/2018-14</izvorni_sadrzaj>
    <derivirana_varijabla naziv="DomainObject.Oznaka_1">St-1393/2018-14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St-1393/2018</izvorni_sadrzaj>
    <derivirana_varijabla naziv="DomainObject.Predmet.OznakaBroj_1">St-1393/2018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C.D. GRADNJA d.o.o.</izvorni_sadrzaj>
    <derivirana_varijabla naziv="DomainObject.Predmet.ProtustrankaFormated_1">  C.D. GRADNJA d.o.o.</derivirana_varijabla>
  </DomainObject.Predmet.ProtustrankaFormated>
  <DomainObject.Predmet.ProtustrankaFormatedOIB>
    <izvorni_sadrzaj>  C.D. GRADNJA d.o.o., OIB 16730144920</izvorni_sadrzaj>
    <derivirana_varijabla naziv="DomainObject.Predmet.ProtustrankaFormatedOIB_1">  C.D. GRADNJA d.o.o., OIB 16730144920</derivirana_varijabla>
  </DomainObject.Predmet.ProtustrankaFormatedOIB>
  <DomainObject.Predmet.ProtustrankaFormatedWithAdress>
    <izvorni_sadrzaj> C.D. GRADNJA d.o.o., Kneza Ljudevita Posavskog 32/B, 10000 Zagreb</izvorni_sadrzaj>
    <derivirana_varijabla naziv="DomainObject.Predmet.ProtustrankaFormatedWithAdress_1"> C.D. GRADNJA d.o.o., Kneza Ljudevita Posavskog 32/B, 10000 Zagreb</derivirana_varijabla>
  </DomainObject.Predmet.ProtustrankaFormatedWithAdress>
  <DomainObject.Predmet.ProtustrankaFormatedWithAdressOIB>
    <izvorni_sadrzaj> C.D. GRADNJA d.o.o., OIB 16730144920, Kneza Ljudevita Posavskog 32/B, 10000 Zagreb</izvorni_sadrzaj>
    <derivirana_varijabla naziv="DomainObject.Predmet.ProtustrankaFormatedWithAdressOIB_1"> C.D. GRADNJA d.o.o., OIB 16730144920, Kneza Ljudevita Posavskog 32/B, 10000 Zagreb</derivirana_varijabla>
  </DomainObject.Predmet.ProtustrankaFormatedWithAdressOIB>
  <DomainObject.Predmet.ProtustrankaWithAdress>
    <izvorni_sadrzaj>C.D. GRADNJA d.o.o. Kneza Ljudevita Posavskog 32/B, 10000 Zagreb</izvorni_sadrzaj>
    <derivirana_varijabla naziv="DomainObject.Predmet.ProtustrankaWithAdress_1">C.D. GRADNJA d.o.o. Kneza Ljudevita Posavskog 32/B, 10000 Zagreb</derivirana_varijabla>
  </DomainObject.Predmet.ProtustrankaWithAdress>
  <DomainObject.Predmet.ProtustrankaWithAdressOIB>
    <izvorni_sadrzaj>C.D. GRADNJA d.o.o., OIB 16730144920, Kneza Ljudevita Posavskog 32/B, 10000 Zagreb</izvorni_sadrzaj>
    <derivirana_varijabla naziv="DomainObject.Predmet.ProtustrankaWithAdressOIB_1">C.D. GRADNJA d.o.o., OIB 16730144920, Kneza Ljudevita Posavskog 32/B, 10000 Zagreb</derivirana_varijabla>
  </DomainObject.Predmet.ProtustrankaWithAdressOIB>
  <DomainObject.Predmet.ProtustrankaNazivFormated>
    <izvorni_sadrzaj>C.D. GRADNJA d.o.o.</izvorni_sadrzaj>
    <derivirana_varijabla naziv="DomainObject.Predmet.ProtustrankaNazivFormated_1">C.D. GRADNJA d.o.o.</derivirana_varijabla>
  </DomainObject.Predmet.ProtustrankaNazivFormated>
  <DomainObject.Predmet.ProtustrankaNazivFormatedOIB>
    <izvorni_sadrzaj>C.D. GRADNJA d.o.o., OIB 16730144920</izvorni_sadrzaj>
    <derivirana_varijabla naziv="DomainObject.Predmet.ProtustrankaNazivFormatedOIB_1">C.D. GRADNJA d.o.o., OIB 16730144920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C.D. GRADNJA d.o.o.</item>
    </izvorni_sadrzaj>
    <derivirana_varijabla naziv="DomainObject.Predmet.ProtuStrankaListFormated_1">
      <item>C.D. GRADNJA d.o.o.</item>
    </derivirana_varijabla>
  </DomainObject.Predmet.ProtuStrankaListFormated>
  <DomainObject.Predmet.ProtuStrankaListFormatedOIB>
    <izvorni_sadrzaj>
      <item>C.D. GRADNJA d.o.o., OIB 16730144920</item>
    </izvorni_sadrzaj>
    <derivirana_varijabla naziv="DomainObject.Predmet.ProtuStrankaListFormatedOIB_1">
      <item>C.D. GRADNJA d.o.o., OIB 16730144920</item>
    </derivirana_varijabla>
  </DomainObject.Predmet.ProtuStrankaListFormatedOIB>
  <DomainObject.Predmet.ProtuStrankaListFormatedWithAdress>
    <izvorni_sadrzaj>
      <item>C.D. GRADNJA d.o.o., Kneza Ljudevita Posavskog 32/B, 10000 Zagreb</item>
    </izvorni_sadrzaj>
    <derivirana_varijabla naziv="DomainObject.Predmet.ProtuStrankaListFormatedWithAdress_1">
      <item>C.D. GRADNJA d.o.o., Kneza Ljudevita Posavskog 32/B, 10000 Zagreb</item>
    </derivirana_varijabla>
  </DomainObject.Predmet.ProtuStrankaListFormatedWithAdress>
  <DomainObject.Predmet.ProtuStrankaListFormatedWithAdressOIB>
    <izvorni_sadrzaj>
      <item>C.D. GRADNJA d.o.o., OIB 16730144920, Kneza Ljudevita Posavskog 32/B, 10000 Zagreb</item>
    </izvorni_sadrzaj>
    <derivirana_varijabla naziv="DomainObject.Predmet.ProtuStrankaListFormatedWithAdressOIB_1">
      <item>C.D. GRADNJA d.o.o., OIB 16730144920, Kneza Ljudevita Posavskog 32/B, 10000 Zagreb</item>
    </derivirana_varijabla>
  </DomainObject.Predmet.ProtuStrankaListFormatedWithAdressOIB>
  <DomainObject.Predmet.ProtuStrankaListNazivFormated>
    <izvorni_sadrzaj>
      <item>C.D. GRADNJA d.o.o.</item>
    </izvorni_sadrzaj>
    <derivirana_varijabla naziv="DomainObject.Predmet.ProtuStrankaListNazivFormated_1">
      <item>C.D. GRADNJA d.o.o.</item>
    </derivirana_varijabla>
  </DomainObject.Predmet.ProtuStrankaListNazivFormated>
  <DomainObject.Predmet.ProtuStrankaListNazivFormatedOIB>
    <izvorni_sadrzaj>
      <item>C.D. GRADNJA d.o.o., OIB 16730144920</item>
    </izvorni_sadrzaj>
    <derivirana_varijabla naziv="DomainObject.Predmet.ProtuStrankaListNazivFormatedOIB_1">
      <item>C.D. GRADNJA d.o.o., OIB 16730144920</item>
    </derivirana_varijabla>
  </DomainObject.Predmet.ProtuStrankaListNazivFormatedOIB>
  <DomainObject.Predmet.OstaliListFormated>
    <izvorni_sadrzaj>
      <item>ERSTE&amp;STEIERMÄRKISCHE BANKA dioničko društvo</item>
      <item>Cona Kovač</item>
    </izvorni_sadrzaj>
    <derivirana_varijabla naziv="DomainObject.Predmet.OstaliListFormated_1">
      <item>ERSTE&amp;STEIERMÄRKISCHE BANKA dioničko društvo</item>
      <item>Cona Kovač</item>
    </derivirana_varijabla>
  </DomainObject.Predmet.OstaliListFormated>
  <DomainObject.Predmet.OstaliListFormatedOIB>
    <izvorni_sadrzaj>
      <item>ERSTE&amp;STEIERMÄRKISCHE BANKA dioničko društvo, OIB 23057039320</item>
      <item>Cona Kovač, OIB 76784675936</item>
    </izvorni_sadrzaj>
    <derivirana_varijabla naziv="DomainObject.Predmet.OstaliListFormatedOIB_1">
      <item>ERSTE&amp;STEIERMÄRKISCHE BANKA dioničko društvo, OIB 23057039320</item>
      <item>Cona Kovač, OIB 76784675936</item>
    </derivirana_varijabla>
  </DomainObject.Predmet.OstaliListFormatedOIB>
  <DomainObject.Predmet.OstaliListFormatedWithAdress>
    <izvorni_sadrzaj>
      <item>ERSTE&amp;STEIERMÄRKISCHE BANKA dioničko društvo, Jadranski Trg 3/a, 51000 Rijeka</item>
      <item>Cona Kovač, Dankovečka ulica 7, 10000 Zagreb</item>
    </izvorni_sadrzaj>
    <derivirana_varijabla naziv="DomainObject.Predmet.OstaliListFormatedWithAdress_1">
      <item>ERSTE&amp;STEIERMÄRKISCHE BANKA dioničko društvo, Jadranski Trg 3/a, 51000 Rijeka</item>
      <item>Cona Kovač, Dankovečka ulica 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Cona Kovač, OIB 76784675936, Dankovečka ulica 7, 10000 Zagreb</item>
    </izvorni_sadrzaj>
    <derivirana_varijabla naziv="DomainObject.Predmet.OstaliListFormatedWithAdressOIB_1">
      <item>ERSTE&amp;STEIERMÄRKISCHE BANKA dioničko društvo, OIB 23057039320, Jadranski Trg 3/a, 51000 Rijeka</item>
      <item>Cona Kovač, OIB 76784675936, Dankovečka ulica 7, 10000 Zagreb</item>
    </derivirana_varijabla>
  </DomainObject.Predmet.OstaliListFormatedWithAdressOIB>
  <DomainObject.Predmet.OstaliListNazivFormated>
    <izvorni_sadrzaj>
      <item>ERSTE&amp;STEIERMÄRKISCHE BANKA dioničko društvo</item>
      <item>Cona Kovač</item>
    </izvorni_sadrzaj>
    <derivirana_varijabla naziv="DomainObject.Predmet.OstaliListNazivFormated_1">
      <item>ERSTE&amp;STEIERMÄRKISCHE BANKA dioničko društvo</item>
      <item>Cona Kovač</item>
    </derivirana_varijabla>
  </DomainObject.Predmet.OstaliListNazivFormated>
  <DomainObject.Predmet.OstaliListNazivFormatedOIB>
    <izvorni_sadrzaj>
      <item>ERSTE&amp;STEIERMÄRKISCHE BANKA dioničko društvo, OIB 23057039320</item>
      <item>Cona Kovač, OIB 76784675936</item>
    </izvorni_sadrzaj>
    <derivirana_varijabla naziv="DomainObject.Predmet.OstaliListNazivFormatedOIB_1">
      <item>ERSTE&amp;STEIERMÄRKISCHE BANKA dioničko društvo, OIB 23057039320</item>
      <item>Cona Kovač, OIB 76784675936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St-1393/2018-14</izvorni_sadrzaj>
    <derivirana_varijabla naziv="DomainObject.PoslovniBrojDokumenta_1">St-1393/2018-14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C.D. GRADNJA d.o.o.</izvorni_sadrzaj>
    <derivirana_varijabla naziv="DomainObject.Predmet.ProtustrankaIDrugi_1">C.D.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C.D. GRADNJA d.o.o., OIB 16730144920, Kneza Ljudevita Posavskog 32/B, 10000 Zagreb</izvorni_sadrzaj>
    <derivirana_varijabla naziv="DomainObject.Predmet.ProtustrankaIDrugiAdressOIB_1">C.D. GRADNJA d.o.o., OIB 16730144920, Kneza Ljudevita Posavskog 32/B,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C.D. GRADNJA d.o.o.</item>
      <item>ERSTE&amp;STEIERMÄRKISCHE BANKA dioničko društvo</item>
      <item>Cona Kovač</item>
    </izvorni_sadrzaj>
    <derivirana_varijabla naziv="DomainObject.Predmet.SudioniciListNaziv_1">
      <item>Fina regionalni centar Zagreb</item>
      <item>C.D. GRADNJA d.o.o.</item>
      <item>ERSTE&amp;STEIERMÄRKISCHE BANKA dioničko društvo</item>
      <item>Cona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C.D. GRADNJA d.o.o., OIB 16730144920, Kneza Ljudevita Posavskog 32/B,10000 Zagreb</item>
      <item>ERSTE&amp;STEIERMÄRKISCHE BANKA dioničko društvo, OIB 23057039320, Jadranski Trg 3/a,51000 Rijeka</item>
      <item>Cona Kovač, OIB 76784675936, Dankovečka ulica 7,10000 Zagreb</item>
    </izvorni_sadrzaj>
    <derivirana_varijabla naziv="DomainObject.Predmet.SudioniciListAdressOIB_1">
      <item>Fina regionalni centar Zagreb, OIB 85821130368, Trg svibanjskih žrtava 1995. 1,10000 Zagreb</item>
      <item>C.D. GRADNJA d.o.o., OIB 16730144920, Kneza Ljudevita Posavskog 32/B,10000 Zagreb</item>
      <item>ERSTE&amp;STEIERMÄRKISCHE BANKA dioničko društvo, OIB 23057039320, Jadranski Trg 3/a,51000 Rijeka</item>
      <item>Cona Kovač, OIB 76784675936,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16730144920</item>
      <item>, OIB 23057039320</item>
      <item>, OIB 76784675936</item>
    </izvorni_sadrzaj>
    <derivirana_varijabla naziv="DomainObject.Predmet.SudioniciListNazivOIB_1">
      <item>, OIB 85821130368</item>
      <item>, OIB 16730144920</item>
      <item>, OIB 23057039320</item>
      <item>, OIB 76784675936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St-1393/2018-7</izvorni_sadrzaj>
    <derivirana_varijabla naziv="DomainObject.PredzadnjaOdlukaIzPredmeta.Oznaka_1">St-1393/2018-7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BCD20-E15C-41CE-BF84-8081D69B6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3633</properties:Characters>
  <properties:Lines>88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2019-02-14T09:12:00Z</cp:lastPrinted>
  <dcterms:modified xmlns:xsi="http://www.w3.org/2001/XMLSchema-instance" xsi:type="dcterms:W3CDTF">2019-02-14T09:12:00Z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St-1393/2018-14 / Odluka - Rješenje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