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75ac" w14:paraId="10375ac" w:rsidRDefault="00AB4602" w:rsidP="00F96CFE" w:rsidR="00F96CFE" w:rsidRPr="00F96CF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96CFE" w:rsidRPr="00F96CFE">
        <w:rPr>
          <w:rFonts w:cs="Times New Roman"/>
        </w:rPr>
        <w:t xml:space="preserve">    REPUBLIKA HRVATSKA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TRGOVAČKI SUD U ZAGREBU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 xml:space="preserve">         Stalna služba u Karlovcu 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Karlovac, Trg hrvatskih branitelja 1/II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jc w:val="center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R E P U B  L I K A   H R V A T S K A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ab/>
        <w:t>R J E Š E N J E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ŠPIEL d.o.o. u stečaju, Zagreb, Ilica 476a, OIB: 54469443238, 9. listopada 2018.</w:t>
      </w:r>
    </w:p>
    <w:p w:rsidRDefault="00F96CFE" w:rsidP="00F96CFE" w:rsidR="00F96CFE" w:rsidRPr="00F96CFE">
      <w:pPr>
        <w:spacing w:after="0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jc w:val="center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r i j e š i o   j e</w:t>
      </w:r>
    </w:p>
    <w:p w:rsidRDefault="00F96CFE" w:rsidP="00F96CFE" w:rsidR="00F96CFE" w:rsidRPr="00F96CF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96CFE" w:rsidP="00F96CFE" w:rsidR="00F96CFE" w:rsidRPr="00F96C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U stečajnom postupku nad stečajnim dužnikom ŠPIEL d.o.o. u stečaju, Zagreb, Ilica 476a, OIB: 54469443238, određuje se prodaja imovine stečajnog dužnika i to nekretnina upisanih u:</w:t>
      </w:r>
    </w:p>
    <w:p w:rsidRDefault="00F96CFE" w:rsidP="00F96CFE" w:rsidR="00F96CFE" w:rsidRPr="00F96C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 xml:space="preserve"> - z.k.ul. 3621 k.o. Zaprešić k.č.br. 456 oranica kod Šljunčare površine 1320 m2,</w:t>
      </w:r>
    </w:p>
    <w:p w:rsidRDefault="00F96CFE" w:rsidP="00F96CFE" w:rsidR="00F96CFE" w:rsidRPr="00F96C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- z.k.ul. 1821 k.o. Zaprešić k.č.br. 457 oranica kod Šljunčare Stanjevka površine 1878 m2,</w:t>
      </w:r>
    </w:p>
    <w:p w:rsidRDefault="00F96CFE" w:rsidP="00F96CFE" w:rsidR="00F96CFE" w:rsidRPr="00F96C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- z.k.ul. 3555 k.o. Zaprešić k.č.br. 458 oranica kod Šljunčare površine 2848 m2,</w:t>
      </w:r>
    </w:p>
    <w:p w:rsidRDefault="00F96CFE" w:rsidP="00F96CFE" w:rsidR="00F96CFE" w:rsidRPr="00F96CFE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- z.k.ul. 573 k.o. Suđurađ  k.č.br. ZGR</w:t>
      </w:r>
      <w:r w:rsidR="001F46BE">
        <w:rPr>
          <w:rFonts w:cs="Times New Roman" w:eastAsia="Times New Roman"/>
          <w:lang w:eastAsia="hr-HR"/>
        </w:rPr>
        <w:t>.</w:t>
      </w:r>
      <w:r w:rsidRPr="00F96CFE">
        <w:rPr>
          <w:rFonts w:cs="Times New Roman" w:eastAsia="Times New Roman"/>
          <w:lang w:eastAsia="hr-HR"/>
        </w:rPr>
        <w:t>86/1 pojata, k.č.br. ZGR</w:t>
      </w:r>
      <w:r w:rsidR="001F46BE">
        <w:rPr>
          <w:rFonts w:cs="Times New Roman" w:eastAsia="Times New Roman"/>
          <w:lang w:eastAsia="hr-HR"/>
        </w:rPr>
        <w:t>.</w:t>
      </w:r>
      <w:r w:rsidRPr="00F96CFE">
        <w:rPr>
          <w:rFonts w:cs="Times New Roman" w:eastAsia="Times New Roman"/>
          <w:lang w:eastAsia="hr-HR"/>
        </w:rPr>
        <w:t>86/2 pojata, k.č.br. 645</w:t>
      </w:r>
      <w:r w:rsidR="001F46BE">
        <w:rPr>
          <w:rFonts w:cs="Times New Roman" w:eastAsia="Times New Roman"/>
          <w:lang w:eastAsia="hr-HR"/>
        </w:rPr>
        <w:t>/</w:t>
      </w:r>
      <w:r w:rsidRPr="00F96CFE">
        <w:rPr>
          <w:rFonts w:cs="Times New Roman" w:eastAsia="Times New Roman"/>
          <w:lang w:eastAsia="hr-HR"/>
        </w:rPr>
        <w:t>2 pašnjak, k.č.br. 646/1 vrt.</w:t>
      </w:r>
    </w:p>
    <w:p w:rsidRDefault="00F96CFE" w:rsidP="00F96CFE" w:rsidR="00F96CFE" w:rsidRPr="00F96CFE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F96CFE" w:rsidP="00F96CFE" w:rsidR="00F96CFE" w:rsidRPr="00F96C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istih u očevidnik nekretnina i pokretnina koje se prodaju u stečajnom postupku.</w:t>
      </w:r>
    </w:p>
    <w:p w:rsidRDefault="00F96CFE" w:rsidP="00F96CFE" w:rsidR="00F96CFE" w:rsidRPr="00F96CF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Određuje se upis zabilježbe rješenja o prodaji u zemljišnoj knjizi Općinskog suda u Novom Zagrebu, Zemljišnoknjižni odjel Zaprešić, i Općinskog suda u Dubrovniku, Zemljišnoknjižni odjel Dubrovnik.</w:t>
      </w:r>
    </w:p>
    <w:p w:rsidRDefault="00F96CFE" w:rsidP="00F96CFE" w:rsidR="00F96CFE" w:rsidRPr="00F96CFE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Obrazloženje</w:t>
      </w:r>
    </w:p>
    <w:p w:rsidRDefault="00F96CFE" w:rsidP="00F96CFE" w:rsidR="00F96CFE" w:rsidRPr="00F96CF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Rješenjem ovog suda posl. br. St-6626/16 od 31. siječnja 2017. otvoren je stečajni postupak nad dužnikom ŠPIEL d.o.o. u stečaju, Zagreb, Ilica 476a, OIB: 54469443238.</w:t>
      </w: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Stečajni upravitelj je podneskom od 13. rujna 2017. predložio prodaju imovine dužnika navedene u izreci ovog rješenja.</w:t>
      </w: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 xml:space="preserve">Uvidom u preslike izvatka iz zemljišnih knjiga utvrđeno je da je navedena imovina opterećena u korist razlučnog vjerovnika Partner banka d.d., Zagreb, Vončinina 2 (list 146 do 158 spisa). </w:t>
      </w: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Temeljem čl. 247. st. 2. Stečajnog zakona (Narodne novine broj 71/15, 104/17, dalje:SZ-a), na prijedlog stečajnog upravitelja, odlučeno je kao u točki I. izreke rješenja.</w:t>
      </w: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Temeljem čl. 274. st.3. SZ-a odlučeno je kao u točki II. izreke rješenja.</w:t>
      </w: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F96CFE" w:rsidP="00F96CFE" w:rsidR="00F96CFE" w:rsidRPr="00F96CF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96CFE" w:rsidP="00F96CFE" w:rsidR="00F96CFE" w:rsidRPr="00F96C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spacing w:after="0"/>
        <w:jc w:val="center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U Karlovcu 9. listopada 2018.</w:t>
      </w:r>
    </w:p>
    <w:p w:rsidRDefault="00F96CFE" w:rsidP="00F96CFE" w:rsidR="00F96CFE" w:rsidRPr="00F96C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F96CFE" w:rsidP="00F96CFE" w:rsidR="00F96CFE" w:rsidRPr="00F96C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F96CFE">
        <w:rPr>
          <w:rFonts w:cs="Times New Roman" w:eastAsia="Times New Roman"/>
          <w:lang w:eastAsia="hr-HR"/>
        </w:rPr>
        <w:tab/>
        <w:t>Jadranka Mađeruh,v.r.</w:t>
      </w:r>
    </w:p>
    <w:p w:rsidRDefault="00F96CFE" w:rsidP="00F96CFE" w:rsidR="00F96CFE" w:rsidRPr="00F96C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Za točnost otpravka-</w:t>
      </w:r>
    </w:p>
    <w:p w:rsidRDefault="00F96CFE" w:rsidP="00F96CFE" w:rsidR="00F96CFE" w:rsidRPr="00F96CF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ovlašteni službenik:</w:t>
      </w:r>
    </w:p>
    <w:p w:rsidRDefault="00F96CFE" w:rsidP="00F96CFE" w:rsidR="00F96CFE" w:rsidRPr="00F96CFE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F96CFE">
        <w:rPr>
          <w:rFonts w:cs="Times New Roman" w:eastAsia="Times New Roman"/>
          <w:lang w:eastAsia="hr-HR"/>
        </w:rPr>
        <w:tab/>
      </w:r>
      <w:r w:rsidRPr="00F96CFE">
        <w:rPr>
          <w:rFonts w:cs="Times New Roman" w:eastAsia="Times New Roman"/>
          <w:lang w:eastAsia="hr-HR"/>
        </w:rPr>
        <w:tab/>
        <w:t xml:space="preserve"> Draženka Prpić      </w:t>
      </w:r>
    </w:p>
    <w:p w:rsidRDefault="00F96CFE" w:rsidP="00F96CFE" w:rsidR="00F96CFE" w:rsidRPr="00F96C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UPUTA O PRAVNOM LIJEKU:</w:t>
      </w:r>
    </w:p>
    <w:p w:rsidRDefault="00F96CFE" w:rsidP="00F96CFE" w:rsidR="00F96CFE" w:rsidRPr="00F96CF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F96CFE" w:rsidP="00F96CFE" w:rsidR="00F96CFE" w:rsidRPr="00F96C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F96CFE" w:rsidP="00F96CFE" w:rsidR="00F96CFE" w:rsidRPr="00F96CF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96CFE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F96CFE" w:rsidRPr="00F96CF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2958952"/>
      <w:docPartObj>
        <w:docPartGallery w:val="Page Numbers (Top of Page)"/>
        <w:docPartUnique/>
      </w:docPartObj>
    </w:sdtPr>
    <w:sdtEndPr/>
    <w:sdtContent>
      <w:p w:rsidRDefault="00F96CFE" w:rsidR="00F96C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46BE">
          <w:t>1</w:t>
        </w:r>
        <w:r>
          <w:fldChar w:fldCharType="end"/>
        </w:r>
      </w:p>
    </w:sdtContent>
  </w:sdt>
  <w:p w:rsidRDefault="00F96CFE" w:rsidR="008333A9">
    <w:pPr>
      <w:pStyle w:val="Zaglavlje"/>
    </w:pPr>
    <w:r>
      <w:t>1 St-6626/16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6BE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CFE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7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St-6626/2016-33</izvorni_sadrzaj>
    <derivirana_varijabla naziv="DomainObject.Oznaka_1">St-6626/2016-33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6626</izvorni_sadrzaj>
    <derivirana_varijabla naziv="DomainObject.Predmet.Broj_1">6626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St-6626/2016</izvorni_sadrzaj>
    <derivirana_varijabla naziv="DomainObject.Predmet.OznakaBroj_1">St-6626/2016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ŠPIEL d.o.o. zastupanog po punomoćniku Jasna Matičević</izvorni_sadrzaj>
    <derivirana_varijabla naziv="DomainObject.Predmet.ProtustrankaFormated_1">  ŠPIEL d.o.o. zastupanog po punomoćniku Jasna Matičević</derivirana_varijabla>
  </DomainObject.Predmet.ProtustrankaFormated>
  <DomainObject.Predmet.ProtustrankaFormatedOIB>
    <izvorni_sadrzaj>  ŠPIEL d.o.o., OIB 54469443238 zastupanog po punomoćniku Jasna Matičević</izvorni_sadrzaj>
    <derivirana_varijabla naziv="DomainObject.Predmet.ProtustrankaFormatedOIB_1">  ŠPIEL d.o.o., OIB 54469443238 zastupanog po punomoćniku Jasna Matičević</derivirana_varijabla>
  </DomainObject.Predmet.ProtustrankaFormatedOIB>
  <DomainObject.Predmet.ProtustrankaFormatedWithAdress>
    <izvorni_sadrzaj> ŠPIEL d.o.o., Ilica 476 A, 10000 Zagreb zastupanog po punomoćniku Jasna Matičević</izvorni_sadrzaj>
    <derivirana_varijabla naziv="DomainObject.Predmet.ProtustrankaFormatedWithAdress_1"> ŠPIEL d.o.o., Ilica 476 A, 10000 Zagreb zastupanog po punomoćniku Jasna Matičević</derivirana_varijabla>
  </DomainObject.Predmet.ProtustrankaFormatedWithAdress>
  <DomainObject.Predmet.ProtustrankaFormatedWithAdressOIB>
    <izvorni_sadrzaj> ŠPIEL d.o.o., OIB 54469443238, Ilica 476 A, 10000 Zagreb zastupanog po punomoćniku Jasna Matičević</izvorni_sadrzaj>
    <derivirana_varijabla naziv="DomainObject.Predmet.ProtustrankaFormatedWithAdressOIB_1"> ŠPIEL d.o.o., OIB 54469443238, Ilica 476 A, 10000 Zagreb zastupanog po punomoćniku Jasna Matičević</derivirana_varijabla>
  </DomainObject.Predmet.ProtustrankaFormatedWithAdressOIB>
  <DomainObject.Predmet.ProtustrankaWithAdress>
    <izvorni_sadrzaj>ŠPIEL d.o.o. Ilica 476 A, 10000 Zagreb</izvorni_sadrzaj>
    <derivirana_varijabla naziv="DomainObject.Predmet.ProtustrankaWithAdress_1">ŠPIEL d.o.o. Ilica 476 A, 10000 Zagreb</derivirana_varijabla>
  </DomainObject.Predmet.ProtustrankaWithAdress>
  <DomainObject.Predmet.ProtustrankaWithAdressOIB>
    <izvorni_sadrzaj>ŠPIEL d.o.o., OIB 54469443238, Ilica 476 A, 10000 Zagreb</izvorni_sadrzaj>
    <derivirana_varijabla naziv="DomainObject.Predmet.ProtustrankaWithAdressOIB_1">ŠPIEL d.o.o., OIB 54469443238, Ilica 476 A, 10000 Zagreb</derivirana_varijabla>
  </DomainObject.Predmet.ProtustrankaWithAdressOIB>
  <DomainObject.Predmet.ProtustrankaNazivFormated>
    <izvorni_sadrzaj>ŠPIEL d.o.o.</izvorni_sadrzaj>
    <derivirana_varijabla naziv="DomainObject.Predmet.ProtustrankaNazivFormated_1">ŠPIEL d.o.o.</derivirana_varijabla>
  </DomainObject.Predmet.ProtustrankaNazivFormated>
  <DomainObject.Predmet.ProtustrankaNazivFormatedOIB>
    <izvorni_sadrzaj>ŠPIEL d.o.o., OIB 54469443238</izvorni_sadrzaj>
    <derivirana_varijabla naziv="DomainObject.Predmet.ProtustrankaNazivFormatedOIB_1">ŠPIEL d.o.o., OIB 54469443238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ŠPIEL d.o.o.</izvorni_sadrzaj>
    <derivirana_varijabla naziv="DomainObject.Predmet.StrankaFormated_1">  ŠPIEL d.o.o.</derivirana_varijabla>
  </DomainObject.Predmet.StrankaFormated>
  <DomainObject.Predmet.StrankaFormatedOIB>
    <izvorni_sadrzaj>  ŠPIEL d.o.o., OIB 54469443238</izvorni_sadrzaj>
    <derivirana_varijabla naziv="DomainObject.Predmet.StrankaFormatedOIB_1">  ŠPIEL d.o.o., OIB 54469443238</derivirana_varijabla>
  </DomainObject.Predmet.StrankaFormatedOIB>
  <DomainObject.Predmet.StrankaFormatedWithAdress>
    <izvorni_sadrzaj> ŠPIEL d.o.o., Ilica 476 A, 10000 Zagreb</izvorni_sadrzaj>
    <derivirana_varijabla naziv="DomainObject.Predmet.StrankaFormatedWithAdress_1"> ŠPIEL d.o.o., Ilica 476 A, 10000 Zagreb</derivirana_varijabla>
  </DomainObject.Predmet.StrankaFormatedWithAdress>
  <DomainObject.Predmet.StrankaFormatedWithAdressOIB>
    <izvorni_sadrzaj> ŠPIEL d.o.o., OIB 54469443238, Ilica 476 A, 10000 Zagreb</izvorni_sadrzaj>
    <derivirana_varijabla naziv="DomainObject.Predmet.StrankaFormatedWithAdressOIB_1"> ŠPIEL d.o.o., OIB 54469443238, Ilica 476 A, 10000 Zagreb</derivirana_varijabla>
  </DomainObject.Predmet.StrankaFormatedWithAdressOIB>
  <DomainObject.Predmet.StrankaWithAdress>
    <izvorni_sadrzaj>ŠPIEL d.o.o. Ilica 476 A,10000 Zagreb</izvorni_sadrzaj>
    <derivirana_varijabla naziv="DomainObject.Predmet.StrankaWithAdress_1">ŠPIEL d.o.o. Ilica 476 A,10000 Zagreb</derivirana_varijabla>
  </DomainObject.Predmet.StrankaWithAdress>
  <DomainObject.Predmet.StrankaWithAdressOIB>
    <izvorni_sadrzaj>ŠPIEL d.o.o., OIB 54469443238, Ilica 476 A,10000 Zagreb</izvorni_sadrzaj>
    <derivirana_varijabla naziv="DomainObject.Predmet.StrankaWithAdressOIB_1">ŠPIEL d.o.o., OIB 54469443238, Ilica 476 A,10000 Zagreb</derivirana_varijabla>
  </DomainObject.Predmet.StrankaWithAdressOIB>
  <DomainObject.Predmet.StrankaNazivFormated>
    <izvorni_sadrzaj>ŠPIEL d.o.o.</izvorni_sadrzaj>
    <derivirana_varijabla naziv="DomainObject.Predmet.StrankaNazivFormated_1">ŠPIEL d.o.o.</derivirana_varijabla>
  </DomainObject.Predmet.StrankaNazivFormated>
  <DomainObject.Predmet.StrankaNazivFormatedOIB>
    <izvorni_sadrzaj>ŠPIEL d.o.o., OIB 54469443238</izvorni_sadrzaj>
    <derivirana_varijabla naziv="DomainObject.Predmet.StrankaNazivFormatedOIB_1">ŠPIEL d.o.o., OIB 54469443238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ŠPIEL d.o.o.</item>
    </izvorni_sadrzaj>
    <derivirana_varijabla naziv="DomainObject.Predmet.StrankaListFormated_1">
      <item>ŠPIEL d.o.o.</item>
    </derivirana_varijabla>
  </DomainObject.Predmet.StrankaListFormated>
  <DomainObject.Predmet.StrankaListFormatedOIB>
    <izvorni_sadrzaj>
      <item>ŠPIEL d.o.o., OIB 54469443238</item>
    </izvorni_sadrzaj>
    <derivirana_varijabla naziv="DomainObject.Predmet.StrankaListFormatedOIB_1">
      <item>ŠPIEL d.o.o., OIB 54469443238</item>
    </derivirana_varijabla>
  </DomainObject.Predmet.StrankaListFormatedOIB>
  <DomainObject.Predmet.StrankaListFormatedWithAdress>
    <izvorni_sadrzaj>
      <item>ŠPIEL d.o.o., Ilica 476 A, 10000 Zagreb</item>
    </izvorni_sadrzaj>
    <derivirana_varijabla naziv="DomainObject.Predmet.StrankaListFormatedWithAdress_1">
      <item>ŠPIEL d.o.o., Ilica 476 A, 10000 Zagreb</item>
    </derivirana_varijabla>
  </DomainObject.Predmet.StrankaListFormatedWithAdress>
  <DomainObject.Predmet.StrankaListFormatedWithAdressOIB>
    <izvorni_sadrzaj>
      <item>ŠPIEL d.o.o., OIB 54469443238, Ilica 476 A, 10000 Zagreb</item>
    </izvorni_sadrzaj>
    <derivirana_varijabla naziv="DomainObject.Predmet.StrankaListFormatedWithAdressOIB_1">
      <item>ŠPIEL d.o.o., OIB 54469443238, Ilica 476 A, 10000 Zagreb</item>
    </derivirana_varijabla>
  </DomainObject.Predmet.StrankaListFormatedWithAdressOIB>
  <DomainObject.Predmet.StrankaListNazivFormated>
    <izvorni_sadrzaj>
      <item>ŠPIEL d.o.o.</item>
    </izvorni_sadrzaj>
    <derivirana_varijabla naziv="DomainObject.Predmet.StrankaListNazivFormated_1">
      <item>ŠPIEL d.o.o.</item>
    </derivirana_varijabla>
  </DomainObject.Predmet.StrankaListNazivFormated>
  <DomainObject.Predmet.StrankaListNazivFormatedOIB>
    <izvorni_sadrzaj>
      <item>ŠPIEL d.o.o., OIB 54469443238</item>
    </izvorni_sadrzaj>
    <derivirana_varijabla naziv="DomainObject.Predmet.StrankaListNazivFormatedOIB_1">
      <item>ŠPIEL d.o.o., OIB 54469443238</item>
    </derivirana_varijabla>
  </DomainObject.Predmet.StrankaListNazivFormatedOIB>
  <DomainObject.Predmet.ProtuStrankaListFormated>
    <izvorni_sadrzaj>
      <item>ŠPIEL d.o.o. zastupanog po punomoćniku Jasna Matičević</item>
    </izvorni_sadrzaj>
    <derivirana_varijabla naziv="DomainObject.Predmet.ProtuStrankaListFormated_1">
      <item>ŠPIEL d.o.o. zastupanog po punomoćniku Jasna Matičević</item>
    </derivirana_varijabla>
  </DomainObject.Predmet.ProtuStrankaListFormated>
  <DomainObject.Predmet.ProtuStrankaListFormatedOIB>
    <izvorni_sadrzaj>
      <item>ŠPIEL d.o.o., OIB 54469443238 zastupanog po punomoćniku Jasna Matičević</item>
    </izvorni_sadrzaj>
    <derivirana_varijabla naziv="DomainObject.Predmet.ProtuStrankaListFormatedOIB_1">
      <item>ŠPIEL d.o.o., OIB 54469443238 zastupanog po punomoćniku Jasna Matičević</item>
    </derivirana_varijabla>
  </DomainObject.Predmet.ProtuStrankaListFormatedOIB>
  <DomainObject.Predmet.ProtuStrankaListFormatedWithAdress>
    <izvorni_sadrzaj>
      <item>ŠPIEL d.o.o., Ilica 476 A, 10000 Zagreb zastupanog po punomoćniku Jasna Matičević</item>
    </izvorni_sadrzaj>
    <derivirana_varijabla naziv="DomainObject.Predmet.ProtuStrankaListFormatedWithAdress_1">
      <item>ŠPIEL d.o.o., Ilica 476 A, 10000 Zagreb zastupanog po punomoćniku Jasna Matičević</item>
    </derivirana_varijabla>
  </DomainObject.Predmet.ProtuStrankaListFormatedWithAdress>
  <DomainObject.Predmet.ProtuStrankaListFormatedWithAdressOIB>
    <izvorni_sadrzaj>
      <item>ŠPIEL d.o.o., OIB 54469443238, Ilica 476 A, 10000 Zagreb zastupanog po punomoćniku Jasna Matičević</item>
    </izvorni_sadrzaj>
    <derivirana_varijabla naziv="DomainObject.Predmet.ProtuStrankaListFormatedWithAdressOIB_1">
      <item>ŠPIEL d.o.o., OIB 54469443238, Ilica 476 A, 10000 Zagreb zastupanog po punomoćniku Jasna Matičević</item>
    </derivirana_varijabla>
  </DomainObject.Predmet.ProtuStrankaListFormatedWithAdressOIB>
  <DomainObject.Predmet.ProtuStrankaListNazivFormated>
    <izvorni_sadrzaj>
      <item>ŠPIEL d.o.o.</item>
    </izvorni_sadrzaj>
    <derivirana_varijabla naziv="DomainObject.Predmet.ProtuStrankaListNazivFormated_1">
      <item>ŠPIEL d.o.o.</item>
    </derivirana_varijabla>
  </DomainObject.Predmet.ProtuStrankaListNazivFormated>
  <DomainObject.Predmet.ProtuStrankaListNazivFormatedOIB>
    <izvorni_sadrzaj>
      <item>ŠPIEL d.o.o., OIB 54469443238</item>
    </izvorni_sadrzaj>
    <derivirana_varijabla naziv="DomainObject.Predmet.ProtuStrankaListNazivFormatedOIB_1">
      <item>ŠPIEL d.o.o., OIB 54469443238</item>
    </derivirana_varijabla>
  </DomainObject.Predmet.ProtuStrankaListNazivFormatedOIB>
  <DomainObject.Predmet.OstaliListFormated>
    <izvorni_sadrzaj>
      <item>Jasna Matičević punomoćnik sudionika u postupku ŠPIEL d.o.o.</item>
      <item>DRAGUTIN ROMIĆ</item>
    </izvorni_sadrzaj>
    <derivirana_varijabla naziv="DomainObject.Predmet.OstaliListFormated_1">
      <item>Jasna Matičević punomoćnik sudionika u postupku ŠPIEL d.o.o.</item>
      <item>DRAGUTIN ROMIĆ</item>
    </derivirana_varijabla>
  </DomainObject.Predmet.OstaliListFormated>
  <DomainObject.Predmet.OstaliListFormatedOIB>
    <izvorni_sadrzaj>
      <item>Jasna Matičević punomoćnik sudionika u postupku ŠPIEL d.o.o.</item>
      <item>DRAGUTIN ROMIĆ, OIB 07423571519</item>
    </izvorni_sadrzaj>
    <derivirana_varijabla naziv="DomainObject.Predmet.OstaliListFormatedOIB_1">
      <item>Jasna Matičević punomoćnik sudionika u postupku ŠPIEL d.o.o.</item>
      <item>DRAGUTIN ROMIĆ, OIB 07423571519</item>
    </derivirana_varijabla>
  </DomainObject.Predmet.OstaliListFormatedOIB>
  <DomainObject.Predmet.OstaliListFormatedWithAdress>
    <izvorni_sadrzaj>
      <item>Jasna Matičević, Horvaćanska 168, 10000 Zagreb punomoćnik sudionika u postupku ŠPIEL d.o.o.</item>
      <item>DRAGUTIN ROMIĆ, Ulica Papuka 28, 31431 Čepin</item>
    </izvorni_sadrzaj>
    <derivirana_varijabla naziv="DomainObject.Predmet.OstaliListFormatedWithAdress_1">
      <item>Jasna Matičević, Horvaćanska 168, 10000 Zagreb punomoćnik sudionika u postupku ŠPIEL d.o.o.</item>
      <item>DRAGUTIN ROMIĆ, Ulica Papuka 28, 31431 Čepin</item>
    </derivirana_varijabla>
  </DomainObject.Predmet.OstaliListFormatedWithAdress>
  <DomainObject.Predmet.OstaliListFormatedWithAdressOIB>
    <izvorni_sadrzaj>
      <item>Jasna Matičević, Horvaćanska 168, 10000 Zagreb punomoćnik sudionika u postupku ŠPIEL d.o.o.</item>
      <item>DRAGUTIN ROMIĆ, OIB 07423571519, Ulica Papuka 28, 31431 Čepin</item>
    </izvorni_sadrzaj>
    <derivirana_varijabla naziv="DomainObject.Predmet.OstaliListFormatedWithAdressOIB_1">
      <item>Jasna Matičević, Horvaćanska 168, 10000 Zagreb punomoćnik sudionika u postupku ŠPIEL d.o.o.</item>
      <item>DRAGUTIN ROMIĆ, OIB 07423571519, Ulica Papuka 28, 31431 Čepin</item>
    </derivirana_varijabla>
  </DomainObject.Predmet.OstaliListFormatedWithAdressOIB>
  <DomainObject.Predmet.OstaliListNazivFormated>
    <izvorni_sadrzaj>
      <item>Jasna Matičević</item>
      <item>DRAGUTIN ROMIĆ</item>
    </izvorni_sadrzaj>
    <derivirana_varijabla naziv="DomainObject.Predmet.OstaliListNazivFormated_1">
      <item>Jasna Matičević</item>
      <item>DRAGUTIN ROMIĆ</item>
    </derivirana_varijabla>
  </DomainObject.Predmet.OstaliListNazivFormated>
  <DomainObject.Predmet.OstaliListNazivFormatedOIB>
    <izvorni_sadrzaj>
      <item>Jasna Matičević</item>
      <item>DRAGUTIN ROMIĆ, OIB 07423571519</item>
    </izvorni_sadrzaj>
    <derivirana_varijabla naziv="DomainObject.Predmet.OstaliListNazivFormatedOIB_1">
      <item>Jasna Matičević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St-6626/2016-33</izvorni_sadrzaj>
    <derivirana_varijabla naziv="DomainObject.PoslovniBrojDokumenta_1">St-6626/2016-33</derivirana_varijabla>
  </DomainObject.PoslovniBrojDokumenta>
  <DomainObject.Predmet.StrankaIDrugi>
    <izvorni_sadrzaj>ŠPIEL d.o.o.</izvorni_sadrzaj>
    <derivirana_varijabla naziv="DomainObject.Predmet.StrankaIDrugi_1">ŠPIEL d.o.o.</derivirana_varijabla>
  </DomainObject.Predmet.StrankaIDrugi>
  <DomainObject.Predmet.ProtustrankaIDrugi>
    <izvorni_sadrzaj>ŠPIEL d.o.o.</izvorni_sadrzaj>
    <derivirana_varijabla naziv="DomainObject.Predmet.ProtustrankaIDrugi_1">ŠPIEL d.o.o.</derivirana_varijabla>
  </DomainObject.Predmet.ProtustrankaIDrugi>
  <DomainObject.Predmet.StrankaIDrugiAdressOIB>
    <izvorni_sadrzaj>ŠPIEL d.o.o., OIB 54469443238, Ilica 476 A, 10000 Zagreb</izvorni_sadrzaj>
    <derivirana_varijabla naziv="DomainObject.Predmet.StrankaIDrugiAdressOIB_1">ŠPIEL d.o.o., OIB 54469443238, Ilica 476 A, 10000 Zagreb</derivirana_varijabla>
  </DomainObject.Predmet.StrankaIDrugiAdressOIB>
  <DomainObject.Predmet.ProtustrankaIDrugiAdressOIB>
    <izvorni_sadrzaj>ŠPIEL d.o.o., OIB 54469443238, Ilica 476 A, 10000 Zagreb</izvorni_sadrzaj>
    <derivirana_varijabla naziv="DomainObject.Predmet.ProtustrankaIDrugiAdressOIB_1">ŠPIEL d.o.o., OIB 54469443238, Ilica 476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ŠPIEL d.o.o.</item>
      <item>ŠPIEL d.o.o.</item>
      <item>Jasna Matičević</item>
      <item>DRAGUTIN ROMIĆ</item>
    </izvorni_sadrzaj>
    <derivirana_varijabla naziv="DomainObject.Predmet.SudioniciListNaziv_1">
      <item>ŠPIEL d.o.o.</item>
      <item>ŠPIEL d.o.o.</item>
      <item>Jasna Matičević</item>
      <item>DRAGUTIN ROMIĆ</item>
    </derivirana_varijabla>
  </DomainObject.Predmet.SudioniciListNaziv>
  <DomainObject.Predmet.SudioniciListAdressOIB>
    <izvorni_sadrzaj>
      <item>ŠPIEL d.o.o., OIB 54469443238, Ilica 476 A,10000 Zagreb</item>
      <item>ŠPIEL d.o.o., OIB 54469443238, Ilica 476 A,10000 Zagreb</item>
      <item>Jasna Matičević, Horvaćanska 168,10000 Zagreb</item>
      <item>DRAGUTIN ROMIĆ, OIB 07423571519, Ulica Papuka 28,31431 Čepin</item>
    </izvorni_sadrzaj>
    <derivirana_varijabla naziv="DomainObject.Predmet.SudioniciListAdressOIB_1">
      <item>ŠPIEL d.o.o., OIB 54469443238, Ilica 476 A,10000 Zagreb</item>
      <item>ŠPIEL d.o.o., OIB 54469443238, Ilica 476 A,10000 Zagreb</item>
      <item>Jasna Matičević, Horvaćanska 168,10000 Zagreb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5EFB5-5D15-42E0-A323-D95901E84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2303</properties:Characters>
  <properties:Lines>76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2018-10-09T10:48:00Z</cp:lastPrinted>
  <dcterms:modified xmlns:xsi="http://www.w3.org/2001/XMLSchema-instance" xsi:type="dcterms:W3CDTF">2018-10-09T10:51:00Z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St-6626/2016-33 / Odluka - Rješenje - prodaja (odluka_St-6626_2016-33.docx)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