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dd2" w14:paraId="fc7ddd2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AB0DCA" w:rsidP="00AB0DCA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P="00CB2BE2" w:rsidR="005D796B">
      <w:pPr>
        <w:jc w:val="right"/>
      </w:pP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</w:t>
      </w:r>
      <w:r w:rsidR="00C81796" w:rsidRPr="00672F75">
        <w:rPr>
          <w:lang w:val="pt-BR"/>
        </w:rPr>
        <w:t>40.St-</w:t>
      </w:r>
      <w:r w:rsidR="00F7417F">
        <w:rPr>
          <w:lang w:val="pt-BR"/>
        </w:rPr>
        <w:t>3211/16</w:t>
      </w:r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F7417F" w:rsidP="00F7417F" w:rsidR="00C072EA" w:rsidRPr="00756DA8">
      <w:pPr>
        <w:ind w:firstLine="708"/>
        <w:jc w:val="both"/>
      </w:pPr>
      <w:r w:rsidRPr="00B65898">
        <w:t>TRGOVAČKI SU</w:t>
      </w:r>
      <w:r w:rsidRPr="00C716BA">
        <w:t xml:space="preserve">D U ZAGREBU, po sucu </w:t>
      </w:r>
      <w:r>
        <w:t>tog suda</w:t>
      </w:r>
      <w:r w:rsidRPr="00C716BA">
        <w:t xml:space="preserve"> Anti Galiću, kao </w:t>
      </w:r>
      <w:r>
        <w:t>sucu pojedincu</w:t>
      </w:r>
      <w:r w:rsidRPr="00C716BA">
        <w:t xml:space="preserve">, u stečajnom postupku nad dužnikom </w:t>
      </w:r>
      <w:proofErr w:type="spellStart"/>
      <w:r w:rsidRPr="00C716BA">
        <w:t>ESTARE</w:t>
      </w:r>
      <w:proofErr w:type="spellEnd"/>
      <w:r w:rsidRPr="00C716BA">
        <w:t xml:space="preserve"> </w:t>
      </w:r>
      <w:proofErr w:type="spellStart"/>
      <w:r w:rsidRPr="00C716BA">
        <w:t>CULTO</w:t>
      </w:r>
      <w:proofErr w:type="spellEnd"/>
      <w:r w:rsidRPr="00C716BA">
        <w:t xml:space="preserve"> TRGOVINA  d.o.o., u stečaju, Zagreb, Savska cesta </w:t>
      </w:r>
      <w:proofErr w:type="spellStart"/>
      <w:r w:rsidRPr="00C716BA">
        <w:t>106</w:t>
      </w:r>
      <w:proofErr w:type="spellEnd"/>
      <w:r w:rsidRPr="00C716BA">
        <w:t xml:space="preserve"> (</w:t>
      </w:r>
      <w:proofErr w:type="spellStart"/>
      <w:r w:rsidRPr="00C716BA">
        <w:t>OIB</w:t>
      </w:r>
      <w:proofErr w:type="spellEnd"/>
      <w:r w:rsidRPr="00C716BA">
        <w:t xml:space="preserve"> </w:t>
      </w:r>
      <w:proofErr w:type="spellStart"/>
      <w:r w:rsidRPr="00C716BA">
        <w:t>85915408333</w:t>
      </w:r>
      <w:proofErr w:type="spellEnd"/>
      <w:r w:rsidRPr="00C716BA">
        <w:t>),</w:t>
      </w:r>
      <w:r w:rsidR="00C072EA">
        <w:t xml:space="preserve"> </w:t>
      </w:r>
      <w:r w:rsidR="00C072EA" w:rsidRPr="00756DA8">
        <w:t xml:space="preserve">dana </w:t>
      </w:r>
      <w:proofErr w:type="spellStart"/>
      <w:r w:rsidR="00C072EA">
        <w:t>30.ožujka</w:t>
      </w:r>
      <w:proofErr w:type="spellEnd"/>
      <w:r w:rsidR="00C072EA" w:rsidRPr="00756DA8">
        <w:t xml:space="preserve"> </w:t>
      </w:r>
      <w:proofErr w:type="spellStart"/>
      <w:r w:rsidR="00C072EA" w:rsidRPr="00756DA8">
        <w:t>201</w:t>
      </w:r>
      <w:r w:rsidR="00C072EA">
        <w:t>8</w:t>
      </w:r>
      <w:proofErr w:type="spellEnd"/>
      <w:r w:rsidR="00C072EA" w:rsidRPr="00756DA8">
        <w:t>.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083D4D" w:rsidP="00944678" w:rsidR="00F7417F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F7417F" w:rsidRPr="00C716BA">
        <w:t>ESTARE</w:t>
      </w:r>
      <w:proofErr w:type="spellEnd"/>
      <w:r w:rsidR="00F7417F" w:rsidRPr="00C716BA">
        <w:t xml:space="preserve"> </w:t>
      </w:r>
      <w:proofErr w:type="spellStart"/>
      <w:r w:rsidR="00F7417F" w:rsidRPr="00C716BA">
        <w:t>CULTO</w:t>
      </w:r>
      <w:proofErr w:type="spellEnd"/>
      <w:r w:rsidR="00F7417F" w:rsidRPr="00C716BA">
        <w:t xml:space="preserve"> TRGOVINA  d.o.o., u stečaju, Zagreb, Savska cesta </w:t>
      </w:r>
      <w:proofErr w:type="spellStart"/>
      <w:r w:rsidR="00F7417F" w:rsidRPr="00C716BA">
        <w:t>106</w:t>
      </w:r>
      <w:proofErr w:type="spellEnd"/>
      <w:r w:rsidR="00F7417F" w:rsidRPr="00C716BA">
        <w:t xml:space="preserve"> (</w:t>
      </w:r>
      <w:proofErr w:type="spellStart"/>
      <w:r w:rsidR="00F7417F" w:rsidRPr="00C716BA">
        <w:t>OIB</w:t>
      </w:r>
      <w:proofErr w:type="spellEnd"/>
      <w:r w:rsidR="00F7417F" w:rsidRPr="00C716BA">
        <w:t xml:space="preserve"> </w:t>
      </w:r>
      <w:proofErr w:type="spellStart"/>
      <w:r w:rsidR="00F7417F" w:rsidRPr="00C716BA">
        <w:t>85915408333</w:t>
      </w:r>
      <w:proofErr w:type="spellEnd"/>
      <w:r w:rsidR="00F7417F" w:rsidRPr="00C716BA">
        <w:t>)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CA2A7B">
        <w:t>25</w:t>
      </w:r>
      <w:proofErr w:type="spellEnd"/>
      <w:r w:rsidR="00CA2A7B">
        <w:t xml:space="preserve">. studenog </w:t>
      </w:r>
      <w:r w:rsidR="00DD1184">
        <w:t xml:space="preserve"> </w:t>
      </w:r>
      <w:proofErr w:type="spellStart"/>
      <w:r w:rsidR="00944678">
        <w:t>201</w:t>
      </w:r>
      <w:r w:rsidR="003A754C">
        <w:t>7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CA2A7B">
        <w:t>19.siječnja</w:t>
      </w:r>
      <w:proofErr w:type="spellEnd"/>
      <w:r w:rsidR="00083D4D">
        <w:t xml:space="preserve"> </w:t>
      </w:r>
      <w:proofErr w:type="spellStart"/>
      <w:r w:rsidR="00944678">
        <w:t>201</w:t>
      </w:r>
      <w:r w:rsidR="00CA2A7B">
        <w:t>7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CA2A7B">
        <w:t>19</w:t>
      </w:r>
      <w:proofErr w:type="spellEnd"/>
      <w:r w:rsidR="00CA2A7B">
        <w:t>,siječnja</w:t>
      </w:r>
      <w:r w:rsidR="002C56C0">
        <w:t xml:space="preserve"> </w:t>
      </w:r>
      <w:proofErr w:type="spellStart"/>
      <w:r w:rsidR="002C56C0">
        <w:t>2016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1A20D9">
        <w:t>22.veljače</w:t>
      </w:r>
      <w:proofErr w:type="spellEnd"/>
      <w:r w:rsidR="00944678">
        <w:t xml:space="preserve"> </w:t>
      </w:r>
      <w:proofErr w:type="spellStart"/>
      <w:r w:rsidR="00944678">
        <w:t>201</w:t>
      </w:r>
      <w:r w:rsidR="001A20D9">
        <w:t>7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1A20D9">
        <w:t>42.526</w:t>
      </w:r>
      <w:proofErr w:type="spellEnd"/>
      <w:r w:rsidR="001A20D9">
        <w:t>,</w:t>
      </w:r>
      <w:proofErr w:type="spellStart"/>
      <w:r w:rsidR="001A20D9">
        <w:t>07</w:t>
      </w:r>
      <w:proofErr w:type="spellEnd"/>
      <w:r w:rsidR="00DD1184">
        <w:t xml:space="preserve"> </w:t>
      </w:r>
      <w:r w:rsidR="006E0B56">
        <w:t>kn.</w:t>
      </w:r>
    </w:p>
    <w:p w:rsidRDefault="001A20D9" w:rsidP="006E0B56" w:rsidR="006E0B56">
      <w:pPr>
        <w:ind w:firstLine="720"/>
        <w:jc w:val="both"/>
      </w:pPr>
      <w:r>
        <w:t>Nazočni vjerovnici nisu se protivili obustavi i zaključenju stečajnog postupka.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</w:t>
      </w:r>
      <w:r w:rsidR="0000257B">
        <w:lastRenderedPageBreak/>
        <w:t>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53642B">
        <w:t>30.ožujka</w:t>
      </w:r>
      <w:proofErr w:type="spellEnd"/>
      <w:r w:rsidR="00944678">
        <w:t xml:space="preserve"> </w:t>
      </w:r>
      <w:proofErr w:type="spellStart"/>
      <w:r w:rsidR="00944678">
        <w:t>201</w:t>
      </w:r>
      <w:r w:rsidR="00AB0DCA">
        <w:t>8</w:t>
      </w:r>
      <w:proofErr w:type="spellEnd"/>
      <w:r w:rsidR="00944678">
        <w:t>.</w:t>
      </w:r>
    </w:p>
    <w:p w:rsidRDefault="003C211F" w:rsidP="00EF0684" w:rsidR="003C211F">
      <w:pPr>
        <w:jc w:val="both"/>
      </w:pPr>
    </w:p>
    <w:p w:rsidRDefault="007D0288" w:rsidP="00E2297D" w:rsidR="00DB3CDE">
      <w:pPr>
        <w:ind w:left="4956"/>
        <w:jc w:val="right"/>
      </w:pP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CC784E">
        <w:t>v.r.</w:t>
      </w:r>
    </w:p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CC784E" w:rsidP="00CC784E" w:rsidR="00CC784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C784E" w:rsidP="00422EE0" w:rsidR="00CC784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05B5A" w:rsidP="002A2514" w:rsidR="00205B5A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665D59">
      <w:rPr>
        <w:szCs w:val="24"/>
      </w:rPr>
      <w:t>3211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665D59">
      <w:rPr>
        <w:szCs w:val="24"/>
      </w:rPr>
      <w:t>6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A20D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A754C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5D59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76792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0DCA"/>
    <w:rsid w:val="00AB10FD"/>
    <w:rsid w:val="00AD3291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C0114F"/>
    <w:rsid w:val="00C072EA"/>
    <w:rsid w:val="00C159BD"/>
    <w:rsid w:val="00C17BD8"/>
    <w:rsid w:val="00C22F3B"/>
    <w:rsid w:val="00C27790"/>
    <w:rsid w:val="00C27E89"/>
    <w:rsid w:val="00C34DF3"/>
    <w:rsid w:val="00C54AF7"/>
    <w:rsid w:val="00C81796"/>
    <w:rsid w:val="00C86424"/>
    <w:rsid w:val="00C960A2"/>
    <w:rsid w:val="00CA2A7B"/>
    <w:rsid w:val="00CA7D6A"/>
    <w:rsid w:val="00CB2BE2"/>
    <w:rsid w:val="00CC70C1"/>
    <w:rsid w:val="00CC784E"/>
    <w:rsid w:val="00CD2763"/>
    <w:rsid w:val="00CD3998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7417F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442</properties:Words>
  <properties:Characters>2425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2018-03-30T09:15:00Z</dcterms:created>
  <dc:creator>RH-TDU</dc:creator>
  <cp:lastModifiedBy>Valentina Delač</cp:lastModifiedBy>
  <cp:lastPrinted>2018-03-30T09:16:00Z</cp:lastPrinted>
  <dcterms:modified xmlns:xsi="http://www.w3.org/2001/XMLSchema-instance" xsi:type="dcterms:W3CDTF">2018-03-30T09:16:00Z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(Estare culto Rješenje zaključenje 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