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7753" w14:paraId="3037753" w:rsidRDefault="007924E7" w:rsidP="007924E7" w:rsidR="007924E7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924E7" w:rsidP="007924E7" w:rsidR="007924E7">
      <w:pPr>
        <w:jc w:val="both"/>
      </w:pPr>
      <w:r>
        <w:t xml:space="preserve">       REPUBLIKA HRVATSKA</w:t>
      </w:r>
    </w:p>
    <w:p w:rsidRDefault="007924E7" w:rsidP="007924E7" w:rsidR="007924E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924E7" w:rsidP="007924E7" w:rsidR="007924E7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924E7" w:rsidP="007924E7" w:rsidR="007924E7" w:rsidRPr="007924E7">
      <w:pPr>
        <w:rPr>
          <w:b/>
        </w:rPr>
      </w:pPr>
    </w:p>
    <w:p w:rsidRDefault="007924E7" w:rsidP="007924E7" w:rsidR="007924E7">
      <w:pPr>
        <w:jc w:val="center"/>
      </w:pPr>
      <w:r>
        <w:t>R E P U B L I K A   H R V A T S K A</w:t>
      </w:r>
    </w:p>
    <w:p w:rsidRDefault="007924E7" w:rsidP="007924E7" w:rsidR="007924E7">
      <w:pPr>
        <w:rPr>
          <w:b/>
        </w:rPr>
      </w:pPr>
    </w:p>
    <w:p w:rsidRDefault="007924E7" w:rsidP="007924E7" w:rsidR="007924E7">
      <w:pPr>
        <w:jc w:val="center"/>
      </w:pPr>
      <w:r>
        <w:t>R J E Š E N J E</w:t>
      </w:r>
    </w:p>
    <w:p w:rsidRDefault="007924E7" w:rsidP="007924E7" w:rsidR="007924E7">
      <w:pPr>
        <w:jc w:val="center"/>
      </w:pPr>
    </w:p>
    <w:p w:rsidRDefault="007924E7" w:rsidP="007924E7" w:rsidR="007924E7">
      <w:pPr>
        <w:jc w:val="center"/>
      </w:pPr>
    </w:p>
    <w:p w:rsidRDefault="00AC242F" w:rsidP="00AC242F" w:rsidR="00AC242F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TOP TRADE PLUS društvo s ograničenom odgovornošću za trgovinu i usluge, skraćena tvrtka TOP TRADE PLUS d.o.o. </w:t>
      </w:r>
      <w:proofErr w:type="spellStart"/>
      <w:r>
        <w:t>Ludbreški</w:t>
      </w:r>
      <w:proofErr w:type="spellEnd"/>
      <w:r>
        <w:t xml:space="preserve"> Ivanec, </w:t>
      </w:r>
      <w:proofErr w:type="spellStart"/>
      <w:r>
        <w:t>Ludbreški</w:t>
      </w:r>
      <w:proofErr w:type="spellEnd"/>
      <w:r>
        <w:t xml:space="preserve"> Ivanec 33, MBS: 070102855, OIB: 39640610758, radi otvaranja stečajn</w:t>
      </w:r>
      <w:r>
        <w:t>og postupka nad dužnikom, dana 20</w:t>
      </w:r>
      <w:r>
        <w:t>. li</w:t>
      </w:r>
      <w:r>
        <w:t>stopada</w:t>
      </w:r>
      <w:r>
        <w:t xml:space="preserve"> 2016. godine </w:t>
      </w: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</w:p>
    <w:p w:rsidRDefault="007924E7" w:rsidP="007924E7" w:rsidR="007924E7">
      <w:pPr>
        <w:jc w:val="center"/>
      </w:pPr>
      <w:r>
        <w:t xml:space="preserve">r i j e š i o    j e </w:t>
      </w:r>
    </w:p>
    <w:p w:rsidRDefault="007924E7" w:rsidP="007924E7" w:rsidR="007924E7">
      <w:pPr>
        <w:jc w:val="center"/>
      </w:pPr>
    </w:p>
    <w:p w:rsidRDefault="007924E7" w:rsidP="007924E7" w:rsidR="007924E7"/>
    <w:p w:rsidRDefault="007924E7" w:rsidP="007924E7" w:rsidR="007924E7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AC242F">
        <w:t xml:space="preserve">TOP TRADE PLUS društvo s ograničenom odgovornošću za trgovinu i usluge, skraćena tvrtka TOP TRADE PLUS d.o.o. </w:t>
      </w:r>
      <w:proofErr w:type="spellStart"/>
      <w:r w:rsidR="00AC242F">
        <w:t>Ludbreški</w:t>
      </w:r>
      <w:proofErr w:type="spellEnd"/>
      <w:r w:rsidR="00AC242F">
        <w:t xml:space="preserve"> Ivanec, </w:t>
      </w:r>
      <w:proofErr w:type="spellStart"/>
      <w:r w:rsidR="00AC242F">
        <w:t>Ludbreški</w:t>
      </w:r>
      <w:proofErr w:type="spellEnd"/>
      <w:r w:rsidR="00AC242F">
        <w:t xml:space="preserve"> Ivanec 33, MBS: 070102855, OIB: 39640610758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7924E7" w:rsidP="007924E7" w:rsidR="007924E7">
      <w:pPr>
        <w:jc w:val="both"/>
      </w:pPr>
    </w:p>
    <w:p w:rsidRDefault="007924E7" w:rsidP="007924E7" w:rsidR="007924E7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7924E7" w:rsidP="007924E7" w:rsidR="007924E7">
      <w:pPr>
        <w:jc w:val="both"/>
      </w:pPr>
    </w:p>
    <w:p w:rsidRDefault="007924E7" w:rsidP="007924E7" w:rsidR="007924E7">
      <w:pPr>
        <w:jc w:val="center"/>
      </w:pPr>
      <w:r>
        <w:t>Obrazloženje</w:t>
      </w:r>
    </w:p>
    <w:p w:rsidRDefault="007924E7" w:rsidP="007924E7" w:rsidR="007924E7">
      <w:pPr>
        <w:jc w:val="center"/>
      </w:pPr>
    </w:p>
    <w:p w:rsidRDefault="007924E7" w:rsidP="007924E7" w:rsidR="007924E7">
      <w:pPr>
        <w:jc w:val="center"/>
      </w:pPr>
    </w:p>
    <w:p w:rsidRDefault="007924E7" w:rsidP="007924E7" w:rsidR="007924E7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</w:p>
    <w:p w:rsidRDefault="007924E7" w:rsidP="007924E7" w:rsidR="007924E7">
      <w:pPr>
        <w:jc w:val="center"/>
      </w:pPr>
      <w:r>
        <w:t>U Varaždinu, 20. listopada 2016. godine</w:t>
      </w:r>
    </w:p>
    <w:p w:rsidRDefault="007924E7" w:rsidP="007924E7" w:rsidR="007924E7">
      <w:pPr>
        <w:jc w:val="center"/>
      </w:pPr>
    </w:p>
    <w:p w:rsidRDefault="007924E7" w:rsidP="007924E7" w:rsidR="007924E7">
      <w:pPr>
        <w:jc w:val="center"/>
      </w:pPr>
    </w:p>
    <w:p w:rsidRDefault="007924E7" w:rsidP="007924E7" w:rsidR="007924E7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  <w:r>
        <w:t>UPUTA O PRAVNOM LIJEKU:</w:t>
      </w:r>
    </w:p>
    <w:p w:rsidRDefault="007924E7" w:rsidP="007924E7" w:rsidR="007924E7">
      <w:pPr>
        <w:jc w:val="both"/>
      </w:pPr>
      <w:r>
        <w:t xml:space="preserve">Protiv ovog rješenja posebna žalba nije dopuštena. </w:t>
      </w:r>
    </w:p>
    <w:p w:rsidRDefault="007924E7" w:rsidP="007924E7" w:rsidR="007924E7">
      <w:pPr>
        <w:jc w:val="both"/>
      </w:pPr>
    </w:p>
    <w:p w:rsidRDefault="007924E7" w:rsidP="007924E7" w:rsidR="007924E7">
      <w:pPr>
        <w:jc w:val="both"/>
      </w:pPr>
      <w:r>
        <w:t xml:space="preserve">DNA: 1. Direktor dužnika </w:t>
      </w:r>
      <w:r w:rsidR="003A74EC">
        <w:t xml:space="preserve">Gordana </w:t>
      </w:r>
      <w:proofErr w:type="spellStart"/>
      <w:r w:rsidR="003A74EC">
        <w:t>Topolko</w:t>
      </w:r>
      <w:proofErr w:type="spellEnd"/>
      <w:r w:rsidR="003A74EC">
        <w:t xml:space="preserve">, </w:t>
      </w:r>
      <w:proofErr w:type="spellStart"/>
      <w:r w:rsidR="003A74EC">
        <w:t>Apatovec</w:t>
      </w:r>
      <w:proofErr w:type="spellEnd"/>
      <w:r w:rsidR="003A74EC">
        <w:t xml:space="preserve">, </w:t>
      </w:r>
      <w:proofErr w:type="spellStart"/>
      <w:r w:rsidR="003A74EC">
        <w:t>Brežanci</w:t>
      </w:r>
      <w:proofErr w:type="spellEnd"/>
      <w:r w:rsidR="003A74EC">
        <w:t xml:space="preserve"> 21</w:t>
      </w:r>
    </w:p>
    <w:p w:rsidRDefault="007924E7" w:rsidP="007924E7" w:rsidR="007924E7">
      <w:pPr>
        <w:jc w:val="both"/>
      </w:pPr>
      <w:r>
        <w:t xml:space="preserve">           2. </w:t>
      </w:r>
      <w:r w:rsidR="003A74EC">
        <w:t>e</w:t>
      </w:r>
      <w:r>
        <w:t>-</w:t>
      </w:r>
      <w:r w:rsidR="003A74EC">
        <w:t>O</w:t>
      </w:r>
      <w:r>
        <w:t xml:space="preserve">glasna ploča ovog suda </w:t>
      </w:r>
    </w:p>
    <w:p w:rsidRDefault="00DA0242" w:rsidP="007924E7" w:rsidR="00DA0242" w:rsidRPr="007924E7"/>
    <w:sectPr w:rsidSect="0032366B" w:rsidR="00DA0242" w:rsidRPr="007924E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4E7" w:rsidR="008333A9">
    <w:pPr>
      <w:pStyle w:val="Zaglavlje"/>
    </w:pPr>
    <w:r>
      <w:rPr>
        <w:rStyle w:val="PozadinaSvijetloCrvena"/>
        <w:shd w:fill="auto" w:color="auto" w:val="clear"/>
      </w:rPr>
      <w:t>Poslovni broj: 3 St-495/16-9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4EC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0C5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2EC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4E7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42F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924E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924E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53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24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St-495/2016-9</izvorni_sadrzaj>
    <derivirana_varijabla naziv="DomainObject.Oznaka_1">St-495/2016-9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PLUS društvo s ograničenom odgovornošću za trgovinu i usluge</izvorni_sadrzaj>
    <derivirana_varijabla naziv="DomainObject.Predmet.ProtustrankaFormated_1">  TOP TRADE PLUS društvo s ograničenom odgovornošću za trgovinu i usluge</derivirana_varijabla>
  </DomainObject.Predmet.ProtustrankaFormated>
  <DomainObject.Predmet.ProtustrankaFormatedOIB>
    <izvorni_sadrzaj>  TOP TRADE PLUS društvo s ograničenom odgovornošću za trgovinu i usluge, OIB 39640610758</izvorni_sadrzaj>
    <derivirana_varijabla naziv="DomainObject.Predmet.ProtustrankaFormatedOIB_1">  TOP TRADE PLUS društvo s ograničenom odgovornošću za trgovinu i usluge, OIB 39640610758</derivirana_varijabla>
  </DomainObject.Predmet.ProtustrankaFormatedOIB>
  <DomainObject.Predmet.ProtustrankaFormatedWithAdress>
    <izvorni_sadrzaj> TOP TRADE PLUS društvo s ograničenom odgovornošću za trgovinu i usluge, Ludbreški Ivanac 33, 48312 Ludbreški Ivanac</izvorni_sadrzaj>
    <derivirana_varijabla naziv="DomainObject.Predmet.ProtustrankaFormatedWithAdress_1"> TOP TRADE PLUS društvo s ograničenom odgovornošću za trgovinu i usluge, Ludbreški Ivanac 33, 48312 Ludbreški Ivanac</derivirana_varijabla>
  </DomainObject.Predmet.ProtustrankaFormatedWithAdress>
  <DomainObject.Predmet.ProtustrankaFormatedWithAdressOIB>
    <izvorni_sadrzaj> TOP TRADE PLUS društvo s ograničenom odgovornošću za trgovinu i usluge, OIB 39640610758, Ludbreški Ivanac 33, 48312 Ludbreški Ivanac</izvorni_sadrzaj>
    <derivirana_varijabla naziv="DomainObject.Predmet.ProtustrankaFormatedWithAdressOIB_1"> TOP TRADE PLUS društvo s ograničenom odgovornošću za trgovinu i usluge, OIB 39640610758, Ludbreški Ivanac 33, 48312 Ludbreški Ivanac</derivirana_varijabla>
  </DomainObject.Predmet.ProtustrankaFormatedWithAdressOIB>
  <DomainObject.Predmet.ProtustrankaWithAdress>
    <izvorni_sadrzaj>TOP TRADE PLUS društvo s ograničenom odgovornošću za trgovinu i usluge Ludbreški Ivanac 33, 48312 Ludbreški Ivanac</izvorni_sadrzaj>
    <derivirana_varijabla naziv="DomainObject.Predmet.ProtustrankaWithAdress_1">TOP TRADE PLUS društvo s ograničenom odgovornošću za trgovinu i usluge Ludbreški Ivanac 33, 48312 Ludbreški Ivanac</derivirana_varijabla>
  </DomainObject.Predmet.ProtustrankaWithAdress>
  <DomainObject.Predmet.ProtustrankaWithAdressOIB>
    <izvorni_sadrzaj>TOP TRADE PLUS društvo s ograničenom odgovornošću za trgovinu i usluge, OIB 39640610758, Ludbreški Ivanac 33, 48312 Ludbreški Ivanac</izvorni_sadrzaj>
    <derivirana_varijabla naziv="DomainObject.Predmet.ProtustrankaWithAdressOIB_1">TOP TRADE PLUS društvo s ograničenom odgovornošću za trgovinu i usluge, OIB 39640610758, Ludbreški Ivanac 33, 48312 Ludbreški Ivanac</derivirana_varijabla>
  </DomainObject.Predmet.ProtustrankaWithAdressOIB>
  <DomainObject.Predmet.ProtustrankaNazivFormated>
    <izvorni_sadrzaj>TOP TRADE PLUS društvo s ograničenom odgovornošću za trgovinu i usluge</izvorni_sadrzaj>
    <derivirana_varijabla naziv="DomainObject.Predmet.ProtustrankaNazivFormated_1">TOP TRADE PLUS društvo s ograničenom odgovornošću za trgovinu i usluge</derivirana_varijabla>
  </DomainObject.Predmet.ProtustrankaNazivFormated>
  <DomainObject.Predmet.ProtustrankaNazivFormatedOIB>
    <izvorni_sadrzaj>TOP TRADE PLUS društvo s ograničenom odgovornošću za trgovinu i usluge, OIB 39640610758</izvorni_sadrzaj>
    <derivirana_varijabla naziv="DomainObject.Predmet.ProtustrankaNazivFormatedOIB_1">TOP TRADE PLUS društvo s ograničenom odgovornošću za trgovinu i usluge, OIB 39640610758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90161.80</izvorni_sadrzaj>
    <derivirana_varijabla naziv="DomainObject.Predmet.TrenutnaVrijednost_1">90161.80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 TRADE PLUS društvo s ograničenom odgovornošću za trgovinu i usluge</item>
    </izvorni_sadrzaj>
    <derivirana_varijabla naziv="DomainObject.Predmet.ProtuStrankaListFormated_1">
      <item>TOP TRADE PLUS društvo s ograničenom odgovornošću za trgovinu i usluge</item>
    </derivirana_varijabla>
  </DomainObject.Predmet.ProtuStrankaListFormated>
  <DomainObject.Predmet.ProtuStrankaListFormatedOIB>
    <izvorni_sadrzaj>
      <item>TOP TRADE PLUS društvo s ograničenom odgovornošću za trgovinu i usluge, OIB 39640610758</item>
    </izvorni_sadrzaj>
    <derivirana_varijabla naziv="DomainObject.Predmet.ProtuStrankaListFormatedOIB_1">
      <item>TOP TRADE PLUS društvo s ograničenom odgovornošću za trgovinu i usluge, OIB 39640610758</item>
    </derivirana_varijabla>
  </DomainObject.Predmet.ProtuStrankaListFormatedOIB>
  <DomainObject.Predmet.ProtuStrankaListFormatedWithAdress>
    <izvorni_sadrzaj>
      <item>TOP TRADE PLUS društvo s ograničenom odgovornošću za trgovinu i usluge, Ludbreški Ivanac 33, 48312 Ludbreški Ivanac</item>
    </izvorni_sadrzaj>
    <derivirana_varijabla naziv="DomainObject.Predmet.ProtuStrankaListFormatedWithAdress_1">
      <item>TOP TRADE PLUS društvo s ograničenom odgovornošću za trgovinu i usluge, Ludbreški Ivanac 33, 48312 Ludbreški Ivanac</item>
    </derivirana_varijabla>
  </DomainObject.Predmet.ProtuStrankaListFormatedWithAdress>
  <DomainObject.Predmet.ProtuStrankaListFormatedWithAdressOIB>
    <izvorni_sadrzaj>
      <item>TOP TRADE PLUS društvo s ograničenom odgovornošću za trgovinu i usluge, OIB 39640610758, Ludbreški Ivanac 33, 48312 Ludbreški Ivanac</item>
    </izvorni_sadrzaj>
    <derivirana_varijabla naziv="DomainObject.Predmet.ProtuStrankaListFormatedWithAdressOIB_1">
      <item>TOP TRADE PLUS društvo s ograničenom odgovornošću za trgovinu i usluge, OIB 39640610758, Ludbreški Ivanac 33, 48312 Ludbreški Ivanac</item>
    </derivirana_varijabla>
  </DomainObject.Predmet.ProtuStrankaListFormatedWithAdressOIB>
  <DomainObject.Predmet.ProtuStrankaListNazivFormated>
    <izvorni_sadrzaj>
      <item>TOP TRADE PLUS društvo s ograničenom odgovornošću za trgovinu i usluge</item>
    </izvorni_sadrzaj>
    <derivirana_varijabla naziv="DomainObject.Predmet.ProtuStrankaListNazivFormated_1">
      <item>TOP TRADE PLUS društvo s ograničenom odgovornošću za trgovinu i usluge</item>
    </derivirana_varijabla>
  </DomainObject.Predmet.ProtuStrankaListNazivFormated>
  <DomainObject.Predmet.ProtuStrankaListNazivFormatedOIB>
    <izvorni_sadrzaj>
      <item>TOP TRADE PLUS društvo s ograničenom odgovornošću za trgovinu i usluge, OIB 39640610758</item>
    </izvorni_sadrzaj>
    <derivirana_varijabla naziv="DomainObject.Predmet.ProtuStrankaListNazivFormatedOIB_1">
      <item>TOP TRADE PLUS društvo s ograničenom odgovornošću za trgovinu i usluge, OIB 39640610758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St-495/2016-9</izvorni_sadrzaj>
    <derivirana_varijabla naziv="DomainObject.PoslovniBrojDokumenta_1">St-495/2016-9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 TRADE PLUS društvo s ograničenom odgovornošću za trgovinu i usluge</izvorni_sadrzaj>
    <derivirana_varijabla naziv="DomainObject.Predmet.ProtustrankaIDrugi_1">TOP TRADE PLUS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TOP TRADE PLUS društvo s ograničenom odgovornošću za trgovinu i usluge, OIB 39640610758, Ludbreški Ivanac 33, 48312 Ludbreški Ivanac</izvorni_sadrzaj>
    <derivirana_varijabla naziv="DomainObject.Predmet.ProtustrankaIDrugiAdressOIB_1">TOP TRADE PLUS društvo s ograničenom odgovornošću za trgovinu i usluge, OIB 39640610758, Ludbreški Ivanac 33, 48312 Ludbreški Ivanac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 TRADE PLUS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TOP TRADE PLUS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TOP TRADE PLUS društvo s ograničenom odgovornošću za trgovinu i usluge, OIB 39640610758, Ludbreški Ivanac 33,48312 Ludbreški Ivanac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29496-7CEC-48BA-87AB-9B21F56DA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1827</properties:Characters>
  <properties:Lines>66</properties:Lines>
  <properties:Paragraphs>20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2016-10-20T12:27:00Z</cp:lastPrinted>
  <dcterms:modified xmlns:xsi="http://www.w3.org/2001/XMLSchema-instance" xsi:type="dcterms:W3CDTF">2016-10-20T12:27:00Z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St-495/2016-9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