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c989" w14:paraId="b64c98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E6BE6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St-5301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0AC1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E6BE6">
        <w:rPr>
          <w:rFonts w:hAnsi="Times New Roman" w:ascii="Times New Roman"/>
        </w:rPr>
        <w:t>KLIŠPED d.o.o., OIB:02060989314, Zagreb, Vodovodna 20A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7034C">
        <w:rPr>
          <w:rFonts w:hAnsi="Times New Roman" w:ascii="Times New Roman"/>
          <w:szCs w:val="24"/>
          <w:lang w:val="hr-HR"/>
        </w:rPr>
        <w:t>10</w:t>
      </w:r>
      <w:r w:rsidR="004B0CC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E6BE6">
        <w:rPr>
          <w:rFonts w:hAnsi="Times New Roman" w:ascii="Times New Roman"/>
        </w:rPr>
        <w:t>KLIŠPED d.o.o., OIB:02060989314, Zagreb, Vodovodna 20A</w:t>
      </w:r>
      <w:r w:rsidR="00EE69E5" w:rsidRPr="00B6390A">
        <w:rPr>
          <w:rFonts w:hAnsi="Times New Roman" w:ascii="Times New Roman"/>
          <w:szCs w:val="24"/>
        </w:rPr>
        <w:t xml:space="preserve">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7034C">
        <w:rPr>
          <w:rFonts w:hAnsi="Times New Roman" w:ascii="Times New Roman"/>
          <w:szCs w:val="24"/>
        </w:rPr>
        <w:t>10.03.2016.g.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87034C">
        <w:rPr>
          <w:rFonts w:hAnsi="Times New Roman" w:ascii="Times New Roman"/>
          <w:szCs w:val="24"/>
        </w:rPr>
        <w:t>12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87034C">
        <w:rPr>
          <w:rFonts w:hAnsi="Times New Roman" w:ascii="Times New Roman"/>
          <w:szCs w:val="24"/>
        </w:rPr>
        <w:t>26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87034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87034C">
        <w:rPr>
          <w:rFonts w:hAnsi="Times New Roman" w:ascii="Times New Roman"/>
          <w:szCs w:val="24"/>
        </w:rPr>
        <w:t>Petar Popović, OIB:89375564266, Maksimirska c.88, Zagreb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E6BE6">
        <w:rPr>
          <w:rFonts w:hAnsi="Times New Roman" w:ascii="Times New Roman"/>
        </w:rPr>
        <w:t>KLIŠPED d.o.o., OIB:02060989314, Zagreb, Vodovodna 20A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D26FFD" w:rsidP="00EE69E5" w:rsidR="00D26FF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7034C">
        <w:rPr>
          <w:rFonts w:hAnsi="Times New Roman" w:ascii="Times New Roman"/>
          <w:lang w:val="hr-HR"/>
        </w:rPr>
        <w:t>, 10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1DE" w:rsidP="00DB4528" w:rsidR="007F51DE">
      <w:r>
        <w:separator/>
      </w:r>
    </w:p>
  </w:endnote>
  <w:endnote w:id="0" w:type="continuationSeparator">
    <w:p w:rsidRDefault="007F51DE" w:rsidP="00DB4528" w:rsidR="007F5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1DE" w:rsidP="00DB4528" w:rsidR="007F51DE">
      <w:r>
        <w:separator/>
      </w:r>
    </w:p>
  </w:footnote>
  <w:footnote w:id="0" w:type="continuationSeparator">
    <w:p w:rsidRDefault="007F51DE" w:rsidP="00DB4528" w:rsidR="007F51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03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B0CCC"/>
    <w:rsid w:val="004F71E0"/>
    <w:rsid w:val="004F7DD6"/>
    <w:rsid w:val="00532B71"/>
    <w:rsid w:val="005724A1"/>
    <w:rsid w:val="005940E9"/>
    <w:rsid w:val="005E6BE6"/>
    <w:rsid w:val="006327C4"/>
    <w:rsid w:val="006356C5"/>
    <w:rsid w:val="00664C9F"/>
    <w:rsid w:val="006834D2"/>
    <w:rsid w:val="00730EAB"/>
    <w:rsid w:val="007A29F9"/>
    <w:rsid w:val="007C688B"/>
    <w:rsid w:val="007F4163"/>
    <w:rsid w:val="007F51DE"/>
    <w:rsid w:val="00840E3D"/>
    <w:rsid w:val="00867F16"/>
    <w:rsid w:val="0087034C"/>
    <w:rsid w:val="00870918"/>
    <w:rsid w:val="0088293F"/>
    <w:rsid w:val="008D0AC1"/>
    <w:rsid w:val="00997BA9"/>
    <w:rsid w:val="009F5765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22306"/>
    <w:rsid w:val="00C34BAA"/>
    <w:rsid w:val="00C57CAF"/>
    <w:rsid w:val="00CF2939"/>
    <w:rsid w:val="00D26FFD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55337"/>
    <w:rsid w:val="00F5540A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0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3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3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3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3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0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3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3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3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3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St-5301/2015</izvorni_sadrzaj>
    <derivirana_varijabla naziv="DomainObject.Predmet.OznakaBroj_1">St-5301/2015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KILIŠPED d.o.o. zastupanog po punomoćniku Zoja Puljak</izvorni_sadrzaj>
    <derivirana_varijabla naziv="DomainObject.Predmet.ProtustrankaFormated_1">  KILIŠPED d.o.o. zastupanog po punomoćniku Zoja Puljak</derivirana_varijabla>
  </DomainObject.Predmet.ProtustrankaFormated>
  <DomainObject.Predmet.ProtustrankaFormatedOIB>
    <izvorni_sadrzaj>  KILIŠPED d.o.o., OIB 02060989314 zastupanog po punomoćniku Zoja Puljak</izvorni_sadrzaj>
    <derivirana_varijabla naziv="DomainObject.Predmet.ProtustrankaFormatedOIB_1">  KILIŠPED d.o.o., OIB 02060989314 zastupanog po punomoćniku Zoja Puljak</derivirana_varijabla>
  </DomainObject.Predmet.ProtustrankaFormatedOIB>
  <DomainObject.Predmet.ProtustrankaFormatedWithAdress>
    <izvorni_sadrzaj> KILIŠPED d.o.o., Vodovodna 20/A, 10000 Zagreb zastupanog po punomoćniku Zoja Puljak</izvorni_sadrzaj>
    <derivirana_varijabla naziv="DomainObject.Predmet.ProtustrankaFormatedWithAdress_1"> KILIŠPED d.o.o., Vodovodna 20/A, 10000 Zagreb zastupanog po punomoćniku Zoja Puljak</derivirana_varijabla>
  </DomainObject.Predmet.ProtustrankaFormatedWithAdress>
  <DomainObject.Predmet.ProtustrankaFormatedWithAdressOIB>
    <izvorni_sadrzaj> KILIŠPED d.o.o., OIB 02060989314, Vodovodna 20/A, 10000 Zagreb zastupanog po punomoćniku Zoja Puljak</izvorni_sadrzaj>
    <derivirana_varijabla naziv="DomainObject.Predmet.ProtustrankaFormatedWithAdressOIB_1"> KILIŠPED d.o.o., OIB 02060989314, Vodovodna 20/A, 10000 Zagreb zastupanog po punomoćniku Zoja Puljak</derivirana_varijabla>
  </DomainObject.Predmet.ProtustrankaFormatedWithAdressOIB>
  <DomainObject.Predmet.ProtustrankaWithAdress>
    <izvorni_sadrzaj>KILIŠPED d.o.o. Vodovodna 20/A, 10000 Zagreb</izvorni_sadrzaj>
    <derivirana_varijabla naziv="DomainObject.Predmet.ProtustrankaWithAdress_1">KILIŠPED d.o.o. Vodovodna 20/A, 10000 Zagreb</derivirana_varijabla>
  </DomainObject.Predmet.ProtustrankaWithAdress>
  <DomainObject.Predmet.ProtustrankaWithAdressOIB>
    <izvorni_sadrzaj>KILIŠPED d.o.o., OIB 02060989314, Vodovodna 20/A, 10000 Zagreb</izvorni_sadrzaj>
    <derivirana_varijabla naziv="DomainObject.Predmet.ProtustrankaWithAdressOIB_1">KILIŠPED d.o.o., OIB 02060989314, Vodovodna 20/A, 10000 Zagreb</derivirana_varijabla>
  </DomainObject.Predmet.ProtustrankaWithAdressOIB>
  <DomainObject.Predmet.ProtustrankaNazivFormated>
    <izvorni_sadrzaj>KILIŠPED d.o.o.</izvorni_sadrzaj>
    <derivirana_varijabla naziv="DomainObject.Predmet.ProtustrankaNazivFormated_1">KILIŠPED d.o.o.</derivirana_varijabla>
  </DomainObject.Predmet.ProtustrankaNazivFormated>
  <DomainObject.Predmet.ProtustrankaNazivFormatedOIB>
    <izvorni_sadrzaj>KILIŠPED d.o.o., OIB 02060989314</izvorni_sadrzaj>
    <derivirana_varijabla naziv="DomainObject.Predmet.ProtustrankaNazivFormatedOIB_1">KILIŠPED d.o.o., OIB 02060989314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KILIŠPED d.o.o. zastupanog po punomoćniku Zoja Puljak</item>
    </izvorni_sadrzaj>
    <derivirana_varijabla naziv="DomainObject.Predmet.ProtuStrankaListFormated_1">
      <item>KILIŠPED d.o.o. zastupanog po punomoćniku Zoja Puljak</item>
    </derivirana_varijabla>
  </DomainObject.Predmet.ProtuStrankaListFormated>
  <DomainObject.Predmet.ProtuStrankaListFormatedOIB>
    <izvorni_sadrzaj>
      <item>KILIŠPED d.o.o., OIB 02060989314 zastupanog po punomoćniku Zoja Puljak</item>
    </izvorni_sadrzaj>
    <derivirana_varijabla naziv="DomainObject.Predmet.ProtuStrankaListFormatedOIB_1">
      <item>KILIŠPED d.o.o., OIB 02060989314 zastupanog po punomoćniku Zoja Puljak</item>
    </derivirana_varijabla>
  </DomainObject.Predmet.ProtuStrankaListFormatedOIB>
  <DomainObject.Predmet.ProtuStrankaListFormatedWithAdress>
    <izvorni_sadrzaj>
      <item>KILIŠPED d.o.o., Vodovodna 20/A, 10000 Zagreb zastupanog po punomoćniku Zoja Puljak</item>
    </izvorni_sadrzaj>
    <derivirana_varijabla naziv="DomainObject.Predmet.ProtuStrankaListFormatedWithAdress_1">
      <item>KILIŠPED d.o.o., Vodovodna 20/A, 10000 Zagreb zastupanog po punomoćniku Zoja Puljak</item>
    </derivirana_varijabla>
  </DomainObject.Predmet.ProtuStrankaListFormatedWithAdress>
  <DomainObject.Predmet.ProtuStrankaListFormatedWithAdressOIB>
    <izvorni_sadrzaj>
      <item>KILIŠPED d.o.o., OIB 02060989314, Vodovodna 20/A, 10000 Zagreb zastupanog po punomoćniku Zoja Puljak</item>
    </izvorni_sadrzaj>
    <derivirana_varijabla naziv="DomainObject.Predmet.ProtuStrankaListFormatedWithAdressOIB_1">
      <item>KILIŠPED d.o.o., OIB 02060989314, Vodovodna 20/A, 10000 Zagreb zastupanog po punomoćniku Zoja Puljak</item>
    </derivirana_varijabla>
  </DomainObject.Predmet.ProtuStrankaListFormatedWithAdressOIB>
  <DomainObject.Predmet.ProtuStrankaListNazivFormated>
    <izvorni_sadrzaj>
      <item>KILIŠPED d.o.o.</item>
    </izvorni_sadrzaj>
    <derivirana_varijabla naziv="DomainObject.Predmet.ProtuStrankaListNazivFormated_1">
      <item>KILIŠPED d.o.o.</item>
    </derivirana_varijabla>
  </DomainObject.Predmet.ProtuStrankaListNazivFormated>
  <DomainObject.Predmet.ProtuStrankaListNazivFormatedOIB>
    <izvorni_sadrzaj>
      <item>KILIŠPED d.o.o., OIB 02060989314</item>
    </izvorni_sadrzaj>
    <derivirana_varijabla naziv="DomainObject.Predmet.ProtuStrankaListNazivFormatedOIB_1">
      <item>KILIŠPED d.o.o., OIB 02060989314</item>
    </derivirana_varijabla>
  </DomainObject.Predmet.ProtuStrankaListNazivFormatedOIB>
  <DomainObject.Predmet.OstaliListFormated>
    <izvorni_sadrzaj>
      <item>Zoja Puljak punomoćnik sudionika u postupku KILIŠPED d.o.o.</item>
    </izvorni_sadrzaj>
    <derivirana_varijabla naziv="DomainObject.Predmet.OstaliListFormated_1">
      <item>Zoja Puljak punomoćnik sudionika u postupku KILIŠPED d.o.o.</item>
    </derivirana_varijabla>
  </DomainObject.Predmet.OstaliListFormated>
  <DomainObject.Predmet.OstaliListFormatedOIB>
    <izvorni_sadrzaj>
      <item>Zoja Puljak, OIB 59531704445 punomoćnik sudionika u postupku KILIŠPED d.o.o.</item>
    </izvorni_sadrzaj>
    <derivirana_varijabla naziv="DomainObject.Predmet.OstaliListFormatedOIB_1">
      <item>Zoja Puljak, OIB 59531704445 punomoćnik sudionika u postupku KILIŠPED d.o.o.</item>
    </derivirana_varijabla>
  </DomainObject.Predmet.OstaliListFormatedOIB>
  <DomainObject.Predmet.OstaliListFormatedWithAdress>
    <izvorni_sadrzaj>
      <item>Zoja Puljak, Palinovečka ulica 25, 10000 Zagreb punomoćnik sudionika u postupku KILIŠPED d.o.o.</item>
    </izvorni_sadrzaj>
    <derivirana_varijabla naziv="DomainObject.Predmet.OstaliListFormatedWithAdress_1">
      <item>Zoja Puljak, Palinovečka ulica 25, 10000 Zagreb punomoćnik sudionika u postupku KILIŠPED d.o.o.</item>
    </derivirana_varijabla>
  </DomainObject.Predmet.OstaliListFormatedWithAdress>
  <DomainObject.Predmet.OstaliListFormatedWithAdressOIB>
    <izvorni_sadrzaj>
      <item>Zoja Puljak, OIB 59531704445, Palinovečka ulica 25, 10000 Zagreb punomoćnik sudionika u postupku KILIŠPED d.o.o.</item>
    </izvorni_sadrzaj>
    <derivirana_varijabla naziv="DomainObject.Predmet.OstaliListFormatedWithAdressOIB_1">
      <item>Zoja Puljak, OIB 59531704445, Palinovečka ulica 25, 10000 Zagreb punomoćnik sudionika u postupku KILIŠPED d.o.o.</item>
    </derivirana_varijabla>
  </DomainObject.Predmet.OstaliListFormatedWithAdressOIB>
  <DomainObject.Predmet.OstaliListNazivFormated>
    <izvorni_sadrzaj>
      <item>Zoja Puljak</item>
    </izvorni_sadrzaj>
    <derivirana_varijabla naziv="DomainObject.Predmet.OstaliListNazivFormated_1">
      <item>Zoja Puljak</item>
    </derivirana_varijabla>
  </DomainObject.Predmet.OstaliListNazivFormated>
  <DomainObject.Predmet.OstaliListNazivFormatedOIB>
    <izvorni_sadrzaj>
      <item>Zoja Puljak, OIB 59531704445</item>
    </izvorni_sadrzaj>
    <derivirana_varijabla naziv="DomainObject.Predmet.OstaliListNazivFormatedOIB_1">
      <item>Zoja Puljak, OIB 59531704445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KILIŠPED d.o.o.</izvorni_sadrzaj>
    <derivirana_varijabla naziv="DomainObject.Predmet.ProtustrankaIDrugi_1">KILIŠPED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KILIŠPED d.o.o., OIB 02060989314, Vodovodna 20/A, 10000 Zagreb</izvorni_sadrzaj>
    <derivirana_varijabla naziv="DomainObject.Predmet.ProtustrankaIDrugiAdressOIB_1">KILIŠPED d.o.o., OIB 02060989314, Vodovodna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KILIŠPED d.o.o.</item>
      <item>FINA Regionalni centar Zagreb</item>
      <item>Zoja Puljak</item>
    </izvorni_sadrzaj>
    <derivirana_varijabla naziv="DomainObject.Predmet.SudioniciListNaziv_1">
      <item>KILIŠPED d.o.o.</item>
      <item>FINA Regionalni centar Zagreb</item>
      <item>Zoja Puljak</item>
    </derivirana_varijabla>
  </DomainObject.Predmet.SudioniciListNaziv>
  <DomainObject.Predmet.SudioniciListAdressOIB>
    <izvorni_sadrzaj>
      <item>KILIŠPED d.o.o., OIB 02060989314, Vodovodna 20/A,10000 Zagreb</item>
      <item>FINA Regionalni centar Zagreb, OIB 85821130368, Trg svibanjskih žrtava 1995. Br. 1,10000 Zagreb</item>
      <item>Zoja Puljak, OIB 59531704445, Palinovečka ulica 25,10000 Zagreb</item>
    </izvorni_sadrzaj>
    <derivirana_varijabla naziv="DomainObject.Predmet.SudioniciListAdressOIB_1">
      <item>KILIŠPED d.o.o., OIB 02060989314, Vodovodna 20/A,10000 Zagreb</item>
      <item>FINA Regionalni centar Zagreb, OIB 85821130368, Trg svibanjskih žrtava 1995. Br. 1,10000 Zagreb</item>
      <item>Zoja Puljak, OIB 59531704445, Palinovečka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02060989314</item>
      <item>, OIB 85821130368</item>
      <item>, OIB 59531704445</item>
    </izvorni_sadrzaj>
    <derivirana_varijabla naziv="DomainObject.Predmet.SudioniciListNazivOIB_1">
      <item>, OIB 02060989314</item>
      <item>, OIB 85821130368</item>
      <item>, OIB 59531704445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2205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2016-03-08T12:45:00Z</dcterms:created>
  <dc:creator>Sudsko vijeæe</dc:creator>
  <cp:lastModifiedBy>Marina Gojić</cp:lastModifiedBy>
  <cp:lastPrinted>2016-03-10T11:27:00Z</cp:lastPrinted>
  <dcterms:modified xmlns:xsi="http://www.w3.org/2001/XMLSchema-instance" xsi:type="dcterms:W3CDTF">2016-03-10T11:27:00Z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