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5e1b" w14:paraId="0215e1b" w:rsidRDefault="009C0B3F" w:rsidP="009C0B3F" w:rsidR="009C0B3F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0B3F" w:rsidP="009C0B3F" w:rsidR="009C0B3F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9C0B3F" w:rsidP="009C0B3F" w:rsidR="009C0B3F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9C0B3F" w:rsidP="009C0B3F" w:rsidR="009C0B3F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9C0B3F" w:rsidP="009C0B3F" w:rsidR="009C0B3F">
      <w:pPr>
        <w:spacing w:after="0"/>
        <w:rPr>
          <w:rFonts w:eastAsia="Calibri"/>
        </w:rPr>
      </w:pPr>
    </w:p>
    <w:p w:rsidRDefault="009C0B3F" w:rsidP="009C0B3F" w:rsidR="009C0B3F">
      <w:pPr>
        <w:spacing w:after="0"/>
        <w:rPr>
          <w:rFonts w:eastAsia="Times New Roman"/>
          <w:lang w:eastAsia="hr-HR"/>
        </w:rPr>
      </w:pPr>
    </w:p>
    <w:p w:rsidRDefault="009C0B3F" w:rsidP="009C0B3F" w:rsidR="009C0B3F">
      <w:pPr>
        <w:spacing w:after="0"/>
        <w:jc w:val="center"/>
      </w:pPr>
      <w:r>
        <w:t>U  I M E  R E P U B L I K E  H R V A T S K E</w:t>
      </w:r>
    </w:p>
    <w:p w:rsidRDefault="009C0B3F" w:rsidP="009C0B3F" w:rsidR="009C0B3F">
      <w:pPr>
        <w:spacing w:after="0"/>
      </w:pPr>
    </w:p>
    <w:p w:rsidRDefault="009C0B3F" w:rsidP="009C0B3F" w:rsidR="009C0B3F">
      <w:pPr>
        <w:spacing w:after="0"/>
        <w:jc w:val="center"/>
      </w:pPr>
      <w:r>
        <w:t>R J E Š E NJ E</w:t>
      </w:r>
    </w:p>
    <w:p w:rsidRDefault="009C0B3F" w:rsidP="009C0B3F" w:rsidR="009C0B3F">
      <w:pPr>
        <w:spacing w:after="0"/>
      </w:pPr>
    </w:p>
    <w:p w:rsidRDefault="009C0B3F" w:rsidP="009C0B3F" w:rsidR="009C0B3F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KRCO d.o.o., Prelog, Matije Gupca 59, OIB: 46089566171, dana 4. veljače 2016. </w:t>
      </w:r>
    </w:p>
    <w:p w:rsidRDefault="009C0B3F" w:rsidP="009C0B3F" w:rsidR="009C0B3F">
      <w:pPr>
        <w:spacing w:after="0"/>
        <w:jc w:val="both"/>
      </w:pPr>
    </w:p>
    <w:p w:rsidRDefault="009C0B3F" w:rsidP="009C0B3F" w:rsidR="009C0B3F">
      <w:pPr>
        <w:spacing w:after="0"/>
        <w:jc w:val="center"/>
      </w:pPr>
      <w:r>
        <w:t>r i j e š i o  j e</w:t>
      </w:r>
    </w:p>
    <w:p w:rsidRDefault="009C0B3F" w:rsidP="009C0B3F" w:rsidR="009C0B3F">
      <w:pPr>
        <w:spacing w:after="0"/>
      </w:pPr>
    </w:p>
    <w:p w:rsidRDefault="009C0B3F" w:rsidP="009C0B3F" w:rsidR="009C0B3F">
      <w:pPr>
        <w:spacing w:after="0"/>
        <w:ind w:firstLine="708"/>
        <w:jc w:val="both"/>
      </w:pPr>
      <w:r>
        <w:t>I/ Otvara se stečajni postupak nad stečajnim dužnikom KRCO d.o.o., Prelog, Matije Gupca 59, OIB: 46089566171, s danom 4. veljače 2016. u 15,00 sati.</w:t>
      </w:r>
    </w:p>
    <w:p w:rsidRDefault="009C0B3F" w:rsidP="009C0B3F" w:rsidR="009C0B3F">
      <w:pPr>
        <w:spacing w:after="0"/>
        <w:jc w:val="both"/>
      </w:pPr>
    </w:p>
    <w:p w:rsidRDefault="009C0B3F" w:rsidP="009C0B3F" w:rsidR="009C0B3F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KRCO d.o.o., Prelog, Matije Gupca 59, OIB: 46089566171.</w:t>
      </w:r>
    </w:p>
    <w:p w:rsidRDefault="009C0B3F" w:rsidP="009C0B3F" w:rsidR="009C0B3F">
      <w:pPr>
        <w:spacing w:after="0"/>
        <w:jc w:val="both"/>
      </w:pPr>
    </w:p>
    <w:p w:rsidRDefault="009C0B3F" w:rsidP="009C0B3F" w:rsidR="009C0B3F">
      <w:pPr>
        <w:spacing w:after="0"/>
        <w:ind w:firstLine="708"/>
        <w:jc w:val="both"/>
      </w:pPr>
      <w:r>
        <w:t>III/ Za stečajnog upravitelja imenuje se Jugoslav Puran, Bjelovar, Josipa Jelačića 12, OIB: 70582689973.</w:t>
      </w:r>
    </w:p>
    <w:p w:rsidRDefault="009C0B3F" w:rsidP="009C0B3F" w:rsidR="009C0B3F">
      <w:pPr>
        <w:spacing w:after="0"/>
        <w:jc w:val="both"/>
        <w:rPr>
          <w:color w:val="FF0000"/>
        </w:rPr>
      </w:pPr>
    </w:p>
    <w:p w:rsidRDefault="009C0B3F" w:rsidP="009C0B3F" w:rsidR="009C0B3F">
      <w:pPr>
        <w:spacing w:after="0"/>
        <w:ind w:firstLine="708"/>
        <w:jc w:val="both"/>
      </w:pPr>
      <w:r>
        <w:t>IV/ Ovo rješenje objavit će se na e-oglasnoj ploči suda.</w:t>
      </w:r>
    </w:p>
    <w:p w:rsidRDefault="009C0B3F" w:rsidP="009C0B3F" w:rsidR="009C0B3F">
      <w:pPr>
        <w:spacing w:after="0"/>
        <w:jc w:val="both"/>
      </w:pPr>
    </w:p>
    <w:p w:rsidRDefault="009C0B3F" w:rsidP="009C0B3F" w:rsidR="009C0B3F">
      <w:pPr>
        <w:spacing w:after="0"/>
        <w:ind w:firstLine="708"/>
        <w:jc w:val="both"/>
      </w:pPr>
      <w:r>
        <w:t>V/ Po pravomoćnosti ovoga rješenja stečajni dužnik KRCO d.o.o., Prelog, Matije Gupca 59, OIB: 46089566171, biti će brisan iz sudskog registra.</w:t>
      </w:r>
    </w:p>
    <w:p w:rsidRDefault="009C0B3F" w:rsidP="009C0B3F" w:rsidR="009C0B3F">
      <w:pPr>
        <w:spacing w:after="0"/>
      </w:pPr>
    </w:p>
    <w:p w:rsidRDefault="009C0B3F" w:rsidP="009C0B3F" w:rsidR="009C0B3F">
      <w:pPr>
        <w:spacing w:after="0"/>
      </w:pPr>
    </w:p>
    <w:p w:rsidRDefault="009C0B3F" w:rsidP="009C0B3F" w:rsidR="009C0B3F">
      <w:pPr>
        <w:spacing w:after="0"/>
        <w:jc w:val="center"/>
      </w:pPr>
      <w:r>
        <w:t>Obrazloženje</w:t>
      </w:r>
    </w:p>
    <w:p w:rsidRDefault="009C0B3F" w:rsidP="009C0B3F" w:rsidR="009C0B3F">
      <w:pPr>
        <w:spacing w:after="0"/>
      </w:pPr>
    </w:p>
    <w:p w:rsidRDefault="009C0B3F" w:rsidP="009C0B3F" w:rsidR="009C0B3F">
      <w:pPr>
        <w:spacing w:after="0"/>
        <w:jc w:val="both"/>
      </w:pPr>
      <w:r>
        <w:tab/>
        <w:t xml:space="preserve">Predlagatelj je dana 27.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9C0B3F" w:rsidP="009C0B3F" w:rsidR="009C0B3F">
      <w:pPr>
        <w:spacing w:after="0"/>
      </w:pPr>
    </w:p>
    <w:p w:rsidRDefault="009C0B3F" w:rsidP="009C0B3F" w:rsidR="009C0B3F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C0B3F" w:rsidP="009C0B3F" w:rsidR="009C0B3F">
      <w:pPr>
        <w:spacing w:after="0"/>
      </w:pPr>
    </w:p>
    <w:p w:rsidRDefault="009C0B3F" w:rsidP="009C0B3F" w:rsidR="009C0B3F">
      <w:pPr>
        <w:spacing w:after="0"/>
      </w:pPr>
    </w:p>
    <w:p w:rsidRDefault="009C0B3F" w:rsidP="009C0B3F" w:rsidR="009C0B3F">
      <w:pPr>
        <w:spacing w:after="0"/>
        <w:jc w:val="center"/>
      </w:pPr>
      <w:r>
        <w:t>U Varaždinu, 4. veljače 2016.</w:t>
      </w:r>
    </w:p>
    <w:p w:rsidRDefault="009C0B3F" w:rsidP="009C0B3F" w:rsidR="009C0B3F">
      <w:pPr>
        <w:spacing w:after="0"/>
        <w:jc w:val="center"/>
      </w:pPr>
    </w:p>
    <w:p w:rsidRDefault="009C0B3F" w:rsidP="009C0B3F" w:rsidR="009C0B3F">
      <w:pPr>
        <w:spacing w:after="0"/>
        <w:jc w:val="center"/>
      </w:pPr>
    </w:p>
    <w:p w:rsidRDefault="009C0B3F" w:rsidP="009C0B3F" w:rsidR="009C0B3F">
      <w:pPr>
        <w:spacing w:after="0"/>
        <w:ind w:left="4956"/>
        <w:jc w:val="center"/>
      </w:pPr>
      <w:r>
        <w:t>Sutkinja</w:t>
      </w:r>
    </w:p>
    <w:p w:rsidRDefault="009C0B3F" w:rsidP="009C0B3F" w:rsidR="009C0B3F">
      <w:pPr>
        <w:spacing w:after="0"/>
        <w:ind w:left="4956"/>
        <w:jc w:val="center"/>
      </w:pPr>
    </w:p>
    <w:p w:rsidRDefault="009C0B3F" w:rsidP="009C0B3F" w:rsidR="009C0B3F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9C0B3F" w:rsidP="009C0B3F" w:rsidR="009C0B3F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C0B3F" w:rsidP="009C0B3F" w:rsidR="009C0B3F">
      <w:pPr>
        <w:spacing w:after="0"/>
      </w:pPr>
      <w:r>
        <w:t xml:space="preserve">                                               </w:t>
      </w:r>
    </w:p>
    <w:p w:rsidRDefault="009C0B3F" w:rsidP="009C0B3F" w:rsidR="009C0B3F">
      <w:pPr>
        <w:spacing w:after="0"/>
      </w:pPr>
      <w:r>
        <w:tab/>
        <w:t xml:space="preserve">UPUTA O PRAVNOM LIJEKU: </w:t>
      </w:r>
    </w:p>
    <w:p w:rsidRDefault="009C0B3F" w:rsidP="009C0B3F" w:rsidR="009C0B3F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9C0B3F" w:rsidP="009C0B3F" w:rsidR="009C0B3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C0B3F" w:rsidP="009C0B3F" w:rsidR="009C0B3F">
      <w:pPr>
        <w:spacing w:after="0"/>
      </w:pPr>
    </w:p>
    <w:p w:rsidRDefault="009C0B3F" w:rsidP="009C0B3F" w:rsidR="009C0B3F">
      <w:pPr>
        <w:spacing w:after="0"/>
      </w:pPr>
    </w:p>
    <w:p w:rsidRDefault="009C0B3F" w:rsidP="009C0B3F" w:rsidR="009C0B3F">
      <w:pPr>
        <w:spacing w:after="0"/>
      </w:pPr>
      <w:r>
        <w:t>DNA:</w:t>
      </w:r>
    </w:p>
    <w:p w:rsidRDefault="009C0B3F" w:rsidP="009C0B3F" w:rsidR="009C0B3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C0B3F" w:rsidP="009C0B3F" w:rsidR="009C0B3F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C0B3F" w:rsidP="009C0B3F" w:rsidR="009C0B3F">
      <w:pPr>
        <w:numPr>
          <w:ilvl w:val="0"/>
          <w:numId w:val="47"/>
        </w:numPr>
        <w:spacing w:after="0"/>
        <w:jc w:val="both"/>
      </w:pPr>
      <w:r>
        <w:t>Dužnik KRCO d.o.o., Prelog, Matije Gupca 59</w:t>
      </w:r>
    </w:p>
    <w:p w:rsidRDefault="009C0B3F" w:rsidP="009C0B3F" w:rsidR="009C0B3F">
      <w:pPr>
        <w:numPr>
          <w:ilvl w:val="0"/>
          <w:numId w:val="47"/>
        </w:numPr>
        <w:spacing w:after="0"/>
      </w:pPr>
      <w:r>
        <w:t xml:space="preserve">Direktor dužnika Mladen </w:t>
      </w:r>
      <w:proofErr w:type="spellStart"/>
      <w:r>
        <w:t>Kalšan</w:t>
      </w:r>
      <w:proofErr w:type="spellEnd"/>
      <w:r>
        <w:t>, Prelog, Matije Gupca 59</w:t>
      </w:r>
    </w:p>
    <w:p w:rsidRDefault="009C0B3F" w:rsidP="009C0B3F" w:rsidR="009C0B3F">
      <w:pPr>
        <w:numPr>
          <w:ilvl w:val="0"/>
          <w:numId w:val="47"/>
        </w:numPr>
        <w:spacing w:after="0"/>
      </w:pPr>
      <w:r>
        <w:t>Sudski registar ovog suda</w:t>
      </w:r>
    </w:p>
    <w:p w:rsidRDefault="009C0B3F" w:rsidP="009C0B3F" w:rsidR="009C0B3F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9C0B3F" w:rsidP="009C0B3F" w:rsidR="009C0B3F">
      <w:pPr>
        <w:numPr>
          <w:ilvl w:val="0"/>
          <w:numId w:val="47"/>
        </w:numPr>
        <w:spacing w:after="0"/>
      </w:pPr>
      <w:r>
        <w:t>Stečajni upravitelj Jugoslav Puran, Bjelovar, Josipa Jelačića 12</w:t>
      </w:r>
    </w:p>
    <w:p w:rsidRDefault="009C0B3F" w:rsidP="009C0B3F" w:rsidR="009C0B3F">
      <w:pPr>
        <w:numPr>
          <w:ilvl w:val="0"/>
          <w:numId w:val="47"/>
        </w:numPr>
        <w:spacing w:after="0"/>
      </w:pPr>
      <w:r>
        <w:t>E-oglasna ploča suda</w:t>
      </w:r>
    </w:p>
    <w:p w:rsidRDefault="009C0B3F" w:rsidP="009C0B3F" w:rsidR="009C0B3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9C0B3F" w:rsidP="009C0B3F" w:rsidR="009C0B3F"/>
    <w:p w:rsidRDefault="00AE649C" w:rsidP="009C0B3F" w:rsidR="00AE649C" w:rsidRPr="00B76F3C">
      <w:pPr>
        <w:pStyle w:val="Naslov3"/>
        <w:numPr>
          <w:ilvl w:val="0"/>
          <w:numId w:val="0"/>
        </w:numPr>
      </w:pPr>
    </w:p>
    <w:p w:rsidRDefault="009C0B3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9C0B3F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B3F" w:rsidP="009C0B3F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St-927/15-5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B3F" w:rsidR="009C0B3F">
    <w:pPr>
      <w:pStyle w:val="Zaglavlje"/>
    </w:pPr>
    <w:r>
      <w:t>Poslovni broj: 2 St-927/15-5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B3F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10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St-927/2015-5</izvorni_sadrzaj>
    <derivirana_varijabla naziv="DomainObject.Oznaka_1">St-927/2015-5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KRCO društvo s ograničenom odgovornošću za trgovinu, proizvodnju i usluge</izvorni_sadrzaj>
    <derivirana_varijabla naziv="DomainObject.Predmet.ProtustrankaFormated_1">  KRCO društvo s ograničenom odgovornošću za trgovinu, proizvodnju i usluge</derivirana_varijabla>
  </DomainObject.Predmet.ProtustrankaFormated>
  <DomainObject.Predmet.ProtustrankaFormatedOIB>
    <izvorni_sadrzaj>  KRCO društvo s ograničenom odgovornošću za trgovinu, proizvodnju i usluge, OIB 46089566171</izvorni_sadrzaj>
    <derivirana_varijabla naziv="DomainObject.Predmet.ProtustrankaFormatedOIB_1">  KRCO društvo s ograničenom odgovornošću za trgovinu, proizvodnju i usluge, OIB 46089566171</derivirana_varijabla>
  </DomainObject.Predmet.ProtustrankaFormatedOIB>
  <DomainObject.Predmet.ProtustrankaFormatedWithAdress>
    <izvorni_sadrzaj> KRCO društvo s ograničenom odgovornošću za trgovinu, proizvodnju i usluge, Matije Gupca 59, 40323 Prelog</izvorni_sadrzaj>
    <derivirana_varijabla naziv="DomainObject.Predmet.ProtustrankaFormatedWithAdress_1"> KRCO društvo s ograničenom odgovornošću za trgovinu, proizvodnju i usluge, Matije Gupca 59, 40323 Prelog</derivirana_varijabla>
  </DomainObject.Predmet.ProtustrankaFormatedWithAdress>
  <DomainObject.Predmet.ProtustrankaFormatedWithAdressOIB>
    <izvorni_sadrzaj> KRCO društvo s ograničenom odgovornošću za trgovinu, proizvodnju i usluge, OIB 46089566171, Matije Gupca 59, 40323 Prelog</izvorni_sadrzaj>
    <derivirana_varijabla naziv="DomainObject.Predmet.ProtustrankaFormatedWithAdressOIB_1"> KRCO društvo s ograničenom odgovornošću za trgovinu, proizvodnju i usluge, OIB 46089566171, Matije Gupca 59, 40323 Prelog</derivirana_varijabla>
  </DomainObject.Predmet.ProtustrankaFormatedWithAdressOIB>
  <DomainObject.Predmet.ProtustrankaWithAdress>
    <izvorni_sadrzaj>KRCO društvo s ograničenom odgovornošću za trgovinu, proizvodnju i usluge Matije Gupca 59, 40323 Prelog</izvorni_sadrzaj>
    <derivirana_varijabla naziv="DomainObject.Predmet.ProtustrankaWithAdress_1">KRCO društvo s ograničenom odgovornošću za trgovinu, proizvodnju i usluge Matije Gupca 59, 40323 Prelog</derivirana_varijabla>
  </DomainObject.Predmet.ProtustrankaWithAdress>
  <DomainObject.Predmet.ProtustrankaWithAdressOIB>
    <izvorni_sadrzaj>KRCO društvo s ograničenom odgovornošću za trgovinu, proizvodnju i usluge, OIB 46089566171, Matije Gupca 59, 40323 Prelog</izvorni_sadrzaj>
    <derivirana_varijabla naziv="DomainObject.Predmet.ProtustrankaWithAdressOIB_1">KRCO društvo s ograničenom odgovornošću za trgovinu, proizvodnju i usluge, OIB 46089566171, Matije Gupca 59, 40323 Prelog</derivirana_varijabla>
  </DomainObject.Predmet.ProtustrankaWithAdressOIB>
  <DomainObject.Predmet.ProtustrankaNazivFormated>
    <izvorni_sadrzaj>KRCO društvo s ograničenom odgovornošću za trgovinu, proizvodnju i usluge</izvorni_sadrzaj>
    <derivirana_varijabla naziv="DomainObject.Predmet.ProtustrankaNazivFormated_1">KRCO društvo s ograničenom odgovornošću za trgovinu, proizvodnju i usluge</derivirana_varijabla>
  </DomainObject.Predmet.ProtustrankaNazivFormated>
  <DomainObject.Predmet.ProtustrankaNazivFormatedOIB>
    <izvorni_sadrzaj>KRCO društvo s ograničenom odgovornošću za trgovinu, proizvodnju i usluge, OIB 46089566171</izvorni_sadrzaj>
    <derivirana_varijabla naziv="DomainObject.Predmet.ProtustrankaNazivFormatedOIB_1">KRCO društvo s ograničenom odgovornošću za trgovinu, proizvodnju i usluge, OIB 46089566171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KRCO društvo s ograničenom odgovornošću za trgovinu, proizvodnju i usluge</item>
    </izvorni_sadrzaj>
    <derivirana_varijabla naziv="DomainObject.Predmet.ProtuStrankaListFormated_1">
      <item>KRCO društvo s ograničenom odgovornošću za trgovinu, proizvodnju i usluge</item>
    </derivirana_varijabla>
  </DomainObject.Predmet.ProtuStrankaListFormated>
  <DomainObject.Predmet.ProtuStrankaListFormatedOIB>
    <izvorni_sadrzaj>
      <item>KRCO društvo s ograničenom odgovornošću za trgovinu, proizvodnju i usluge, OIB 46089566171</item>
    </izvorni_sadrzaj>
    <derivirana_varijabla naziv="DomainObject.Predmet.ProtuStrankaListFormatedOIB_1">
      <item>KRCO društvo s ograničenom odgovornošću za trgovinu, proizvodnju i usluge, OIB 46089566171</item>
    </derivirana_varijabla>
  </DomainObject.Predmet.ProtuStrankaListFormatedOIB>
  <DomainObject.Predmet.ProtuStrankaListFormatedWithAdress>
    <izvorni_sadrzaj>
      <item>KRCO društvo s ograničenom odgovornošću za trgovinu, proizvodnju i usluge, Matije Gupca 59, 40323 Prelog</item>
    </izvorni_sadrzaj>
    <derivirana_varijabla naziv="DomainObject.Predmet.ProtuStrankaListFormatedWithAdress_1">
      <item>KRCO društvo s ograničenom odgovornošću za trgovinu, proizvodnju i usluge, Matije Gupca 59, 40323 Prelog</item>
    </derivirana_varijabla>
  </DomainObject.Predmet.ProtuStrankaListFormatedWithAdress>
  <DomainObject.Predmet.ProtuStrankaListFormatedWithAdressOIB>
    <izvorni_sadrzaj>
      <item>KRCO društvo s ograničenom odgovornošću za trgovinu, proizvodnju i usluge, OIB 46089566171, Matije Gupca 59, 40323 Prelog</item>
    </izvorni_sadrzaj>
    <derivirana_varijabla naziv="DomainObject.Predmet.ProtuStrankaListFormatedWithAdressOIB_1">
      <item>KRCO društvo s ograničenom odgovornošću za trgovinu, proizvodnju i usluge, OIB 46089566171, Matije Gupca 59, 40323 Prelog</item>
    </derivirana_varijabla>
  </DomainObject.Predmet.ProtuStrankaListFormatedWithAdressOIB>
  <DomainObject.Predmet.ProtuStrankaListNazivFormated>
    <izvorni_sadrzaj>
      <item>KRCO društvo s ograničenom odgovornošću za trgovinu, proizvodnju i usluge</item>
    </izvorni_sadrzaj>
    <derivirana_varijabla naziv="DomainObject.Predmet.ProtuStrankaListNazivFormated_1">
      <item>KRCO društvo s ograničenom odgovornošću za trgovinu, proizvodnju i usluge</item>
    </derivirana_varijabla>
  </DomainObject.Predmet.ProtuStrankaListNazivFormated>
  <DomainObject.Predmet.ProtuStrankaListNazivFormatedOIB>
    <izvorni_sadrzaj>
      <item>KRCO društvo s ograničenom odgovornošću za trgovinu, proizvodnju i usluge, OIB 46089566171</item>
    </izvorni_sadrzaj>
    <derivirana_varijabla naziv="DomainObject.Predmet.ProtuStrankaListNazivFormatedOIB_1">
      <item>KRCO društvo s ograničenom odgovornošću za trgovinu, proizvodnju i usluge, OIB 46089566171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St-927/2015-5</izvorni_sadrzaj>
    <derivirana_varijabla naziv="DomainObject.PoslovniBrojDokumenta_1">St-927/2015-5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KRCO društvo s ograničenom odgovornošću za trgovinu, proizvodnju i usluge</izvorni_sadrzaj>
    <derivirana_varijabla naziv="DomainObject.Predmet.ProtustrankaIDrugi_1">KRCO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KRCO društvo s ograničenom odgovornošću za trgovinu, proizvodnju i usluge, OIB 46089566171, Matije Gupca 59, 40323 Prelog</izvorni_sadrzaj>
    <derivirana_varijabla naziv="DomainObject.Predmet.ProtustrankaIDrugiAdressOIB_1">KRCO društvo s ograničenom odgovornošću za trgovinu, proizvodnju i usluge, OIB 46089566171, Matije Gupca 59,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KRCO društvo s ograničenom odgovornošću za trgovinu,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KRCO društvo s ograničenom odgovornošću za trgovinu,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KRCO društvo s ograničenom odgovornošću za trgovinu, proizvodnju i usluge, OIB 46089566171, Matije Gupca 59,40323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KRCO društvo s ograničenom odgovornošću za trgovinu, proizvodnju i usluge, OIB 46089566171, Matije Gupca 59,40323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D6714-C620-49A5-8FD1-F75D898B6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2775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2016-02-03T13:09:00Z</cp:lastPrinted>
  <dcterms:modified xmlns:xsi="http://www.w3.org/2001/XMLSchema-instance" xsi:type="dcterms:W3CDTF">2016-02-03T13:09:00Z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