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479e" w14:paraId="aa2479e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9St-15/11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SUNCOKRET, proizvodnja, trgovina i putnička agencija d.o.o. "u stečaju" iz Vodica, Ulica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Obrove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 98, zastupanog po stečajnom upravitelju mr. sc. Drašku Lambaša, dipl.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 iz Šibenika, Drniških žrtava 10, dana </w:t>
      </w:r>
      <w:r>
        <w:rPr>
          <w:rFonts w:cs="Times New Roman" w:hAnsi="Times New Roman" w:ascii="Times New Roman"/>
          <w:sz w:val="24"/>
          <w:szCs w:val="24"/>
        </w:rPr>
        <w:t>06. prosinca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dužnikom SUNCOKRET, proizvodnja, trgovina i putnička agencija d.o.o. "u stečaju" iz Vodica, Ulica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Obrove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 98, 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>
        <w:rPr>
          <w:rFonts w:cs="Times New Roman" w:hAnsi="Times New Roman" w:ascii="Times New Roman"/>
          <w:sz w:val="24"/>
          <w:szCs w:val="24"/>
          <w:u w:val="single"/>
        </w:rPr>
        <w:t>26. Siječnja 2017. godine, u 10,3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0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Izvješće stečajnog upravitelja o dosadašnjem tijeku stečajnog postupka i njegovim troškovima.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10FEF">
        <w:rPr>
          <w:rFonts w:cs="Times New Roman" w:hAnsi="Times New Roman" w:ascii="Times New Roman"/>
          <w:sz w:val="24"/>
          <w:szCs w:val="24"/>
        </w:rPr>
        <w:t xml:space="preserve">Donošenje odluke o </w:t>
      </w:r>
      <w:r w:rsidR="0076441E">
        <w:rPr>
          <w:rFonts w:cs="Times New Roman" w:hAnsi="Times New Roman" w:ascii="Times New Roman"/>
          <w:sz w:val="24"/>
          <w:szCs w:val="24"/>
        </w:rPr>
        <w:t xml:space="preserve">prijedlogu stečajnog upravitelja za obustavu stečajnog postupka po čl. 203. Stečajnog Zakona, radi nemogućnosti unovčenja </w:t>
      </w:r>
      <w:r w:rsidRPr="00710FEF">
        <w:rPr>
          <w:rFonts w:cs="Times New Roman" w:hAnsi="Times New Roman" w:ascii="Times New Roman"/>
          <w:sz w:val="24"/>
          <w:szCs w:val="24"/>
        </w:rPr>
        <w:t xml:space="preserve">načinu </w:t>
      </w:r>
      <w:r w:rsidR="0076441E">
        <w:rPr>
          <w:rFonts w:cs="Times New Roman" w:hAnsi="Times New Roman" w:ascii="Times New Roman"/>
          <w:sz w:val="24"/>
          <w:szCs w:val="24"/>
        </w:rPr>
        <w:t>nekretnine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Gaćelezima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>. 1370, u naravi pašnjak, a obzirom na 14 neuspješnih oglasa za prodaju navedene nekretnine.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48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3. Razno.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 s tim da se vjerovnici upozoravaju da je izvješće stečajnog upravitelja bilo oglašeno na oglasnoj ploči 30. studenog 2016.g.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06. Prosinca 2016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mr. sc. Drašku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Lambaši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, dipl.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>, Šibenik, Drniških žrtava 10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710FEF"/>
    <w:rsid w:val="0076441E"/>
    <w:rsid w:val="0083392D"/>
    <w:rsid w:val="00BF2232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F2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3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F2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3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SUNCOKRET, proizvodnja, trgovina i putnička agencija, d.o.o., "u stečaju"</izvorni_sadrzaj>
    <derivirana_varijabla naziv="DomainObject.Predmet.ProtustrankaFormated_1">  SUNCOKRET, proizvodnja, trgovina i putnička agencija, d.o.o., "u stečaju"</derivirana_varijabla>
  </DomainObject.Predmet.ProtustrankaFormated>
  <DomainObject.Predmet.ProtustrankaFormatedOIB>
    <izvorni_sadrzaj>  SUNCOKRET, proizvodnja, trgovina i putnička agencija, d.o.o., "u stečaju", OIB 57634619546</izvorni_sadrzaj>
    <derivirana_varijabla naziv="DomainObject.Predmet.ProtustrankaFormatedOIB_1">  SUNCOKRET, proizvodnja, trgovina i putnička agencija, d.o.o., "u stečaju", OIB 57634619546</derivirana_varijabla>
  </DomainObject.Predmet.ProtustrankaFormatedOIB>
  <DomainObject.Predmet.ProtustrankaFormatedWithAdress>
    <izvorni_sadrzaj> SUNCOKRET, proizvodnja, trgovina i putnička agencija, d.o.o., "u stečaju", Ulica Obrove 98, Vodice</izvorni_sadrzaj>
    <derivirana_varijabla naziv="DomainObject.Predmet.ProtustrankaFormatedWithAdress_1"> SUNCOKRET, proizvodnja, trgovina i putnička agencija, d.o.o., "u stečaju", Ulica Obrove 98, Vodice</derivirana_varijabla>
  </DomainObject.Predmet.ProtustrankaFormatedWithAdress>
  <DomainObject.Predmet.ProtustrankaFormatedWithAdressOIB>
    <izvorni_sadrzaj> SUNCOKRET, proizvodnja, trgovina i putnička agencija, d.o.o., "u stečaju", OIB 57634619546, Ulica Obrove 98, Vodice</izvorni_sadrzaj>
    <derivirana_varijabla naziv="DomainObject.Predmet.ProtustrankaFormatedWithAdressOIB_1"> SUNCOKRET, proizvodnja, trgovina i putnička agencija, d.o.o., "u stečaju", OIB 57634619546, Ulica Obrove 98, Vodice</derivirana_varijabla>
  </DomainObject.Predmet.ProtustrankaFormatedWithAdressOIB>
  <DomainObject.Predmet.ProtustrankaWithAdress>
    <izvorni_sadrzaj>SUNCOKRET, proizvodnja, trgovina i putnička agencija, d.o.o., "u stečaju" Ulica Obrove 98, Vodice</izvorni_sadrzaj>
    <derivirana_varijabla naziv="DomainObject.Predmet.ProtustrankaWithAdress_1">SUNCOKRET, proizvodnja, trgovina i putnička agencija, d.o.o., "u stečaju" Ulica Obrove 98, Vodice</derivirana_varijabla>
  </DomainObject.Predmet.ProtustrankaWithAdress>
  <DomainObject.Predmet.ProtustrankaWithAdressOIB>
    <izvorni_sadrzaj>SUNCOKRET, proizvodnja, trgovina i putnička agencija, d.o.o., "u stečaju", OIB 57634619546, Ulica Obrove 98, Vodice</izvorni_sadrzaj>
    <derivirana_varijabla naziv="DomainObject.Predmet.ProtustrankaWithAdressOIB_1">SUNCOKRET, proizvodnja, trgovina i putnička agencija, d.o.o., "u stečaju", OIB 57634619546, Ulica Obrove 98, Vodice</derivirana_varijabla>
  </DomainObject.Predmet.ProtustrankaWithAdressOIB>
  <DomainObject.Predmet.ProtustrankaNazivFormated>
    <izvorni_sadrzaj>SUNCOKRET, proizvodnja, trgovina i putnička agencija, d.o.o., "u stečaju"</izvorni_sadrzaj>
    <derivirana_varijabla naziv="DomainObject.Predmet.ProtustrankaNazivFormated_1">SUNCOKRET, proizvodnja, trgovina i putnička agencija, d.o.o., "u stečaju"</derivirana_varijabla>
  </DomainObject.Predmet.ProtustrankaNazivFormated>
  <DomainObject.Predmet.ProtustrankaNazivFormatedOIB>
    <izvorni_sadrzaj>SUNCOKRET, proizvodnja, trgovina i putnička agencija, d.o.o., "u stečaju", OIB 57634619546</izvorni_sadrzaj>
    <derivirana_varijabla naziv="DomainObject.Predmet.ProtustrankaNazivFormatedOIB_1">SUNCOKRET, proizvodnja, trgovina i putnička agencija, d.o.o., "u stečaju", OIB 57634619546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Ivas</izvorni_sadrzaj>
    <derivirana_varijabla naziv="DomainObject.Predmet.StrankaFormated_1">  Tamara Ivas</derivirana_varijabla>
  </DomainObject.Predmet.StrankaFormated>
  <DomainObject.Predmet.StrankaFormatedOIB>
    <izvorni_sadrzaj>  Tamara Ivas, OIB 69673526348</izvorni_sadrzaj>
    <derivirana_varijabla naziv="DomainObject.Predmet.StrankaFormatedOIB_1">  Tamara Ivas, OIB 69673526348</derivirana_varijabla>
  </DomainObject.Predmet.StrankaFormatedOIB>
  <DomainObject.Predmet.StrankaFormatedWithAdress>
    <izvorni_sadrzaj> Tamara Ivas, Ulica Hrvatskih Boraca 21 A, 22211 Vodice</izvorni_sadrzaj>
    <derivirana_varijabla naziv="DomainObject.Predmet.StrankaFormatedWithAdress_1"> Tamara Ivas, Ulica Hrvatskih Boraca 21 A, 22211 Vodice</derivirana_varijabla>
  </DomainObject.Predmet.StrankaFormatedWithAdress>
  <DomainObject.Predmet.StrankaFormatedWithAdressOIB>
    <izvorni_sadrzaj> Tamara Ivas, OIB 69673526348, Ulica Hrvatskih Boraca 21 A, 22211 Vodice</izvorni_sadrzaj>
    <derivirana_varijabla naziv="DomainObject.Predmet.StrankaFormatedWithAdressOIB_1"> Tamara Ivas, OIB 69673526348, Ulica Hrvatskih Boraca 21 A, 22211 Vodice</derivirana_varijabla>
  </DomainObject.Predmet.StrankaFormatedWithAdressOIB>
  <DomainObject.Predmet.StrankaWithAdress>
    <izvorni_sadrzaj>Tamara Ivas Ulica Hrvatskih Boraca 21 A,22211 Vodice</izvorni_sadrzaj>
    <derivirana_varijabla naziv="DomainObject.Predmet.StrankaWithAdress_1">Tamara Ivas Ulica Hrvatskih Boraca 21 A,22211 Vodice</derivirana_varijabla>
  </DomainObject.Predmet.StrankaWithAdress>
  <DomainObject.Predmet.StrankaWithAdressOIB>
    <izvorni_sadrzaj>Tamara Ivas, OIB 69673526348, Ulica Hrvatskih Boraca 21 A,22211 Vodice</izvorni_sadrzaj>
    <derivirana_varijabla naziv="DomainObject.Predmet.StrankaWithAdressOIB_1">Tamara Ivas, OIB 69673526348, Ulica Hrvatskih Boraca 21 A,22211 Vodice</derivirana_varijabla>
  </DomainObject.Predmet.StrankaWithAdressOIB>
  <DomainObject.Predmet.StrankaNazivFormated>
    <izvorni_sadrzaj>Tamara Ivas</izvorni_sadrzaj>
    <derivirana_varijabla naziv="DomainObject.Predmet.StrankaNazivFormated_1">Tamara Ivas</derivirana_varijabla>
  </DomainObject.Predmet.StrankaNazivFormated>
  <DomainObject.Predmet.StrankaNazivFormatedOIB>
    <izvorni_sadrzaj>Tamara Ivas, OIB 69673526348</izvorni_sadrzaj>
    <derivirana_varijabla naziv="DomainObject.Predmet.StrankaNazivFormatedOIB_1">Tamara Ivas, OIB 69673526348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Tamara Ivas</item>
    </izvorni_sadrzaj>
    <derivirana_varijabla naziv="DomainObject.Predmet.StrankaListFormated_1">
      <item>Tamara Ivas</item>
    </derivirana_varijabla>
  </DomainObject.Predmet.StrankaListFormated>
  <DomainObject.Predmet.StrankaListFormatedOIB>
    <izvorni_sadrzaj>
      <item>Tamara Ivas, OIB 69673526348</item>
    </izvorni_sadrzaj>
    <derivirana_varijabla naziv="DomainObject.Predmet.StrankaListFormatedOIB_1">
      <item>Tamara Ivas, OIB 69673526348</item>
    </derivirana_varijabla>
  </DomainObject.Predmet.StrankaListFormatedOIB>
  <DomainObject.Predmet.StrankaListFormatedWithAdress>
    <izvorni_sadrzaj>
      <item>Tamara Ivas, Ulica Hrvatskih Boraca 21 A, 22211 Vodice</item>
    </izvorni_sadrzaj>
    <derivirana_varijabla naziv="DomainObject.Predmet.StrankaListFormatedWithAdress_1">
      <item>Tamara Ivas, Ulica Hrvatskih Boraca 21 A, 22211 Vodice</item>
    </derivirana_varijabla>
  </DomainObject.Predmet.StrankaListFormatedWithAdress>
  <DomainObject.Predmet.StrankaListFormatedWithAdressOIB>
    <izvorni_sadrzaj>
      <item>Tamara Ivas, OIB 69673526348, Ulica Hrvatskih Boraca 21 A, 22211 Vodice</item>
    </izvorni_sadrzaj>
    <derivirana_varijabla naziv="DomainObject.Predmet.StrankaListFormatedWithAdressOIB_1">
      <item>Tamara Ivas, OIB 69673526348, Ulica Hrvatskih Boraca 21 A, 22211 Vodice</item>
    </derivirana_varijabla>
  </DomainObject.Predmet.StrankaListFormatedWithAdressOIB>
  <DomainObject.Predmet.StrankaListNazivFormated>
    <izvorni_sadrzaj>
      <item>Tamara Ivas</item>
    </izvorni_sadrzaj>
    <derivirana_varijabla naziv="DomainObject.Predmet.StrankaListNazivFormated_1">
      <item>Tamara Ivas</item>
    </derivirana_varijabla>
  </DomainObject.Predmet.StrankaListNazivFormated>
  <DomainObject.Predmet.StrankaListNazivFormatedOIB>
    <izvorni_sadrzaj>
      <item>Tamara Ivas, OIB 69673526348</item>
    </izvorni_sadrzaj>
    <derivirana_varijabla naziv="DomainObject.Predmet.StrankaListNazivFormatedOIB_1">
      <item>Tamara Ivas, OIB 69673526348</item>
    </derivirana_varijabla>
  </DomainObject.Predmet.StrankaListNazivFormatedOIB>
  <DomainObject.Predmet.ProtuStrankaListFormated>
    <izvorni_sadrzaj>
      <item>SUNCOKRET, proizvodnja, trgovina i putnička agencija, d.o.o., "u stečaju"</item>
    </izvorni_sadrzaj>
    <derivirana_varijabla naziv="DomainObject.Predmet.ProtuStrankaListFormated_1">
      <item>SUNCOKRET, proizvodnja, trgovina i putnička agencija, d.o.o., "u stečaju"</item>
    </derivirana_varijabla>
  </DomainObject.Predmet.ProtuStrankaListFormated>
  <DomainObject.Predmet.ProtuStrankaListFormatedOIB>
    <izvorni_sadrzaj>
      <item>SUNCOKRET, proizvodnja, trgovina i putnička agencija, d.o.o., "u stečaju", OIB 57634619546</item>
    </izvorni_sadrzaj>
    <derivirana_varijabla naziv="DomainObject.Predmet.ProtuStrankaListFormatedOIB_1">
      <item>SUNCOKRET, proizvodnja, trgovina i putnička agencija, d.o.o., "u stečaju", OIB 57634619546</item>
    </derivirana_varijabla>
  </DomainObject.Predmet.ProtuStrankaListFormatedOIB>
  <DomainObject.Predmet.ProtuStrankaListFormatedWithAdress>
    <izvorni_sadrzaj>
      <item>SUNCOKRET, proizvodnja, trgovina i putnička agencija, d.o.o., "u stečaju", Ulica Obrove 98, Vodice</item>
    </izvorni_sadrzaj>
    <derivirana_varijabla naziv="DomainObject.Predmet.ProtuStrankaListFormatedWithAdress_1">
      <item>SUNCOKRET, proizvodnja, trgovina i putnička agencija, d.o.o., "u stečaju", Ulica Obrove 98, Vodice</item>
    </derivirana_varijabla>
  </DomainObject.Predmet.ProtuStrankaListFormatedWithAdress>
  <DomainObject.Predmet.ProtuStrankaListFormatedWithAdressOIB>
    <izvorni_sadrzaj>
      <item>SUNCOKRET, proizvodnja, trgovina i putnička agencija, d.o.o., "u stečaju", OIB 57634619546, Ulica Obrove 98, Vodice</item>
    </izvorni_sadrzaj>
    <derivirana_varijabla naziv="DomainObject.Predmet.ProtuStrankaListFormatedWithAdressOIB_1">
      <item>SUNCOKRET, proizvodnja, trgovina i putnička agencija, d.o.o., "u stečaju", OIB 57634619546, Ulica Obrove 98, Vodice</item>
    </derivirana_varijabla>
  </DomainObject.Predmet.ProtuStrankaListFormatedWithAdressOIB>
  <DomainObject.Predmet.ProtuStrankaListNazivFormated>
    <izvorni_sadrzaj>
      <item>SUNCOKRET, proizvodnja, trgovina i putnička agencija, d.o.o., "u stečaju"</item>
    </izvorni_sadrzaj>
    <derivirana_varijabla naziv="DomainObject.Predmet.ProtuStrankaListNazivFormated_1">
      <item>SUNCOKRET, proizvodnja, trgovina i putnička agencija, d.o.o., "u stečaju"</item>
    </derivirana_varijabla>
  </DomainObject.Predmet.ProtuStrankaListNazivFormated>
  <DomainObject.Predmet.ProtuStrankaListNazivFormatedOIB>
    <izvorni_sadrzaj>
      <item>SUNCOKRET, proizvodnja, trgovina i putnička agencija, d.o.o., "u stečaju", OIB 57634619546</item>
    </izvorni_sadrzaj>
    <derivirana_varijabla naziv="DomainObject.Predmet.ProtuStrankaListNazivFormatedOIB_1">
      <item>SUNCOKRET, proizvodnja, trgovina i putnička agencija, d.o.o., "u stečaju", OIB 57634619546</item>
    </derivirana_varijabla>
  </DomainObject.Predmet.ProtuStrankaListNazivFormatedOIB>
  <DomainObject.Predmet.OstaliListFormated>
    <izvorni_sadrzaj>
      <item>Odvjetnik DENIS JELENKOVIĆ, za vjerovnika INTERCOMMERCE d.o.o., Umag</item>
      <item>Draško Lambaša</item>
    </izvorni_sadrzaj>
    <derivirana_varijabla naziv="DomainObject.Predmet.OstaliListFormated_1">
      <item>Odvjetnik DENIS JELENKOVIĆ, za vjerovnika INTERCOMMERCE d.o.o., Umag</item>
      <item>Draško Lambaša</item>
    </derivirana_varijabla>
  </DomainObject.Predmet.OstaliListFormated>
  <DomainObject.Predmet.OstaliListFormatedOIB>
    <izvorni_sadrzaj>
      <item>Odvjetnik DENIS JELENKOVIĆ, za vjerovnika INTERCOMMERCE d.o.o., Umag</item>
      <item>Draško Lambaša, OIB 48593997552</item>
    </izvorni_sadrzaj>
    <derivirana_varijabla naziv="DomainObject.Predmet.OstaliListFormatedOIB_1">
      <item>Odvjetnik DENIS JELENKOVIĆ, za vjerovnika INTERCOMMERCE d.o.o., Umag</item>
      <item>Draško Lambaša, OIB 48593997552</item>
    </derivirana_varijabla>
  </DomainObject.Predmet.OstaliListFormatedOIB>
  <DomainObject.Predmet.OstaliListFormatedWithAdress>
    <izvorni_sadrzaj>
      <item>Odvjetnik DENIS JELENKOVIĆ, za vjerovnika INTERCOMMERCE d.o.o., Umag, Dobrilina 9, 52100 Pula</item>
      <item>Draško Lambaša, Drniških Žrtava 10, 22000 Šibenik</item>
    </izvorni_sadrzaj>
    <derivirana_varijabla naziv="DomainObject.Predmet.OstaliListFormatedWithAdress_1">
      <item>Odvjetnik DENIS JELENKOVIĆ, za vjerovnika INTERCOMMERCE d.o.o., Umag, Dobrilina 9, 52100 Pula</item>
      <item>Draško Lambaša, Drniških Žrtava 10, 22000 Šibenik</item>
    </derivirana_varijabla>
  </DomainObject.Predmet.OstaliListFormatedWithAdress>
  <DomainObject.Predmet.OstaliListFormatedWithAdressOIB>
    <izvorni_sadrzaj>
      <item>Odvjetnik DENIS JELENKOVIĆ, za vjerovnika INTERCOMMERCE d.o.o., Umag, Dobrilina 9, 52100 Pula</item>
      <item>Draško Lambaša, OIB 48593997552, Drniških Žrtava 10, 22000 Šibenik</item>
    </izvorni_sadrzaj>
    <derivirana_varijabla naziv="DomainObject.Predmet.OstaliListFormatedWithAdressOIB_1">
      <item>Odvjetnik DENIS JELENKOVIĆ, za vjerovnika INTERCOMMERCE d.o.o., Umag, Dobrilina 9, 52100 Pula</item>
      <item>Draško Lambaša, OIB 48593997552, Drniških Žrtava 10, 22000 Šibenik</item>
    </derivirana_varijabla>
  </DomainObject.Predmet.OstaliListFormatedWithAdressOIB>
  <DomainObject.Predmet.OstaliListNazivFormated>
    <izvorni_sadrzaj>
      <item>Odvjetnik DENIS JELENKOVIĆ, za vjerovnika INTERCOMMERCE d.o.o., Umag</item>
      <item>Draško Lambaša</item>
    </izvorni_sadrzaj>
    <derivirana_varijabla naziv="DomainObject.Predmet.OstaliListNazivFormated_1">
      <item>Odvjetnik DENIS JELENKOVIĆ, za vjerovnika INTERCOMMERCE d.o.o., Umag</item>
      <item>Draško Lambaša</item>
    </derivirana_varijabla>
  </DomainObject.Predmet.OstaliListNazivFormated>
  <DomainObject.Predmet.OstaliListNazivFormatedOIB>
    <izvorni_sadrzaj>
      <item>Odvjetnik DENIS JELENKOVIĆ, za vjerovnika INTERCOMMERCE d.o.o., Umag</item>
      <item>Draško Lambaša, OIB 48593997552</item>
    </izvorni_sadrzaj>
    <derivirana_varijabla naziv="DomainObject.Predmet.OstaliListNazivFormatedOIB_1">
      <item>Odvjetnik DENIS JELENKOVIĆ, za vjerovnika INTERCOMMERCE d.o.o., Umag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Tamara Ivas</izvorni_sadrzaj>
    <derivirana_varijabla naziv="DomainObject.Predmet.StrankaIDrugi_1">Tamara Ivas</derivirana_varijabla>
  </DomainObject.Predmet.StrankaIDrugi>
  <DomainObject.Predmet.ProtustrankaIDrugi>
    <izvorni_sadrzaj>SUNCOKRET, proizvodnja, trgovina i putnička agencija, d.o.o., "u stečaju"</izvorni_sadrzaj>
    <derivirana_varijabla naziv="DomainObject.Predmet.ProtustrankaIDrugi_1">SUNCOKRET, proizvodnja, trgovina i putnička agencija, d.o.o., "u stečaju"</derivirana_varijabla>
  </DomainObject.Predmet.ProtustrankaIDrugi>
  <DomainObject.Predmet.StrankaIDrugiAdressOIB>
    <izvorni_sadrzaj>Tamara Ivas, OIB 69673526348, Ulica Hrvatskih Boraca 21 A, 22211 Vodice</izvorni_sadrzaj>
    <derivirana_varijabla naziv="DomainObject.Predmet.StrankaIDrugiAdressOIB_1">Tamara Ivas, OIB 69673526348, Ulica Hrvatskih Boraca 21 A, 22211 Vodice</derivirana_varijabla>
  </DomainObject.Predmet.StrankaIDrugiAdressOIB>
  <DomainObject.Predmet.ProtustrankaIDrugiAdressOIB>
    <izvorni_sadrzaj>SUNCOKRET, proizvodnja, trgovina i putnička agencija, d.o.o., "u stečaju", OIB 57634619546, Ulica Obrove 98, Vodice</izvorni_sadrzaj>
    <derivirana_varijabla naziv="DomainObject.Predmet.ProtustrankaIDrugiAdressOIB_1">SUNCOKRET, proizvodnja, trgovina i putnička agencija, d.o.o., "u stečaju", OIB 57634619546, Ulica Obrove 98,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DENIS JELENKOVIĆ, za vjerovnika INTERCOMMERCE d.o.o., Umag</item>
      <item>SUNCOKRET, proizvodnja, trgovina i putnička agencija, d.o.o., "u stečaju"</item>
      <item>Tamara Ivas</item>
      <item>Draško Lambaša</item>
    </izvorni_sadrzaj>
    <derivirana_varijabla naziv="DomainObject.Predmet.SudioniciListNaziv_1">
      <item>Odvjetnik DENIS JELENKOVIĆ, za vjerovnika INTERCOMMERCE d.o.o., Umag</item>
      <item>SUNCOKRET, proizvodnja, trgovina i putnička agencija, d.o.o., "u stečaju"</item>
      <item>Tamara Ivas</item>
      <item>Draško Lambaša</item>
    </derivirana_varijabla>
  </DomainObject.Predmet.SudioniciListNaziv>
  <DomainObject.Predmet.SudioniciListAdressOIB>
    <izvorni_sadrzaj>
      <item>Odvjetnik DENIS JELENKOVIĆ, za vjerovnika INTERCOMMERCE d.o.o., Umag, Dobrilina 9,52100 Pula</item>
      <item>SUNCOKRET, proizvodnja, trgovina i putnička agencija, d.o.o., "u stečaju", OIB 57634619546, Ulica Obrove 98,Vodice</item>
      <item>Tamara Ivas, OIB 69673526348, Ulica Hrvatskih Boraca 21 A,22211 Vodice</item>
      <item>Draško Lambaša, OIB 48593997552, Drniških Žrtava 10,22000 Šibenik</item>
    </izvorni_sadrzaj>
    <derivirana_varijabla naziv="DomainObject.Predmet.SudioniciListAdressOIB_1">
      <item>Odvjetnik DENIS JELENKOVIĆ, za vjerovnika INTERCOMMERCE d.o.o., Umag, Dobrilina 9,52100 Pula</item>
      <item>SUNCOKRET, proizvodnja, trgovina i putnička agencija, d.o.o., "u stečaju", OIB 57634619546, Ulica Obrove 98,Vodice</item>
      <item>Tamara Ivas, OIB 69673526348, Ulica Hrvatskih Boraca 21 A,22211 Vodice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57634619546</item>
      <item>, OIB 69673526348</item>
      <item>, OIB 48593997552</item>
    </izvorni_sadrzaj>
    <derivirana_varijabla naziv="DomainObject.Predmet.SudioniciListNazivOIB_1">
      <item>, OIB null</item>
      <item>, OIB 57634619546</item>
      <item>, OIB 69673526348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1502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2016-12-05T13:41:00Z</dcterms:created>
  <dc:creator>Marina Gulin</dc:creator>
  <cp:lastModifiedBy>Marina Gulin</cp:lastModifiedBy>
  <cp:lastPrinted>2016-12-06T13:07:00Z</cp:lastPrinted>
  <dcterms:modified xmlns:xsi="http://www.w3.org/2001/XMLSchema-instance" xsi:type="dcterms:W3CDTF">2016-12-06T13:08:00Z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