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16db" w14:paraId="bd016db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263A0C" w:rsidRPr="00991FBE">
        <w:t>4 St-44</w:t>
      </w:r>
      <w:r w:rsidR="00452CBC">
        <w:t>00</w:t>
      </w:r>
      <w:r w:rsidR="00263A0C" w:rsidRPr="00991FBE">
        <w:t>/2016</w:t>
      </w:r>
      <w:r w:rsidR="00263A0C">
        <w:t>-23</w:t>
      </w:r>
    </w:p>
    <w:p w:rsidRDefault="00DA2EAC" w:rsidR="00DA2EAC" w:rsidRPr="00435B5D">
      <w:r w:rsidRPr="00435B5D">
        <w:t xml:space="preserve">STALNA SLUŽBA </w:t>
      </w:r>
      <w:r w:rsidR="00D64E1E">
        <w:t>U KARLOVCU</w:t>
      </w:r>
    </w:p>
    <w:p w:rsidRDefault="00DA2EAC" w:rsidR="00DA2EAC" w:rsidRPr="00435B5D">
      <w:r w:rsidRPr="00435B5D">
        <w:t xml:space="preserve">Karlovac, </w:t>
      </w:r>
      <w:r w:rsidR="00CF1022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 xml:space="preserve">Trgovački sud u Zagrebu, </w:t>
      </w:r>
      <w:r w:rsidR="00D64E1E">
        <w:t>S</w:t>
      </w:r>
      <w:r>
        <w:t>talna služba</w:t>
      </w:r>
      <w:r w:rsidR="00D64E1E">
        <w:t xml:space="preserve"> u Karlovcu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D64E1E">
        <w:t>Financijska agencija</w:t>
      </w:r>
      <w:r w:rsidR="001B52B6" w:rsidRPr="00C254D4">
        <w:t>, Zagreb, Ulica grada Vukovara 70, za otvaranje stečajnog postupka nad dužnikom</w:t>
      </w:r>
      <w:r w:rsidR="001764EB" w:rsidRPr="001764EB">
        <w:t xml:space="preserve"> </w:t>
      </w:r>
      <w:r w:rsidR="00452CBC" w:rsidRPr="00AC271B">
        <w:t>M.L. INTERIORS AND BUILDINGS DESIGN STUDIO d.o.o., Zagreb, Vinogradska cesta 133, OIB 27951744715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452CBC">
        <w:t>21</w:t>
      </w:r>
      <w:r w:rsidR="00263A0C">
        <w:t>. ožujka 2019.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263A0C" w:rsidP="00263A0C" w:rsidR="00263A0C" w:rsidRPr="007A79F3">
      <w:pPr>
        <w:ind w:firstLine="720"/>
        <w:jc w:val="both"/>
      </w:pPr>
    </w:p>
    <w:p w:rsidRDefault="00263A0C" w:rsidP="00263A0C" w:rsidR="00263A0C" w:rsidRPr="007A79F3">
      <w:pPr>
        <w:numPr>
          <w:ilvl w:val="0"/>
          <w:numId w:val="8"/>
        </w:numPr>
        <w:jc w:val="both"/>
      </w:pPr>
      <w:r w:rsidRPr="007A79F3">
        <w:t xml:space="preserve">Utvrđuje se da imovina dužnika dužnikom </w:t>
      </w:r>
      <w:r w:rsidR="00814514" w:rsidRPr="00AC271B">
        <w:t>M.L. INTERIORS AND BUILDINGS DESIGN STUDIO d.o.o., Zagreb, Vinogradska cesta 133, OIB 27951744715</w:t>
      </w:r>
      <w:r w:rsidRPr="007A79F3">
        <w:t xml:space="preserve">, koja bi ušla u stečajnu masu, nije dovoljna ni za namirenje troškova postupka.   </w:t>
      </w:r>
    </w:p>
    <w:p w:rsidRDefault="00263A0C" w:rsidP="00263A0C" w:rsidR="00263A0C" w:rsidRPr="007A79F3">
      <w:pPr>
        <w:ind w:left="75"/>
        <w:jc w:val="both"/>
      </w:pPr>
      <w:r w:rsidRPr="007A79F3">
        <w:t xml:space="preserve"> </w:t>
      </w:r>
    </w:p>
    <w:p w:rsidRDefault="00263A0C" w:rsidP="00263A0C" w:rsidR="00263A0C" w:rsidRPr="007A79F3">
      <w:pPr>
        <w:numPr>
          <w:ilvl w:val="0"/>
          <w:numId w:val="8"/>
        </w:numPr>
        <w:jc w:val="both"/>
      </w:pPr>
      <w:r w:rsidRPr="007A79F3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44</w:t>
      </w:r>
      <w:r w:rsidR="00814514">
        <w:t>00</w:t>
      </w:r>
      <w:r w:rsidRPr="007A79F3">
        <w:t xml:space="preserve">16, predujme iznos od </w:t>
      </w:r>
      <w:r>
        <w:t>21.700,</w:t>
      </w:r>
      <w:r w:rsidRPr="007A79F3">
        <w:t xml:space="preserve">00 kn za namirenje troškova prethodnog i otvorenoga stečajnog postupka. </w:t>
      </w:r>
    </w:p>
    <w:p w:rsidRDefault="00263A0C" w:rsidP="00263A0C" w:rsidR="00263A0C" w:rsidRPr="007A79F3">
      <w:pPr>
        <w:jc w:val="both"/>
      </w:pPr>
    </w:p>
    <w:p w:rsidRDefault="00263A0C" w:rsidP="00263A0C" w:rsidR="00263A0C" w:rsidRPr="007A79F3">
      <w:pPr>
        <w:numPr>
          <w:ilvl w:val="0"/>
          <w:numId w:val="8"/>
        </w:numPr>
        <w:jc w:val="both"/>
      </w:pPr>
      <w:r w:rsidRPr="007A79F3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63A0C" w:rsidP="00263A0C" w:rsidR="00263A0C" w:rsidRPr="007A79F3">
      <w:pPr>
        <w:jc w:val="both"/>
      </w:pPr>
    </w:p>
    <w:p w:rsidRDefault="00263A0C" w:rsidP="00263A0C" w:rsidR="00263A0C" w:rsidRPr="007A79F3">
      <w:pPr>
        <w:numPr>
          <w:ilvl w:val="0"/>
          <w:numId w:val="8"/>
        </w:numPr>
        <w:jc w:val="both"/>
      </w:pPr>
      <w:r w:rsidRPr="007A79F3">
        <w:t xml:space="preserve">Ovo rješenje će se objaviti na mrežnoj stranici e-Oglasna ploča suda. </w:t>
      </w:r>
    </w:p>
    <w:p w:rsidRDefault="00263A0C" w:rsidP="00263A0C" w:rsidR="00263A0C" w:rsidRPr="007A79F3">
      <w:pPr>
        <w:jc w:val="both"/>
      </w:pP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814514">
        <w:t>17</w:t>
      </w:r>
      <w:r w:rsidR="00D64E1E">
        <w:t>. svibnja</w:t>
      </w:r>
      <w:r w:rsidR="00A76AC5"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814514" w:rsidRPr="00AC271B">
        <w:t>M.L. INTERIORS AND BUILDINGS DESIGN STUDIO d.o.o., Zagreb, Vinogradska cesta 133, OIB 27951744715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lastRenderedPageBreak/>
        <w:t xml:space="preserve">Prijedlog je podnesen temeljem odredbe članka </w:t>
      </w:r>
      <w:r w:rsidR="001764EB">
        <w:t>444</w:t>
      </w:r>
      <w:r>
        <w:t>. stav</w:t>
      </w:r>
      <w:r w:rsidR="00D64E1E">
        <w:t>ka</w:t>
      </w:r>
      <w:r>
        <w:t xml:space="preserve"> </w:t>
      </w:r>
      <w:r w:rsidR="001764EB">
        <w:t>2</w:t>
      </w:r>
      <w:r w:rsidRPr="00C254D4">
        <w:t xml:space="preserve">. </w:t>
      </w:r>
      <w:r>
        <w:t>S</w:t>
      </w:r>
      <w:r w:rsidR="001764EB">
        <w:t xml:space="preserve">tečajnog zakona (Narodne novine broj 71/15, </w:t>
      </w:r>
      <w:r w:rsidR="00D64E1E">
        <w:t xml:space="preserve">104/17, </w:t>
      </w:r>
      <w:r w:rsidR="001764EB">
        <w:t>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814514">
        <w:t>218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814514">
        <w:t>145.160,64</w:t>
      </w:r>
      <w:r w:rsidR="00AD0115" w:rsidRPr="00413877">
        <w:t xml:space="preserve"> </w:t>
      </w:r>
      <w:r>
        <w:t xml:space="preserve">kn, te da dužnik ima </w:t>
      </w:r>
      <w:r w:rsidR="00814514">
        <w:t>troje zaposlenih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t>Rješenjem ovog suda posl.br. 4 St-</w:t>
      </w:r>
      <w:r w:rsidR="00A76AC5">
        <w:t>4</w:t>
      </w:r>
      <w:r w:rsidR="00D64E1E">
        <w:t>4</w:t>
      </w:r>
      <w:r w:rsidR="00814514">
        <w:t>00</w:t>
      </w:r>
      <w:r>
        <w:t>/</w:t>
      </w:r>
      <w:r w:rsidR="00D64E1E">
        <w:t>20</w:t>
      </w:r>
      <w:r>
        <w:t>16</w:t>
      </w:r>
      <w:r w:rsidR="00D64E1E">
        <w:t>-</w:t>
      </w:r>
      <w:r w:rsidR="00814514">
        <w:t>6</w:t>
      </w:r>
      <w:r>
        <w:t xml:space="preserve"> od </w:t>
      </w:r>
      <w:r w:rsidR="00D64E1E">
        <w:t>2</w:t>
      </w:r>
      <w:r w:rsidR="00814514">
        <w:t>8</w:t>
      </w:r>
      <w:r w:rsidR="00D64E1E">
        <w:t>. studenog 2018.</w:t>
      </w:r>
      <w:r>
        <w:t xml:space="preserve">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814514">
        <w:t>18</w:t>
      </w:r>
      <w:r w:rsidR="00D64E1E">
        <w:t>. siječnja 2019</w:t>
      </w:r>
      <w:r w:rsidR="002C5139">
        <w:t xml:space="preserve">. </w:t>
      </w:r>
    </w:p>
    <w:p w:rsidRDefault="002C5139" w:rsidP="002C5139" w:rsidR="002C5139" w:rsidRPr="005F7ED3">
      <w:pPr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814514">
        <w:t>18</w:t>
      </w:r>
      <w:r w:rsidR="00D64E1E">
        <w:t>. siječnja 2019.</w:t>
      </w:r>
      <w:r>
        <w:t xml:space="preserve">, niti na ročište radi rasprave o pretpostavkama za otvaranje stečajnog postupka od </w:t>
      </w:r>
      <w:r w:rsidR="00814514">
        <w:t>21</w:t>
      </w:r>
      <w:r w:rsidR="00D64E1E">
        <w:t>. ožujka 2019.</w:t>
      </w:r>
      <w:r>
        <w:t xml:space="preserve">, nisu pristupili niti predlagatelj, niti dužnik, niti zakonski zastupnik dužnika, a niti je dužnik postupio po zaključku suda od </w:t>
      </w:r>
      <w:r w:rsidR="00D64E1E">
        <w:t>2</w:t>
      </w:r>
      <w:r w:rsidR="00814514">
        <w:t>8</w:t>
      </w:r>
      <w:r w:rsidR="00D64E1E">
        <w:t>. studenog 2018.</w:t>
      </w:r>
      <w:r>
        <w:t xml:space="preserve"> da dostavi sudu popis imovine i obveza dužnika.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Sud je zaključkom od </w:t>
      </w:r>
      <w:r w:rsidR="00814514">
        <w:t>18</w:t>
      </w:r>
      <w:r w:rsidR="00D64E1E">
        <w:t>. siječnja 2019.</w:t>
      </w:r>
      <w:r>
        <w:t xml:space="preserve"> zatražio od javnih tijela koja vode evidenciju o određenoj vrsti imovine dostavu podataka iz njihovih službenih evidencija o tome da li je dužnik evidentiran kao vlasnik imovine. 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</w:t>
      </w:r>
      <w:r w:rsidR="00D64E1E">
        <w:t xml:space="preserve"> </w:t>
      </w:r>
      <w:r w:rsidR="00814514">
        <w:t>18 i 19</w:t>
      </w:r>
      <w:r w:rsidR="00D64E1E">
        <w:t xml:space="preserve">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814514">
        <w:t>Uvidom u</w:t>
      </w:r>
      <w:r w:rsidR="00814514" w:rsidRPr="00A44D76">
        <w:t xml:space="preserve"> obavijest Hrvatske agencije za civilno zrakoplovstvo </w:t>
      </w:r>
      <w:r w:rsidR="00814514">
        <w:t>29. siječnja 2019. (list 22</w:t>
      </w:r>
      <w:r w:rsidR="00814514" w:rsidRPr="00A44D76">
        <w:t xml:space="preserve"> spisa) </w:t>
      </w:r>
      <w:r w:rsidR="00814514">
        <w:t>utvrđeno je</w:t>
      </w:r>
      <w:r w:rsidR="00814514" w:rsidRPr="00A44D76">
        <w:t xml:space="preserve"> da dužnik nije registriran kao vlasnik zrakoplova.</w:t>
      </w:r>
      <w:r w:rsidR="00814514" w:rsidRPr="00814514">
        <w:t xml:space="preserve"> </w:t>
      </w:r>
      <w:r w:rsidR="00814514">
        <w:t>Uvidom u</w:t>
      </w:r>
      <w:r w:rsidR="00814514" w:rsidRPr="00A44D76">
        <w:t xml:space="preserve"> obavijest Ministarstva mora, prometa i infrastrukture od </w:t>
      </w:r>
      <w:r w:rsidR="00814514">
        <w:t>28. siječnja 2019.</w:t>
      </w:r>
      <w:r w:rsidR="00814514" w:rsidRPr="00A44D76">
        <w:t xml:space="preserve"> (list </w:t>
      </w:r>
      <w:r w:rsidR="00814514">
        <w:t xml:space="preserve">23 </w:t>
      </w:r>
      <w:r w:rsidR="00814514" w:rsidRPr="00A44D76">
        <w:t xml:space="preserve">spisa) </w:t>
      </w:r>
      <w:r w:rsidR="00814514">
        <w:t>utvrđeno je</w:t>
      </w:r>
      <w:r w:rsidR="00814514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814514">
        <w:t xml:space="preserve"> </w:t>
      </w:r>
      <w:r w:rsidR="00D64E1E">
        <w:t>Uvidom u</w:t>
      </w:r>
      <w:r w:rsidR="00D64E1E" w:rsidRPr="00A44D76">
        <w:t xml:space="preserve"> obavijest Središnjeg klirinško depozitarnog društva d.d. od </w:t>
      </w:r>
      <w:r w:rsidR="00814514">
        <w:t>30</w:t>
      </w:r>
      <w:r w:rsidR="00D64E1E">
        <w:t>. siječnja 2019.</w:t>
      </w:r>
      <w:r w:rsidR="00D64E1E" w:rsidRPr="00A44D76">
        <w:t xml:space="preserve"> (list </w:t>
      </w:r>
      <w:r w:rsidR="00D64E1E">
        <w:t>2</w:t>
      </w:r>
      <w:r w:rsidR="00814514">
        <w:t>7</w:t>
      </w:r>
      <w:r w:rsidR="00D64E1E" w:rsidRPr="00A44D76">
        <w:t xml:space="preserve"> spisa) </w:t>
      </w:r>
      <w:r w:rsidR="00D64E1E">
        <w:t>utvrđeno je</w:t>
      </w:r>
      <w:r w:rsidR="00D64E1E" w:rsidRPr="00A44D76">
        <w:t xml:space="preserve"> da u sustavu SKDD d.d. ne postoji račun nematerijaliziranih vrijednosnih papira dužnika.</w:t>
      </w:r>
      <w:r w:rsidR="00D64E1E">
        <w:t xml:space="preserve"> Uvidom u uvjerenje Stanice za tehnički pregled vozila "</w:t>
      </w:r>
      <w:r w:rsidR="00814514">
        <w:t>Zagreb I</w:t>
      </w:r>
      <w:r w:rsidR="00D64E1E">
        <w:t xml:space="preserve">" od </w:t>
      </w:r>
      <w:r w:rsidR="00814514">
        <w:t>5. veljače</w:t>
      </w:r>
      <w:r w:rsidR="00D64E1E">
        <w:t xml:space="preserve"> 2019. (list </w:t>
      </w:r>
      <w:r w:rsidR="00814514">
        <w:t>30</w:t>
      </w:r>
      <w:r w:rsidR="00D64E1E">
        <w:t xml:space="preserve"> spisa) utvrđeno je da dužnik nije evidentiran kao vlasnik vozila. </w:t>
      </w:r>
      <w:r w:rsidR="006B2E03">
        <w:t xml:space="preserve">Uvidom u uvjerenje Državne geodetske uprave od </w:t>
      </w:r>
      <w:r w:rsidR="00814514">
        <w:t>7. veljače</w:t>
      </w:r>
      <w:r w:rsidR="00D64E1E">
        <w:t xml:space="preserve"> 2019.</w:t>
      </w:r>
      <w:r w:rsidR="006B2E03">
        <w:t xml:space="preserve"> (list </w:t>
      </w:r>
      <w:r w:rsidR="00814514">
        <w:t>31</w:t>
      </w:r>
      <w:r w:rsidR="006B2E03">
        <w:t xml:space="preserve"> spisa) utvrđeno je da dužnik nije upisan u katastarski operat. </w:t>
      </w:r>
    </w:p>
    <w:p w:rsidRDefault="00814514" w:rsidP="00B307EE" w:rsidR="00814514">
      <w:pPr>
        <w:ind w:firstLine="708"/>
        <w:jc w:val="both"/>
      </w:pPr>
    </w:p>
    <w:p w:rsidRDefault="00814514" w:rsidP="00B307EE" w:rsidR="00814514">
      <w:pPr>
        <w:ind w:firstLine="708"/>
        <w:jc w:val="both"/>
      </w:pPr>
      <w:r>
        <w:t xml:space="preserve">Nadalje uvidom u potvrdu FINA-e o blokadi računa i novčanih sredstava dužnika od 31. siječnja 2019. (list 26 spisa) utvrđeno je da je na računima i novčanim sredstvima dužnika na dan izdavanja potvrde evidentirano 1465 dana neprekidne blokade, a nepodmirene obveze evidentirane u Očevidniku redoslijeda osnova za plaćanje iznose 278.928,76 kn. </w:t>
      </w: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>p</w:t>
      </w:r>
      <w:r w:rsidR="00814514">
        <w:t xml:space="preserve">otvrde </w:t>
      </w:r>
      <w:r w:rsidR="004327FC">
        <w:t xml:space="preserve">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lastRenderedPageBreak/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D64E1E" w:rsidR="00D64E1E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</w:t>
      </w:r>
      <w:r w:rsidR="00D64E1E">
        <w:t>a</w:t>
      </w:r>
      <w:r w:rsidR="00D64E1E" w:rsidRPr="00FC58EA">
        <w:t xml:space="preserve"> predvidivi troškovi stečajnog postupka za razdoblje šest mjeseci iznose ukupno 21.700,00 kn, a čine ih trošak nagrade stečajnom upravitelju u bruto iznosu od </w:t>
      </w:r>
      <w:r w:rsidR="00D64E1E">
        <w:t>10</w:t>
      </w:r>
      <w:r w:rsidR="00D64E1E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D64E1E">
        <w:t xml:space="preserve"> te </w:t>
      </w:r>
      <w:r w:rsidR="00D64E1E" w:rsidRPr="00FC58EA">
        <w:t>trošak otvaranja, vođenja i zatvaranja žiro računa u iznosu od 350,00 kn.</w:t>
      </w:r>
    </w:p>
    <w:p w:rsidRDefault="00C443D9" w:rsidP="00C443D9" w:rsidR="00C443D9">
      <w:pPr>
        <w:ind w:firstLine="708"/>
        <w:jc w:val="both"/>
      </w:pPr>
    </w:p>
    <w:p w:rsidRDefault="00DA2EAC" w:rsidP="00C443D9" w:rsidR="00464572" w:rsidRPr="00435B5D">
      <w:pPr>
        <w:ind w:firstLine="708"/>
        <w:jc w:val="both"/>
      </w:pPr>
      <w:r w:rsidRPr="00435B5D"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D64E1E">
        <w:t>21.700,00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814514">
        <w:t>21</w:t>
      </w:r>
      <w:r w:rsidR="00D64E1E">
        <w:t>. ožujka 2019.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D64E1E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D64E1E" w:rsidP="00D64E1E" w:rsidR="00D64E1E" w:rsidRPr="00784514">
      <w:pPr>
        <w:tabs>
          <w:tab w:pos="6900" w:val="left"/>
        </w:tabs>
      </w:pPr>
      <w:r w:rsidRPr="00784514">
        <w:t>Uputa o pravnom lijeku:</w:t>
      </w:r>
      <w:r w:rsidRPr="00784514">
        <w:tab/>
      </w:r>
    </w:p>
    <w:p w:rsidRDefault="00D64E1E" w:rsidP="00D64E1E" w:rsidR="00D64E1E" w:rsidRPr="00784514">
      <w:pPr>
        <w:jc w:val="both"/>
      </w:pPr>
      <w:r w:rsidRPr="00784514">
        <w:t>Protiv ovog rješenja dopuštena je žalba u roku od 8 dana,</w:t>
      </w:r>
      <w:r>
        <w:t xml:space="preserve"> od isteka osmog dana od dana objave ovog rješenja na mrežnoj stranici e-Oglasna ploča suda, koja se podnosi u 3</w:t>
      </w:r>
      <w:r w:rsidRPr="00784514">
        <w:t xml:space="preserve"> primjerka,</w:t>
      </w:r>
    </w:p>
    <w:p w:rsidRDefault="00D64E1E" w:rsidP="00D64E1E" w:rsidR="00D64E1E" w:rsidRPr="00784514">
      <w:pPr>
        <w:jc w:val="both"/>
      </w:pPr>
      <w:r w:rsidRPr="00784514">
        <w:t>Visokom trgovačkom sudu Republike Hrvatske,</w:t>
      </w:r>
      <w:r>
        <w:t xml:space="preserve"> </w:t>
      </w:r>
      <w:r w:rsidRPr="00784514">
        <w:t>putem ovog suda.</w:t>
      </w:r>
    </w:p>
    <w:p w:rsidRDefault="00855D4F" w:rsidP="00855D4F" w:rsidR="00855D4F" w:rsidRPr="00A24B7E">
      <w:r>
        <w:t xml:space="preserve"> </w:t>
      </w:r>
    </w:p>
    <w:p w:rsidRDefault="00855D4F" w:rsidP="00973C31" w:rsidR="00855D4F" w:rsidRPr="00435B5D">
      <w:pPr>
        <w:tabs>
          <w:tab w:pos="6900" w:val="left"/>
        </w:tabs>
      </w:pPr>
    </w:p>
    <w:sectPr w:rsidSect="00D64E1E" w:rsidR="00855D4F" w:rsidRPr="00435B5D">
      <w:headerReference w:type="even" r:id="rId10"/>
      <w:headerReference w:type="default" r:id="rId11"/>
      <w:pgSz w:h="16838" w:w="11906"/>
      <w:pgMar w:gutter="0" w:footer="708" w:header="708" w:left="1417" w:bottom="2127" w:right="1417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1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</w:t>
    </w:r>
    <w:r w:rsidR="00263A0C">
      <w:t xml:space="preserve">                         </w:t>
    </w:r>
    <w:r>
      <w:t xml:space="preserve">  </w:t>
    </w:r>
    <w:r w:rsidR="00263A0C" w:rsidRPr="00991FBE">
      <w:t>4 St-44</w:t>
    </w:r>
    <w:r w:rsidR="00814514">
      <w:t>00</w:t>
    </w:r>
    <w:r w:rsidR="00263A0C" w:rsidRPr="00991FBE">
      <w:t>/2016</w:t>
    </w:r>
    <w:r w:rsidR="00263A0C">
      <w:t>-23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F3741"/>
    <w:rsid w:val="002251D8"/>
    <w:rsid w:val="00233CF9"/>
    <w:rsid w:val="00235A74"/>
    <w:rsid w:val="002378B9"/>
    <w:rsid w:val="002437AC"/>
    <w:rsid w:val="00263A0C"/>
    <w:rsid w:val="00270ADC"/>
    <w:rsid w:val="00270EE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52CBC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2E03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14514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C3EF3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76AC5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43D9"/>
    <w:rsid w:val="00C4567F"/>
    <w:rsid w:val="00C50D94"/>
    <w:rsid w:val="00C54748"/>
    <w:rsid w:val="00C629FC"/>
    <w:rsid w:val="00C74029"/>
    <w:rsid w:val="00C74824"/>
    <w:rsid w:val="00C75F5F"/>
    <w:rsid w:val="00C84774"/>
    <w:rsid w:val="00C92655"/>
    <w:rsid w:val="00CA2BC8"/>
    <w:rsid w:val="00CC497A"/>
    <w:rsid w:val="00CD702D"/>
    <w:rsid w:val="00CE03D0"/>
    <w:rsid w:val="00CF05EC"/>
    <w:rsid w:val="00CF1022"/>
    <w:rsid w:val="00D01A15"/>
    <w:rsid w:val="00D2169A"/>
    <w:rsid w:val="00D44C18"/>
    <w:rsid w:val="00D50090"/>
    <w:rsid w:val="00D64E1E"/>
    <w:rsid w:val="00D737A9"/>
    <w:rsid w:val="00D84888"/>
    <w:rsid w:val="00D862E2"/>
    <w:rsid w:val="00DA2EAC"/>
    <w:rsid w:val="00DA2EBD"/>
    <w:rsid w:val="00DB01D4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B0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B0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4400</izvorni_sadrzaj>
    <derivirana_varijabla naziv="DomainObject.Predmet.Broj_1">4400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St-4400/2016</izvorni_sadrzaj>
    <derivirana_varijabla naziv="DomainObject.Predmet.OznakaBroj_1">St-4400/2016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M.L. INTERIORS AND BUILDINGS DESIGN STUDIO d.o.o zastupanog po punomoćniku Ivana Lea Korejzl</izvorni_sadrzaj>
    <derivirana_varijabla naziv="DomainObject.Predmet.ProtustrankaFormated_1">  M.L. INTERIORS AND BUILDINGS DESIGN STUDIO d.o.o zastupanog po punomoćniku Ivana Lea Korejzl</derivirana_varijabla>
  </DomainObject.Predmet.ProtustrankaFormated>
  <DomainObject.Predmet.ProtustrankaFormatedOIB>
    <izvorni_sadrzaj>  M.L. INTERIORS AND BUILDINGS DESIGN STUDIO d.o.o, OIB 27951744715 zastupanog po punomoćniku Ivana Lea Korejzl</izvorni_sadrzaj>
    <derivirana_varijabla naziv="DomainObject.Predmet.ProtustrankaFormatedOIB_1">  M.L. INTERIORS AND BUILDINGS DESIGN STUDIO d.o.o, OIB 27951744715 zastupanog po punomoćniku Ivana Lea Korejzl</derivirana_varijabla>
  </DomainObject.Predmet.ProtustrankaFormatedOIB>
  <DomainObject.Predmet.ProtustrankaFormatedWithAdress>
    <izvorni_sadrzaj> M.L. INTERIORS AND BUILDINGS DESIGN STUDIO d.o.o, Vinogradska cesta 133, 10000 Zagreb zastupanog po punomoćniku Ivana Lea Korejzl</izvorni_sadrzaj>
    <derivirana_varijabla naziv="DomainObject.Predmet.ProtustrankaFormatedWithAdress_1"> M.L. INTERIORS AND BUILDINGS DESIGN STUDIO d.o.o, Vinogradska cesta 133, 10000 Zagreb zastupanog po punomoćniku Ivana Lea Korejzl</derivirana_varijabla>
  </DomainObject.Predmet.ProtustrankaFormatedWithAdress>
  <DomainObject.Predmet.ProtustrankaFormatedWithAdressOIB>
    <izvorni_sadrzaj> M.L. INTERIORS AND BUILDINGS DESIGN STUDIO d.o.o, OIB 27951744715, Vinogradska cesta 133, 10000 Zagreb zastupanog po punomoćniku Ivana Lea Korejzl</izvorni_sadrzaj>
    <derivirana_varijabla naziv="DomainObject.Predmet.ProtustrankaFormatedWithAdressOIB_1"> M.L. INTERIORS AND BUILDINGS DESIGN STUDIO d.o.o, OIB 27951744715, Vinogradska cesta 133, 10000 Zagreb zastupanog po punomoćniku Ivana Lea Korejzl</derivirana_varijabla>
  </DomainObject.Predmet.ProtustrankaFormatedWithAdressOIB>
  <DomainObject.Predmet.ProtustrankaWithAdress>
    <izvorni_sadrzaj>M.L. INTERIORS AND BUILDINGS DESIGN STUDIO d.o.o Vinogradska cesta 133, 10000 Zagreb</izvorni_sadrzaj>
    <derivirana_varijabla naziv="DomainObject.Predmet.ProtustrankaWithAdress_1">M.L. INTERIORS AND BUILDINGS DESIGN STUDIO d.o.o Vinogradska cesta 133, 10000 Zagreb</derivirana_varijabla>
  </DomainObject.Predmet.ProtustrankaWithAdress>
  <DomainObject.Predmet.ProtustrankaWithAdressOIB>
    <izvorni_sadrzaj>M.L. INTERIORS AND BUILDINGS DESIGN STUDIO d.o.o, OIB 27951744715, Vinogradska cesta 133, 10000 Zagreb</izvorni_sadrzaj>
    <derivirana_varijabla naziv="DomainObject.Predmet.ProtustrankaWithAdressOIB_1">M.L. INTERIORS AND BUILDINGS DESIGN STUDIO d.o.o, OIB 27951744715, Vinogradska cesta 133, 10000 Zagreb</derivirana_varijabla>
  </DomainObject.Predmet.ProtustrankaWithAdressOIB>
  <DomainObject.Predmet.ProtustrankaNazivFormated>
    <izvorni_sadrzaj>M.L. INTERIORS AND BUILDINGS DESIGN STUDIO d.o.o</izvorni_sadrzaj>
    <derivirana_varijabla naziv="DomainObject.Predmet.ProtustrankaNazivFormated_1">M.L. INTERIORS AND BUILDINGS DESIGN STUDIO d.o.o</derivirana_varijabla>
  </DomainObject.Predmet.ProtustrankaNazivFormated>
  <DomainObject.Predmet.ProtustrankaNazivFormatedOIB>
    <izvorni_sadrzaj>M.L. INTERIORS AND BUILDINGS DESIGN STUDIO d.o.o, OIB 27951744715</izvorni_sadrzaj>
    <derivirana_varijabla naziv="DomainObject.Predmet.ProtustrankaNazivFormatedOIB_1">M.L. INTERIORS AND BUILDINGS DESIGN STUDIO d.o.o, OIB 27951744715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M.L. INTERIORS AND BUILDINGS DESIGN STUDIO d.o.o zastupanog po punomoćniku Ivana Lea Korejzl</item>
    </izvorni_sadrzaj>
    <derivirana_varijabla naziv="DomainObject.Predmet.ProtuStrankaListFormated_1">
      <item>M.L. INTERIORS AND BUILDINGS DESIGN STUDIO d.o.o zastupanog po punomoćniku Ivana Lea Korejzl</item>
    </derivirana_varijabla>
  </DomainObject.Predmet.ProtuStrankaListFormated>
  <DomainObject.Predmet.ProtuStrankaListFormatedOIB>
    <izvorni_sadrzaj>
      <item>M.L. INTERIORS AND BUILDINGS DESIGN STUDIO d.o.o, OIB 27951744715 zastupanog po punomoćniku Ivana Lea Korejzl</item>
    </izvorni_sadrzaj>
    <derivirana_varijabla naziv="DomainObject.Predmet.ProtuStrankaListFormatedOIB_1">
      <item>M.L. INTERIORS AND BUILDINGS DESIGN STUDIO d.o.o, OIB 27951744715 zastupanog po punomoćniku Ivana Lea Korejzl</item>
    </derivirana_varijabla>
  </DomainObject.Predmet.ProtuStrankaListFormatedOIB>
  <DomainObject.Predmet.ProtuStrankaListFormatedWithAdress>
    <izvorni_sadrzaj>
      <item>M.L. INTERIORS AND BUILDINGS DESIGN STUDIO d.o.o, Vinogradska cesta 133, 10000 Zagreb zastupanog po punomoćniku Ivana Lea Korejzl</item>
    </izvorni_sadrzaj>
    <derivirana_varijabla naziv="DomainObject.Predmet.ProtuStrankaListFormatedWithAdress_1">
      <item>M.L. INTERIORS AND BUILDINGS DESIGN STUDIO d.o.o, Vinogradska cesta 133, 10000 Zagreb zastupanog po punomoćniku Ivana Lea Korejzl</item>
    </derivirana_varijabla>
  </DomainObject.Predmet.ProtuStrankaListFormatedWithAdress>
  <DomainObject.Predmet.ProtuStrankaListFormatedWithAdressOIB>
    <izvorni_sadrzaj>
      <item>M.L. INTERIORS AND BUILDINGS DESIGN STUDIO d.o.o, OIB 27951744715, Vinogradska cesta 133, 10000 Zagreb zastupanog po punomoćniku Ivana Lea Korejzl</item>
    </izvorni_sadrzaj>
    <derivirana_varijabla naziv="DomainObject.Predmet.ProtuStrankaListFormatedWithAdressOIB_1">
      <item>M.L. INTERIORS AND BUILDINGS DESIGN STUDIO d.o.o, OIB 27951744715, Vinogradska cesta 133, 10000 Zagreb zastupanog po punomoćniku Ivana Lea Korejzl</item>
    </derivirana_varijabla>
  </DomainObject.Predmet.ProtuStrankaListFormatedWithAdressOIB>
  <DomainObject.Predmet.ProtuStrankaListNazivFormated>
    <izvorni_sadrzaj>
      <item>M.L. INTERIORS AND BUILDINGS DESIGN STUDIO d.o.o</item>
    </izvorni_sadrzaj>
    <derivirana_varijabla naziv="DomainObject.Predmet.ProtuStrankaListNazivFormated_1">
      <item>M.L. INTERIORS AND BUILDINGS DESIGN STUDIO d.o.o</item>
    </derivirana_varijabla>
  </DomainObject.Predmet.ProtuStrankaListNazivFormated>
  <DomainObject.Predmet.ProtuStrankaListNazivFormatedOIB>
    <izvorni_sadrzaj>
      <item>M.L. INTERIORS AND BUILDINGS DESIGN STUDIO d.o.o, OIB 27951744715</item>
    </izvorni_sadrzaj>
    <derivirana_varijabla naziv="DomainObject.Predmet.ProtuStrankaListNazivFormatedOIB_1">
      <item>M.L. INTERIORS AND BUILDINGS DESIGN STUDIO d.o.o, OIB 27951744715</item>
    </derivirana_varijabla>
  </DomainObject.Predmet.ProtuStrankaListNazivFormatedOIB>
  <DomainObject.Predmet.OstaliListFormated>
    <izvorni_sadrzaj>
      <item>Ivana Lea Korejzl punomoćnica sudionika u postupku M.L. INTERIORS AND BUILDINGS DESIGN STUDIO d.o.o</item>
    </izvorni_sadrzaj>
    <derivirana_varijabla naziv="DomainObject.Predmet.OstaliListFormated_1">
      <item>Ivana Lea Korejzl punomoćnica sudionika u postupku M.L. INTERIORS AND BUILDINGS DESIGN STUDIO d.o.o</item>
    </derivirana_varijabla>
  </DomainObject.Predmet.OstaliListFormated>
  <DomainObject.Predmet.OstaliListFormatedOIB>
    <izvorni_sadrzaj>
      <item>Ivana Lea Korejzl, OIB 43035322029 punomoćnica sudionika u postupku M.L. INTERIORS AND BUILDINGS DESIGN STUDIO d.o.o</item>
    </izvorni_sadrzaj>
    <derivirana_varijabla naziv="DomainObject.Predmet.OstaliListFormatedOIB_1">
      <item>Ivana Lea Korejzl, OIB 43035322029 punomoćnica sudionika u postupku M.L. INTERIORS AND BUILDINGS DESIGN STUDIO d.o.o</item>
    </derivirana_varijabla>
  </DomainObject.Predmet.OstaliListFormatedOIB>
  <DomainObject.Predmet.OstaliListFormatedWithAdress>
    <izvorni_sadrzaj>
      <item>Ivana Lea Korejzl, Vinogradska Cesta 133, 10000 Zagreb punomoćnica sudionika u postupku M.L. INTERIORS AND BUILDINGS DESIGN STUDIO d.o.o</item>
    </izvorni_sadrzaj>
    <derivirana_varijabla naziv="DomainObject.Predmet.OstaliListFormatedWithAdress_1">
      <item>Ivana Lea Korejzl, Vinogradska Cesta 133, 10000 Zagreb punomoćnica sudionika u postupku M.L. INTERIORS AND BUILDINGS DESIGN STUDIO d.o.o</item>
    </derivirana_varijabla>
  </DomainObject.Predmet.OstaliListFormatedWithAdress>
  <DomainObject.Predmet.OstaliListFormatedWithAdressOIB>
    <izvorni_sadrzaj>
      <item>Ivana Lea Korejzl, OIB 43035322029, Vinogradska Cesta 133, 10000 Zagreb punomoćnica sudionika u postupku M.L. INTERIORS AND BUILDINGS DESIGN STUDIO d.o.o</item>
    </izvorni_sadrzaj>
    <derivirana_varijabla naziv="DomainObject.Predmet.OstaliListFormatedWithAdressOIB_1">
      <item>Ivana Lea Korejzl, OIB 43035322029, Vinogradska Cesta 133, 10000 Zagreb punomoćnica sudionika u postupku M.L. INTERIORS AND BUILDINGS DESIGN STUDIO d.o.o</item>
    </derivirana_varijabla>
  </DomainObject.Predmet.OstaliListFormatedWithAdressOIB>
  <DomainObject.Predmet.OstaliListNazivFormated>
    <izvorni_sadrzaj>
      <item>Ivana Lea Korejzl</item>
    </izvorni_sadrzaj>
    <derivirana_varijabla naziv="DomainObject.Predmet.OstaliListNazivFormated_1">
      <item>Ivana Lea Korejzl</item>
    </derivirana_varijabla>
  </DomainObject.Predmet.OstaliListNazivFormated>
  <DomainObject.Predmet.OstaliListNazivFormatedOIB>
    <izvorni_sadrzaj>
      <item>Ivana Lea Korejzl, OIB 43035322029</item>
    </izvorni_sadrzaj>
    <derivirana_varijabla naziv="DomainObject.Predmet.OstaliListNazivFormatedOIB_1">
      <item>Ivana Lea Korejzl, OIB 43035322029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M.L. INTERIORS AND BUILDINGS DESIGN STUDIO d.o.o</izvorni_sadrzaj>
    <derivirana_varijabla naziv="DomainObject.Predmet.ProtustrankaIDrugi_1">M.L. INTERIORS AND BUILDINGS DESIGN STUDIO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M.L. INTERIORS AND BUILDINGS DESIGN STUDIO d.o.o, OIB 27951744715, Vinogradska cesta 133, 10000 Zagreb</izvorni_sadrzaj>
    <derivirana_varijabla naziv="DomainObject.Predmet.ProtustrankaIDrugiAdressOIB_1">M.L. INTERIORS AND BUILDINGS DESIGN STUDIO d.o.o, OIB 27951744715,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M.L. INTERIORS AND BUILDINGS DESIGN STUDIO d.o.o</item>
      <item>FINA Regionalni centar Zagreb</item>
      <item>Ivana Lea Korejzl</item>
    </izvorni_sadrzaj>
    <derivirana_varijabla naziv="DomainObject.Predmet.SudioniciListNaziv_1">
      <item>M.L. INTERIORS AND BUILDINGS DESIGN STUDIO d.o.o</item>
      <item>FINA Regionalni centar Zagreb</item>
      <item>Ivana Lea Korejzl</item>
    </derivirana_varijabla>
  </DomainObject.Predmet.SudioniciListNaziv>
  <DomainObject.Predmet.SudioniciListAdressOIB>
    <izvorni_sadrzaj>
      <item>M.L. INTERIORS AND BUILDINGS DESIGN STUDIO d.o.o, OIB 27951744715, Vinogradska cesta 133,10000 Zagreb</item>
      <item>FINA Regionalni centar Zagreb, OIB 85821130368, Trg svibanjskih žrtava 1995. br. 1,10000 Zagreb</item>
      <item>Ivana Lea Korejzl, OIB 43035322029, Vinogradska Cesta 133,10000 Zagreb</item>
    </izvorni_sadrzaj>
    <derivirana_varijabla naziv="DomainObject.Predmet.SudioniciListAdressOIB_1">
      <item>M.L. INTERIORS AND BUILDINGS DESIGN STUDIO d.o.o, OIB 27951744715, Vinogradska cesta 133,10000 Zagreb</item>
      <item>FINA Regionalni centar Zagreb, OIB 85821130368, Trg svibanjskih žrtava 1995. br. 1,10000 Zagreb</item>
      <item>Ivana Lea Korejzl, OIB 43035322029,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27951744715</item>
      <item>, OIB 85821130368</item>
      <item>, OIB 43035322029</item>
    </izvorni_sadrzaj>
    <derivirana_varijabla naziv="DomainObject.Predmet.SudioniciListNazivOIB_1">
      <item>, OIB 27951744715</item>
      <item>, OIB 85821130368</item>
      <item>, OIB 43035322029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St-4400/2016-11</izvorni_sadrzaj>
    <derivirana_varijabla naziv="DomainObject.PredzadnjaOdlukaIzPredmeta.Oznaka_1">St-4400/2016-11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1117</properties:Words>
  <properties:Characters>6190</properties:Characters>
  <properties:Lines>130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2019-03-21T09:38:00Z</dcterms:created>
  <dc:creator>Korisnik</dc:creator>
  <cp:lastModifiedBy>Renata Klokočki</cp:lastModifiedBy>
  <cp:lastPrinted>2017-08-22T11:18:00Z</cp:lastPrinted>
  <dcterms:modified xmlns:xsi="http://www.w3.org/2001/XMLSchema-instance" xsi:type="dcterms:W3CDTF">2019-03-21T09:43:00Z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-M.L. INTERIORS AND BUILDINGS DESIGN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