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b301" w14:paraId="5ccb30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F27EF3">
        <w:rPr>
          <w:lang w:val="hr-HR"/>
        </w:rPr>
        <w:t>521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27EF3">
        <w:rPr>
          <w:lang w:val="hr-HR"/>
        </w:rPr>
        <w:t>ENEPRO</w:t>
      </w:r>
      <w:r w:rsidR="0066343B">
        <w:rPr>
          <w:lang w:val="hr-HR"/>
        </w:rPr>
        <w:t xml:space="preserve"> društvo s ograničenom odgovornošću za </w:t>
      </w:r>
      <w:r w:rsidR="00F27EF3">
        <w:rPr>
          <w:lang w:val="hr-HR"/>
        </w:rPr>
        <w:t>proizvodnju</w:t>
      </w:r>
      <w:r w:rsidR="0066343B">
        <w:rPr>
          <w:lang w:val="hr-HR"/>
        </w:rPr>
        <w:t xml:space="preserve"> i usluge, Bjelovar, </w:t>
      </w:r>
      <w:r w:rsidR="00F27EF3">
        <w:rPr>
          <w:lang w:val="hr-HR"/>
        </w:rPr>
        <w:t>Stipe Javora 14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27EF3">
        <w:rPr>
          <w:lang w:val="hr-HR"/>
        </w:rPr>
        <w:t>010081611</w:t>
      </w:r>
      <w:r w:rsidR="003734FC">
        <w:rPr>
          <w:lang w:val="hr-HR"/>
        </w:rPr>
        <w:t xml:space="preserve">, OIB: </w:t>
      </w:r>
      <w:r w:rsidR="00F27EF3">
        <w:rPr>
          <w:lang w:val="hr-HR"/>
        </w:rPr>
        <w:t>83898234254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F27EF3">
        <w:rPr>
          <w:lang w:val="hr-HR"/>
        </w:rPr>
        <w:t>521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27EF3">
        <w:rPr>
          <w:lang w:val="hr-HR"/>
        </w:rPr>
        <w:t>9.419,06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27EF3">
        <w:rPr>
          <w:lang w:val="hr-HR"/>
        </w:rPr>
        <w:t>Mirta Pavlović iz Bjelovara, Stipe Javora 14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27EF3">
        <w:rPr>
          <w:lang w:val="hr-HR"/>
        </w:rPr>
        <w:t>97845560845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</w:t>
      </w:r>
      <w:r w:rsidR="00F27EF3">
        <w:rPr>
          <w:lang w:val="hr-HR"/>
        </w:rPr>
        <w:t>2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F27EF3">
        <w:rPr>
          <w:lang w:val="hr-HR"/>
        </w:rPr>
        <w:t>2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A23" w:rsidR="00CD1A23">
      <w:r>
        <w:separator/>
      </w:r>
    </w:p>
  </w:endnote>
  <w:endnote w:id="0" w:type="continuationSeparator">
    <w:p w:rsidRDefault="00CD1A23" w:rsidR="00CD1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A23" w:rsidR="00CD1A23">
      <w:r>
        <w:separator/>
      </w:r>
    </w:p>
  </w:footnote>
  <w:footnote w:id="0" w:type="continuationSeparator">
    <w:p w:rsidRDefault="00CD1A23" w:rsidR="00CD1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2A27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D1A23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7EF3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2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2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ENEPRO društvo s ograničenom odgovornošću za proizvodnju i usluge, Bjelovar zastupanog po punomoćniku Mirta Pavlović</izvorni_sadrzaj>
    <derivirana_varijabla naziv="DomainObject.Predmet.ProtustrankaFormated_1">  ENEPRO društvo s ograničenom odgovornošću za proizvodnju i usluge, Bjelovar zastupanog po punomoćniku Mirta Pavlović</derivirana_varijabla>
  </DomainObject.Predmet.ProtustrankaFormated>
  <DomainObject.Predmet.ProtustrankaFormatedOIB>
    <izvorni_sadrzaj>  ENEPRO društvo s ograničenom odgovornošću za proizvodnju i usluge, Bjelovar, OIB 83898234254 zastupanog po punomoćniku Mirta Pavlović</izvorni_sadrzaj>
    <derivirana_varijabla naziv="DomainObject.Predmet.ProtustrankaFormatedOIB_1">  ENEPRO društvo s ograničenom odgovornošću za proizvodnju i usluge, Bjelovar, OIB 83898234254 zastupanog po punomoćniku Mirta Pavlović</derivirana_varijabla>
  </DomainObject.Predmet.ProtustrankaFormatedOIB>
  <DomainObject.Predmet.ProtustrankaFormatedWithAdress>
    <izvorni_sadrzaj> ENEPRO društvo s ograničenom odgovornošću za proizvodnju i usluge, Bjelovar, Stipe Javora 14, 43000 Bjelovar zastupanog po punomoćniku Mirta Pavlović</izvorni_sadrzaj>
    <derivirana_varijabla naziv="DomainObject.Predmet.ProtustrankaFormatedWithAdress_1"> ENEPRO društvo s ograničenom odgovornošću za proizvodnju i usluge, Bjelovar, Stipe Javora 14, 43000 Bjelovar zastupanog po punomoćniku Mirta Pavlović</derivirana_varijabla>
  </DomainObject.Predmet.ProtustrankaFormatedWithAdress>
  <DomainObject.Predmet.ProtustrankaFormatedWithAdressOIB>
    <izvorni_sadrzaj> ENEPRO društvo s ograničenom odgovornošću za proizvodnju i usluge, Bjelovar, OIB 83898234254, Stipe Javora 14, 43000 Bjelovar zastupanog po punomoćniku Mirta Pavlović</izvorni_sadrzaj>
    <derivirana_varijabla naziv="DomainObject.Predmet.ProtustrankaFormatedWithAdressOIB_1"> ENEPRO društvo s ograničenom odgovornošću za proizvodnju i usluge, Bjelovar, OIB 83898234254, Stipe Javora 14, 43000 Bjelovar zastupanog po punomoćniku Mirta Pavlović</derivirana_varijabla>
  </DomainObject.Predmet.ProtustrankaFormatedWithAdressOIB>
  <DomainObject.Predmet.ProtustrankaWithAdress>
    <izvorni_sadrzaj>ENEPRO društvo s ograničenom odgovornošću za proizvodnju i usluge, Bjelovar Stipe Javora 14, 43000 Bjelovar</izvorni_sadrzaj>
    <derivirana_varijabla naziv="DomainObject.Predmet.ProtustrankaWithAdress_1">ENEPRO društvo s ograničenom odgovornošću za proizvodnju i usluge, Bjelovar Stipe Javora 14, 43000 Bjelovar</derivirana_varijabla>
  </DomainObject.Predmet.ProtustrankaWithAdress>
  <DomainObject.Predmet.ProtustrankaWithAdressOIB>
    <izvorni_sadrzaj>ENEPRO društvo s ograničenom odgovornošću za proizvodnju i usluge, Bjelovar, OIB 83898234254, Stipe Javora 14, 43000 Bjelovar</izvorni_sadrzaj>
    <derivirana_varijabla naziv="DomainObject.Predmet.ProtustrankaWithAdressOIB_1">ENEPRO društvo s ograničenom odgovornošću za proizvodnju i usluge, Bjelovar, OIB 83898234254, Stipe Javora 14, 43000 Bjelovar</derivirana_varijabla>
  </DomainObject.Predmet.ProtustrankaWithAdressOIB>
  <DomainObject.Predmet.ProtustrankaNazivFormated>
    <izvorni_sadrzaj>ENEPRO društvo s ograničenom odgovornošću za proizvodnju i usluge, Bjelovar</izvorni_sadrzaj>
    <derivirana_varijabla naziv="DomainObject.Predmet.ProtustrankaNazivFormated_1">ENEPRO društvo s ograničenom odgovornošću za proizvodnju i usluge, Bjelovar</derivirana_varijabla>
  </DomainObject.Predmet.ProtustrankaNazivFormated>
  <DomainObject.Predmet.ProtustrankaNazivFormatedOIB>
    <izvorni_sadrzaj>ENEPRO društvo s ograničenom odgovornošću za proizvodnju i usluge, Bjelovar, OIB 83898234254</izvorni_sadrzaj>
    <derivirana_varijabla naziv="DomainObject.Predmet.ProtustrankaNazivFormatedOIB_1">ENEPRO društvo s ograničenom odgovornošću za proizvodnju i usluge, Bjelovar, OIB 83898234254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ENEPRO društvo s ograničenom odgovornošću za proizvodnju i usluge, Bjelovar zastupanog po punomoćniku Mirta Pavlović</item>
    </izvorni_sadrzaj>
    <derivirana_varijabla naziv="DomainObject.Predmet.ProtuStrankaListFormated_1">
      <item>ENEPRO društvo s ograničenom odgovornošću za proizvodnju i usluge, Bjelovar zastupanog po punomoćniku Mirta Pavlović</item>
    </derivirana_varijabla>
  </DomainObject.Predmet.ProtuStrankaListFormated>
  <DomainObject.Predmet.ProtuStrankaListFormatedOIB>
    <izvorni_sadrzaj>
      <item>ENEPRO društvo s ograničenom odgovornošću za proizvodnju i usluge, Bjelovar, OIB 83898234254 zastupanog po punomoćniku Mirta Pavlović</item>
    </izvorni_sadrzaj>
    <derivirana_varijabla naziv="DomainObject.Predmet.ProtuStrankaListFormatedOIB_1">
      <item>ENEPRO društvo s ograničenom odgovornošću za proizvodnju i usluge, Bjelovar, OIB 83898234254 zastupanog po punomoćniku Mirta Pavlović</item>
    </derivirana_varijabla>
  </DomainObject.Predmet.ProtuStrankaListFormatedOIB>
  <DomainObject.Predmet.ProtuStrankaListFormatedWithAdress>
    <izvorni_sadrzaj>
      <item>ENEPRO društvo s ograničenom odgovornošću za proizvodnju i usluge, Bjelovar, Stipe Javora 14, 43000 Bjelovar zastupanog po punomoćniku Mirta Pavlović</item>
    </izvorni_sadrzaj>
    <derivirana_varijabla naziv="DomainObject.Predmet.ProtuStrankaListFormatedWithAdress_1">
      <item>ENEPRO društvo s ograničenom odgovornošću za proizvodnju i usluge, Bjelovar, Stipe Javora 14, 43000 Bjelovar zastupanog po punomoćniku Mirta Pavlović</item>
    </derivirana_varijabla>
  </DomainObject.Predmet.ProtuStrankaListFormatedWithAdress>
  <DomainObject.Predmet.ProtuStrankaListFormatedWithAdressOIB>
    <izvorni_sadrzaj>
      <item>ENEPRO društvo s ograničenom odgovornošću za proizvodnju i usluge, Bjelovar, OIB 83898234254, Stipe Javora 14, 43000 Bjelovar zastupanog po punomoćniku Mirta Pavlović</item>
    </izvorni_sadrzaj>
    <derivirana_varijabla naziv="DomainObject.Predmet.ProtuStrankaListFormatedWithAdressOIB_1">
      <item>ENEPRO društvo s ograničenom odgovornošću za proizvodnju i usluge, Bjelovar, OIB 83898234254, Stipe Javora 14, 43000 Bjelovar zastupanog po punomoćniku Mirta Pavlović</item>
    </derivirana_varijabla>
  </DomainObject.Predmet.ProtuStrankaListFormatedWithAdressOIB>
  <DomainObject.Predmet.ProtuStrankaListNazivFormated>
    <izvorni_sadrzaj>
      <item>ENEPRO društvo s ograničenom odgovornošću za proizvodnju i usluge, Bjelovar</item>
    </izvorni_sadrzaj>
    <derivirana_varijabla naziv="DomainObject.Predmet.ProtuStrankaListNazivFormated_1">
      <item>ENEPRO društvo s ograničenom odgovornošću za proizvodnju i usluge, Bjelovar</item>
    </derivirana_varijabla>
  </DomainObject.Predmet.ProtuStrankaListNazivFormated>
  <DomainObject.Predmet.ProtuStrankaListNazivFormatedOIB>
    <izvorni_sadrzaj>
      <item>ENEPRO društvo s ograničenom odgovornošću za proizvodnju i usluge, Bjelovar, OIB 83898234254</item>
    </izvorni_sadrzaj>
    <derivirana_varijabla naziv="DomainObject.Predmet.ProtuStrankaListNazivFormatedOIB_1">
      <item>ENEPRO društvo s ograničenom odgovornošću za proizvodnju i usluge, Bjelovar, OIB 83898234254</item>
    </derivirana_varijabla>
  </DomainObject.Predmet.ProtuStrankaListNazivFormatedOIB>
  <DomainObject.Predmet.OstaliListFormated>
    <izvorni_sadrzaj>
      <item>Mirta Pavlović punomoćnik sudionika u postupku ENEPRO društvo s ograničenom odgovornošću za proizvodnju i usluge, Bjelovar</item>
    </izvorni_sadrzaj>
    <derivirana_varijabla naziv="DomainObject.Predmet.OstaliListFormated_1">
      <item>Mirta Pavlović punomoćnik sudionika u postupku ENEPRO društvo s ograničenom odgovornošću za proizvodnju i usluge, Bjelovar</item>
    </derivirana_varijabla>
  </DomainObject.Predmet.OstaliListFormated>
  <DomainObject.Predmet.OstaliListFormatedOIB>
    <izvorni_sadrzaj>
      <item>Mirta Pavlović, OIB 97845560845 punomoćnik sudionika u postupku ENEPRO društvo s ograničenom odgovornošću za proizvodnju i usluge, Bjelovar</item>
    </izvorni_sadrzaj>
    <derivirana_varijabla naziv="DomainObject.Predmet.OstaliListFormatedOIB_1">
      <item>Mirta Pavlović, OIB 97845560845 punomoćnik sudionika u postupku ENEPRO društvo s ograničenom odgovornošću za proizvodnju i usluge, Bjelovar</item>
    </derivirana_varijabla>
  </DomainObject.Predmet.OstaliListFormatedOIB>
  <DomainObject.Predmet.OstaliListFormatedWithAdress>
    <izvorni_sadrzaj>
      <item>Mirta Pavlović, Stipe Javora 14, 43000 Bjelovar punomoćnik sudionika u postupku ENEPRO društvo s ograničenom odgovornošću za proizvodnju i usluge, Bjelovar</item>
    </izvorni_sadrzaj>
    <derivirana_varijabla naziv="DomainObject.Predmet.OstaliListFormatedWithAdress_1">
      <item>Mirta Pavlović, Stipe Javora 14, 43000 Bjelovar punomoćnik sudionika u postupku ENEPRO društvo s ograničenom odgovornošću za proizvodnju i usluge, Bjelovar</item>
    </derivirana_varijabla>
  </DomainObject.Predmet.OstaliListFormatedWithAdress>
  <DomainObject.Predmet.OstaliListFormatedWithAdressOIB>
    <izvorni_sadrzaj>
      <item>Mirta Pavlović, OIB 97845560845, Stipe Javora 14, 43000 Bjelovar punomoćnik sudionika u postupku ENEPRO društvo s ograničenom odgovornošću za proizvodnju i usluge, Bjelovar</item>
    </izvorni_sadrzaj>
    <derivirana_varijabla naziv="DomainObject.Predmet.OstaliListFormatedWithAdressOIB_1">
      <item>Mirta Pavlović, OIB 97845560845, Stipe Javora 14, 43000 Bjelovar punomoćnik sudionika u postupku ENEPRO društvo s ograničenom odgovornošću za proizvodnju i usluge, Bjelovar</item>
    </derivirana_varijabla>
  </DomainObject.Predmet.OstaliListFormatedWithAdressOIB>
  <DomainObject.Predmet.OstaliListNazivFormated>
    <izvorni_sadrzaj>
      <item>Mirta Pavlović</item>
    </izvorni_sadrzaj>
    <derivirana_varijabla naziv="DomainObject.Predmet.OstaliListNazivFormated_1">
      <item>Mirta Pavlović</item>
    </derivirana_varijabla>
  </DomainObject.Predmet.OstaliListNazivFormated>
  <DomainObject.Predmet.OstaliListNazivFormatedOIB>
    <izvorni_sadrzaj>
      <item>Mirta Pavlović, OIB 97845560845</item>
    </izvorni_sadrzaj>
    <derivirana_varijabla naziv="DomainObject.Predmet.OstaliListNazivFormatedOIB_1">
      <item>Mirta Pavlović, OIB 97845560845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ENEPRO društvo s ograničenom odgovornošću za proizvodnju i usluge, Bjelovar</izvorni_sadrzaj>
    <derivirana_varijabla naziv="DomainObject.Predmet.ProtustrankaIDrugi_1">ENEPRO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ENEPRO društvo s ograničenom odgovornošću za proizvodnju i usluge, Bjelovar, OIB 83898234254, Stipe Javora 14, 43000 Bjelovar</izvorni_sadrzaj>
    <derivirana_varijabla naziv="DomainObject.Predmet.ProtustrankaIDrugiAdressOIB_1">ENEPRO društvo s ograničenom odgovornošću za proizvodnju i usluge, Bjelovar, OIB 83898234254, Stipe Javora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ENEPRO društvo s ograničenom odgovornošću za proizvodnju i usluge, Bjelovar</item>
      <item>Mirta Pavlović</item>
    </izvorni_sadrzaj>
    <derivirana_varijabla naziv="DomainObject.Predmet.SudioniciListNaziv_1">
      <item>FINA, RC ZAGREB, Podružnica Bjelovar</item>
      <item>ENEPRO društvo s ograničenom odgovornošću za proizvodnju i usluge, Bjelovar</item>
      <item>Mirta Pavlović</item>
    </derivirana_varijabla>
  </DomainObject.Predmet.SudioniciListNaziv>
  <DomainObject.Predmet.SudioniciListAdressOIB>
    <izvorni_sadrzaj>
      <item>FINA, RC ZAGREB, Podružnica Bjelovar, OIB 85821130368, F. Supila 4,43000 Bjelovar</item>
      <item>ENEPRO društvo s ograničenom odgovornošću za proizvodnju i usluge, Bjelovar, OIB 83898234254, Stipe Javora 14,43000 Bjelovar</item>
      <item>Mirta Pavlović, OIB 97845560845, Stipe Javora 14,43000 Bjelovar</item>
    </izvorni_sadrzaj>
    <derivirana_varijabla naziv="DomainObject.Predmet.SudioniciListAdressOIB_1">
      <item>FINA, RC ZAGREB, Podružnica Bjelovar, OIB 85821130368, F. Supila 4,43000 Bjelovar</item>
      <item>ENEPRO društvo s ograničenom odgovornošću za proizvodnju i usluge, Bjelovar, OIB 83898234254, Stipe Javora 14,43000 Bjelovar</item>
      <item>Mirta Pavlović, OIB 97845560845, Stipe Javora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83898234254</item>
      <item>, OIB 97845560845</item>
    </izvorni_sadrzaj>
    <derivirana_varijabla naziv="DomainObject.Predmet.SudioniciListNazivOIB_1">
      <item>, OIB 85821130368</item>
      <item>, OIB 83898234254</item>
      <item>, OIB 97845560845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1703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2016-01-22T07:25:00Z</dcterms:created>
  <dc:creator>553y7k3</dc:creator>
  <cp:lastModifiedBy>Željka Vitez</cp:lastModifiedBy>
  <cp:lastPrinted>2016-01-22T07:25:00Z</cp:lastPrinted>
  <dcterms:modified xmlns:xsi="http://www.w3.org/2001/XMLSchema-instance" xsi:type="dcterms:W3CDTF">2016-01-22T07:56:00Z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