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1b3c" w14:paraId="7571b3c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9 St-926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NOVE SOLUCIJE j.d.o.o.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8. Dalmatinske udarne brigade 46, OIB: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79072779592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NOVE SOLUCIJE j.d.o.o.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8. Dalmatinske udarne brigade 46, OIB: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79072779592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NOVE SOLUCIJE j.d.o.o.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8. Dalmatinske udarne brigade 46, OIB: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79072779592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11. Prosinca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NOVE SOLUCIJE j.d.o.o.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8. Dalmatinske udarne brigade 46, OIB: </w:t>
      </w:r>
      <w:r w:rsidR="008E77E2" w:rsidRP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79072779592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926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07.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07.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77E2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33A3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FD6" w:rsidP="00345FCD" w:rsidR="00746FD6">
      <w:pPr>
        <w:spacing w:lineRule="auto" w:line="240" w:after="0"/>
      </w:pPr>
      <w:r>
        <w:separator/>
      </w:r>
    </w:p>
  </w:endnote>
  <w:endnote w:id="0" w:type="continuationSeparator">
    <w:p w:rsidRDefault="00746FD6" w:rsidP="00345FCD" w:rsidR="00746F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FD6" w:rsidP="00345FCD" w:rsidR="00746FD6">
      <w:pPr>
        <w:spacing w:lineRule="auto" w:line="240" w:after="0"/>
      </w:pPr>
      <w:r>
        <w:separator/>
      </w:r>
    </w:p>
  </w:footnote>
  <w:footnote w:id="0" w:type="continuationSeparator">
    <w:p w:rsidRDefault="00746FD6" w:rsidP="00345FCD" w:rsidR="00746F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C33A3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8E77E2">
      <w:t>926</w:t>
    </w:r>
    <w:r>
      <w:t>/15</w:t>
    </w:r>
  </w:p>
  <w:p w:rsidRDefault="00BC33A3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575278"/>
    <w:rsid w:val="006A5622"/>
    <w:rsid w:val="00746FD6"/>
    <w:rsid w:val="007E5D8A"/>
    <w:rsid w:val="007F555B"/>
    <w:rsid w:val="008433F1"/>
    <w:rsid w:val="008C06EA"/>
    <w:rsid w:val="008E77E2"/>
    <w:rsid w:val="009158E0"/>
    <w:rsid w:val="00962C2C"/>
    <w:rsid w:val="009A5B2C"/>
    <w:rsid w:val="009C6907"/>
    <w:rsid w:val="00A3376C"/>
    <w:rsid w:val="00AA3A59"/>
    <w:rsid w:val="00B359C8"/>
    <w:rsid w:val="00BB6DA0"/>
    <w:rsid w:val="00BC33A3"/>
    <w:rsid w:val="00D66AB7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C3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3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33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33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33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C3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3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3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3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 SOLUCIJE j.d.o.o. za računalne djelatnosti</izvorni_sadrzaj>
    <derivirana_varijabla naziv="DomainObject.Predmet.ProtustrankaFormated_1">  NOVE SOLUCIJE j.d.o.o. za računalne djelatnosti</derivirana_varijabla>
  </DomainObject.Predmet.ProtustrankaFormated>
  <DomainObject.Predmet.ProtustrankaFormatedOIB>
    <izvorni_sadrzaj>  NOVE SOLUCIJE j.d.o.o. za računalne djelatnosti, OIB 79072779592</izvorni_sadrzaj>
    <derivirana_varijabla naziv="DomainObject.Predmet.ProtustrankaFormatedOIB_1">  NOVE SOLUCIJE j.d.o.o. za računalne djelatnosti, OIB 79072779592</derivirana_varijabla>
  </DomainObject.Predmet.ProtustrankaFormatedOIB>
  <DomainObject.Predmet.ProtustrankaFormatedWithAdress>
    <izvorni_sadrzaj> NOVE SOLUCIJE j.d.o.o. za računalne djelatnosti, 8. dalmatinske udarne brigade 46, 22000 Šibenik</izvorni_sadrzaj>
    <derivirana_varijabla naziv="DomainObject.Predmet.ProtustrankaFormatedWithAdress_1"> NOVE SOLUCIJE j.d.o.o. za računalne djelatnosti, 8. dalmatinske udarne brigade 46, 22000 Šibenik</derivirana_varijabla>
  </DomainObject.Predmet.ProtustrankaFormatedWithAdress>
  <DomainObject.Predmet.ProtustrankaFormatedWithAdressOIB>
    <izvorni_sadrzaj> NOVE SOLUCIJE j.d.o.o. za računalne djelatnosti, OIB 79072779592, 8. dalmatinske udarne brigade 46, 22000 Šibenik</izvorni_sadrzaj>
    <derivirana_varijabla naziv="DomainObject.Predmet.ProtustrankaFormatedWithAdressOIB_1"> NOVE SOLUCIJE j.d.o.o. za računalne djelatnosti, OIB 79072779592, 8. dalmatinske udarne brigade 46, 22000 Šibenik</derivirana_varijabla>
  </DomainObject.Predmet.ProtustrankaFormatedWithAdressOIB>
  <DomainObject.Predmet.ProtustrankaWithAdress>
    <izvorni_sadrzaj>NOVE SOLUCIJE j.d.o.o. za računalne djelatnosti 8. dalmatinske udarne brigade 46, 22000 Šibenik</izvorni_sadrzaj>
    <derivirana_varijabla naziv="DomainObject.Predmet.ProtustrankaWithAdress_1">NOVE SOLUCIJE j.d.o.o. za računalne djelatnosti 8. dalmatinske udarne brigade 46, 22000 Šibenik</derivirana_varijabla>
  </DomainObject.Predmet.ProtustrankaWithAdress>
  <DomainObject.Predmet.ProtustrankaWithAdressOIB>
    <izvorni_sadrzaj>NOVE SOLUCIJE j.d.o.o. za računalne djelatnosti, OIB 79072779592, 8. dalmatinske udarne brigade 46, 22000 Šibenik</izvorni_sadrzaj>
    <derivirana_varijabla naziv="DomainObject.Predmet.ProtustrankaWithAdressOIB_1">NOVE SOLUCIJE j.d.o.o. za računalne djelatnosti, OIB 79072779592, 8. dalmatinske udarne brigade 46, 22000 Šibenik</derivirana_varijabla>
  </DomainObject.Predmet.ProtustrankaWithAdressOIB>
  <DomainObject.Predmet.ProtustrankaNazivFormated>
    <izvorni_sadrzaj>NOVE SOLUCIJE j.d.o.o. za računalne djelatnosti</izvorni_sadrzaj>
    <derivirana_varijabla naziv="DomainObject.Predmet.ProtustrankaNazivFormated_1">NOVE SOLUCIJE j.d.o.o. za računalne djelatnosti</derivirana_varijabla>
  </DomainObject.Predmet.ProtustrankaNazivFormated>
  <DomainObject.Predmet.ProtustrankaNazivFormatedOIB>
    <izvorni_sadrzaj>NOVE SOLUCIJE j.d.o.o. za računalne djelatnosti, OIB 79072779592</izvorni_sadrzaj>
    <derivirana_varijabla naziv="DomainObject.Predmet.ProtustrankaNazivFormatedOIB_1">NOVE SOLUCIJE j.d.o.o. za računalne djelatnosti, OIB 79072779592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NOVE SOLUCIJE j.d.o.o. za računalne djelatnosti</item>
    </izvorni_sadrzaj>
    <derivirana_varijabla naziv="DomainObject.Predmet.ProtuStrankaListFormated_1">
      <item>NOVE SOLUCIJE j.d.o.o. za računalne djelatnosti</item>
    </derivirana_varijabla>
  </DomainObject.Predmet.ProtuStrankaListFormated>
  <DomainObject.Predmet.ProtuStrankaListFormatedOIB>
    <izvorni_sadrzaj>
      <item>NOVE SOLUCIJE j.d.o.o. za računalne djelatnosti, OIB 79072779592</item>
    </izvorni_sadrzaj>
    <derivirana_varijabla naziv="DomainObject.Predmet.ProtuStrankaListFormatedOIB_1">
      <item>NOVE SOLUCIJE j.d.o.o. za računalne djelatnosti, OIB 79072779592</item>
    </derivirana_varijabla>
  </DomainObject.Predmet.ProtuStrankaListFormatedOIB>
  <DomainObject.Predmet.ProtuStrankaListFormatedWithAdress>
    <izvorni_sadrzaj>
      <item>NOVE SOLUCIJE j.d.o.o. za računalne djelatnosti, 8. dalmatinske udarne brigade 46, 22000 Šibenik</item>
    </izvorni_sadrzaj>
    <derivirana_varijabla naziv="DomainObject.Predmet.ProtuStrankaListFormatedWithAdress_1">
      <item>NOVE SOLUCIJE j.d.o.o. za računalne djelatnosti, 8. dalmatinske udarne brigade 46, 22000 Šibenik</item>
    </derivirana_varijabla>
  </DomainObject.Predmet.ProtuStrankaListFormatedWithAdress>
  <DomainObject.Predmet.ProtuStrankaListFormatedWithAdressOIB>
    <izvorni_sadrzaj>
      <item>NOVE SOLUCIJE j.d.o.o. za računalne djelatnosti, OIB 79072779592, 8. dalmatinske udarne brigade 46, 22000 Šibenik</item>
    </izvorni_sadrzaj>
    <derivirana_varijabla naziv="DomainObject.Predmet.ProtuStrankaListFormatedWithAdressOIB_1">
      <item>NOVE SOLUCIJE j.d.o.o. za računalne djelatnosti, OIB 79072779592, 8. dalmatinske udarne brigade 46, 22000 Šibenik</item>
    </derivirana_varijabla>
  </DomainObject.Predmet.ProtuStrankaListFormatedWithAdressOIB>
  <DomainObject.Predmet.ProtuStrankaListNazivFormated>
    <izvorni_sadrzaj>
      <item>NOVE SOLUCIJE j.d.o.o. za računalne djelatnosti</item>
    </izvorni_sadrzaj>
    <derivirana_varijabla naziv="DomainObject.Predmet.ProtuStrankaListNazivFormated_1">
      <item>NOVE SOLUCIJE j.d.o.o. za računalne djelatnosti</item>
    </derivirana_varijabla>
  </DomainObject.Predmet.ProtuStrankaListNazivFormated>
  <DomainObject.Predmet.ProtuStrankaListNazivFormatedOIB>
    <izvorni_sadrzaj>
      <item>NOVE SOLUCIJE j.d.o.o. za računalne djelatnosti, OIB 79072779592</item>
    </izvorni_sadrzaj>
    <derivirana_varijabla naziv="DomainObject.Predmet.ProtuStrankaListNazivFormatedOIB_1">
      <item>NOVE SOLUCIJE j.d.o.o. za računalne djelatnosti, OIB 79072779592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NOVE SOLUCIJE j.d.o.o. za računalne djelatnosti</izvorni_sadrzaj>
    <derivirana_varijabla naziv="DomainObject.Predmet.ProtustrankaIDrugi_1">NOVE SOLUCIJE j.d.o.o. za računalne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NOVE SOLUCIJE j.d.o.o. za računalne djelatnosti, OIB 79072779592, 8. dalmatinske udarne brigade 46, 22000 Šibenik</izvorni_sadrzaj>
    <derivirana_varijabla naziv="DomainObject.Predmet.ProtustrankaIDrugiAdressOIB_1">NOVE SOLUCIJE j.d.o.o. za računalne djelatnosti, OIB 79072779592, 8. dalmatinske udarne brigade 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NOVE SOLUCIJE j.d.o.o. za računalne djelatnosti</item>
    </izvorni_sadrzaj>
    <derivirana_varijabla naziv="DomainObject.Predmet.SudioniciListNaziv_1">
      <item>FINA - Podružnica Šibenik</item>
      <item>NOVE SOLUCIJE j.d.o.o. za računalne djelatnosti</item>
    </derivirana_varijabla>
  </DomainObject.Predmet.SudioniciListNaziv>
  <DomainObject.Predmet.SudioniciListAdressOIB>
    <izvorni_sadrzaj>
      <item>FINA - Podružnica Šibenik, OIB 85821130368, Perivoj L. Marune 1,22000 Šibenik</item>
      <item>NOVE SOLUCIJE j.d.o.o. za računalne djelatnosti, OIB 79072779592, 8. dalmatinske udarne brigade 46,22000 Šibenik</item>
    </izvorni_sadrzaj>
    <derivirana_varijabla naziv="DomainObject.Predmet.SudioniciListAdressOIB_1">
      <item>FINA - Podružnica Šibenik, OIB 85821130368, Perivoj L. Marune 1,22000 Šibenik</item>
      <item>NOVE SOLUCIJE j.d.o.o. za računalne djelatnosti, OIB 79072779592, 8. dalmatinske udarne brigade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79072779592</item>
    </izvorni_sadrzaj>
    <derivirana_varijabla naziv="DomainObject.Predmet.SudioniciListNazivOIB_1">
      <item>, OIB 85821130368</item>
      <item>, OIB 79072779592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2582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2016-06-20T10:37:00Z</dcterms:created>
  <dc:creator>Joško Livaković</dc:creator>
  <cp:lastModifiedBy>Marina Gulin</cp:lastModifiedBy>
  <cp:lastPrinted>2016-02-04T08:25:00Z</cp:lastPrinted>
  <dcterms:modified xmlns:xsi="http://www.w3.org/2001/XMLSchema-instance" xsi:type="dcterms:W3CDTF">2016-06-21T06:47:00Z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