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fbd4" w14:paraId="695fb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3E43" w:rsidP="004E3E43" w:rsidR="004E3E43" w:rsidRPr="004E3E43">
      <w:pPr>
        <w:spacing w:after="0"/>
        <w:jc w:val="right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9 St 7/2016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REPUBLIKA HRVATSKA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TRGOVAČKI SUD U ZADRU</w:t>
      </w:r>
    </w:p>
    <w:p w:rsidRDefault="004E3E43" w:rsidP="004E3E43" w:rsidR="004E3E43" w:rsidRPr="004E3E43">
      <w:pPr>
        <w:spacing w:after="0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STALNA SLUŽBA U  ŠIBENIKU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U  I M E  R E P U B L I K E  H R V A T S K E</w:t>
      </w: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 xml:space="preserve">R J E Š E N J E 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SINJAL d.o.o., sa sjedištem u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 0,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, OIB: 08327145264, dana 13. ožujka 2018.g. 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r i j e š i o    j e</w:t>
      </w: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1.        Otvara se stečajni postupak nad dužnikom  SINJAL d.o.o., sa sjedištem u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 0,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>, OIB: 08327145264 dana 13. ožujka 2018. godine, kada se ovo rješenje objavljuje na mrežnoj stranici e-Oglasna ploča ovog suda.</w:t>
      </w: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II.        Za stečajnog upravitelja imenuje se Milana Macura iz Šibenika, Stjepana Radića 24, OIB 25991506239.</w:t>
      </w: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III.      Zaključuje se stečajni postupak nad dužnikom SINJAL d.o.o., sa sjedištem u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 0,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>, OIB: 08327145264, temeljem odredbe čl. 132. Stečajnog zakona (Narodne novine 71/15 dalje u tekstu SZ).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4E3E43">
        <w:rPr>
          <w:rFonts w:cs="Times New Roman" w:eastAsia="Calibri"/>
          <w:b/>
          <w:bCs/>
          <w:lang w:eastAsia="hr-HR"/>
        </w:rPr>
        <w:t>O b r a z l o ž e n j e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04. siječnja 2016. godine predložio otvaranje stečajnog postupka nad dužnikom SINJAL d.o.o., sa sjedištem u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 0, </w:t>
      </w:r>
      <w:proofErr w:type="spellStart"/>
      <w:r w:rsidRPr="004E3E43">
        <w:rPr>
          <w:rFonts w:cs="Times New Roman" w:eastAsia="Calibri"/>
          <w:lang w:eastAsia="hr-HR"/>
        </w:rPr>
        <w:t>Civljane</w:t>
      </w:r>
      <w:proofErr w:type="spellEnd"/>
      <w:r w:rsidRPr="004E3E43">
        <w:rPr>
          <w:rFonts w:cs="Times New Roman" w:eastAsia="Calibri"/>
          <w:lang w:eastAsia="hr-HR"/>
        </w:rPr>
        <w:t xml:space="preserve">, OIB: 08327145264. 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Kako je predlagatelj učinio vjerojatnim postojanje stečajnog razloga, to je rješenjem ovog suda posl.br. St-7/2016 od 07. siječnja 2016.g. pokrenut prethodni postupak radi utvrđivanja uvjeta za otvaranje stečajnog postupka i zakazano ročište  na koje su pozvani predlagatelj, FINA, dužnik, zastupnik po zakonu dužnika.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Na ročište dana 03. ožujka 2016.g. je pristupio punomoćnik dužnika koji je dostavio popis imovine, iz kojeg proizlazi da dužnik nema imovine.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   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St-7/2016 od 13. svibnja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St-7/2016 od 13. svibnja 2016.g., to je temeljem </w:t>
      </w:r>
      <w:proofErr w:type="spellStart"/>
      <w:r w:rsidRPr="004E3E43">
        <w:rPr>
          <w:rFonts w:cs="Times New Roman" w:eastAsia="Calibri"/>
          <w:lang w:eastAsia="hr-HR"/>
        </w:rPr>
        <w:t>kogentne</w:t>
      </w:r>
      <w:proofErr w:type="spellEnd"/>
      <w:r w:rsidRPr="004E3E43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SZ-a.</w:t>
      </w: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U Šibeniku, 13. ožujka 2018. godine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center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 xml:space="preserve">Terezija Goreta </w:t>
      </w:r>
    </w:p>
    <w:p w:rsidRDefault="004E3E43" w:rsidP="004E3E43" w:rsidR="004E3E43" w:rsidRPr="004E3E43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Cs/>
          <w:lang w:eastAsia="hr-HR"/>
        </w:rPr>
      </w:pPr>
      <w:r w:rsidRPr="004E3E43">
        <w:rPr>
          <w:rFonts w:cs="Times New Roman" w:eastAsia="Calibri"/>
          <w:bCs/>
          <w:lang w:eastAsia="hr-HR"/>
        </w:rPr>
        <w:t>POUKA O PRAVNOM LIJEKU: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DNa:</w:t>
      </w:r>
    </w:p>
    <w:p w:rsidRDefault="004E3E43" w:rsidP="004E3E43" w:rsidR="004E3E43" w:rsidRPr="004E3E43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Predlagatelju FINA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2.) Dužniku, zastupniku po zakonu dužnika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3.) ŽDO Šibenik,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4.) Sudski registar odmah i po pravomoćnosti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5.) Porezna uprava, ispostava prema sjedištu dužnika,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6.) Stečajnom upravitelju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  <w:r w:rsidRPr="004E3E43">
        <w:rPr>
          <w:rFonts w:cs="Times New Roman" w:eastAsia="Calibri"/>
          <w:lang w:eastAsia="hr-HR"/>
        </w:rPr>
        <w:t>7.) Mrežna stranica e-Oglasna ploča</w:t>
      </w: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jc w:val="both"/>
        <w:rPr>
          <w:rFonts w:cs="Times New Roman" w:eastAsia="Calibri"/>
          <w:lang w:eastAsia="hr-HR"/>
        </w:rPr>
      </w:pPr>
    </w:p>
    <w:p w:rsidRDefault="004E3E43" w:rsidP="004E3E43" w:rsidR="004E3E43" w:rsidRPr="004E3E43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4E3E43" w:rsidP="004E3E43" w:rsidR="004E3E43" w:rsidRPr="004E3E43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E43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St-7/2016-20</izvorni_sadrzaj>
    <derivirana_varijabla naziv="DomainObject.Oznaka_1">St-7/2016-20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SINJAL za geološko-istražne radove i projektiranje, društvo s ograničenom odgovornošću</izvorni_sadrzaj>
    <derivirana_varijabla naziv="DomainObject.Predmet.ProtustrankaFormated_1">  SINJAL za geološko-istražne radove i projektiranje, društvo s ograničenom odgovornošću</derivirana_varijabla>
  </DomainObject.Predmet.ProtustrankaFormated>
  <DomainObject.Predmet.ProtustrankaFormatedOIB>
    <izvorni_sadrzaj>  SINJAL za geološko-istražne radove i projektiranje, društvo s ograničenom odgovornošću, OIB 08327145264</izvorni_sadrzaj>
    <derivirana_varijabla naziv="DomainObject.Predmet.ProtustrankaFormatedOIB_1">  SINJAL za geološko-istražne radove i projektiranje, društvo s ograničenom odgovornošću, OIB 08327145264</derivirana_varijabla>
  </DomainObject.Predmet.ProtustrankaFormatedOIB>
  <DomainObject.Predmet.ProtustrankaFormatedWithAdress>
    <izvorni_sadrzaj> SINJAL za geološko-istražne radove i projektiranje, društvo s ograničenom odgovornošću, Civljane 0, 22300 Civljane</izvorni_sadrzaj>
    <derivirana_varijabla naziv="DomainObject.Predmet.ProtustrankaFormatedWithAdress_1"> SINJAL za geološko-istražne radove i projektiranje, društvo s ograničenom odgovornošću, Civljane 0, 22300 Civljane</derivirana_varijabla>
  </DomainObject.Predmet.ProtustrankaFormatedWithAdress>
  <DomainObject.Predmet.ProtustrankaFormatedWithAdressOIB>
    <izvorni_sadrzaj> SINJAL za geološko-istražne radove i projektiranje, društvo s ograničenom odgovornošću, OIB 08327145264, Civljane 0, 22300 Civljane</izvorni_sadrzaj>
    <derivirana_varijabla naziv="DomainObject.Predmet.ProtustrankaFormatedWithAdressOIB_1"> SINJAL za geološko-istražne radove i projektiranje, društvo s ograničenom odgovornošću, OIB 08327145264, Civljane 0, 22300 Civljane</derivirana_varijabla>
  </DomainObject.Predmet.ProtustrankaFormatedWithAdressOIB>
  <DomainObject.Predmet.ProtustrankaWithAdress>
    <izvorni_sadrzaj>SINJAL za geološko-istražne radove i projektiranje, društvo s ograničenom odgovornošću Civljane 0, 22300 Civljane</izvorni_sadrzaj>
    <derivirana_varijabla naziv="DomainObject.Predmet.ProtustrankaWithAdress_1">SINJAL za geološko-istražne radove i projektiranje, društvo s ograničenom odgovornošću Civljane 0, 22300 Civljane</derivirana_varijabla>
  </DomainObject.Predmet.ProtustrankaWithAdress>
  <DomainObject.Predmet.ProtustrankaWithAdressOIB>
    <izvorni_sadrzaj>SINJAL za geološko-istražne radove i projektiranje, društvo s ograničenom odgovornošću, OIB 08327145264, Civljane 0, 22300 Civljane</izvorni_sadrzaj>
    <derivirana_varijabla naziv="DomainObject.Predmet.ProtustrankaWithAdressOIB_1">SINJAL za geološko-istražne radove i projektiranje, društvo s ograničenom odgovornošću, OIB 08327145264, Civljane 0, 22300 Civljane</derivirana_varijabla>
  </DomainObject.Predmet.ProtustrankaWithAdressOIB>
  <DomainObject.Predmet.ProtustrankaNazivFormated>
    <izvorni_sadrzaj>SINJAL za geološko-istražne radove i projektiranje, društvo s ograničenom odgovornošću</izvorni_sadrzaj>
    <derivirana_varijabla naziv="DomainObject.Predmet.ProtustrankaNazivFormated_1">SINJAL za geološko-istražne radove i projektiranje, društvo s ograničenom odgovornošću</derivirana_varijabla>
  </DomainObject.Predmet.ProtustrankaNazivFormated>
  <DomainObject.Predmet.ProtustrankaNazivFormatedOIB>
    <izvorni_sadrzaj>SINJAL za geološko-istražne radove i projektiranje, društvo s ograničenom odgovornošću, OIB 08327145264</izvorni_sadrzaj>
    <derivirana_varijabla naziv="DomainObject.Predmet.ProtustrankaNazivFormatedOIB_1">SINJAL za geološko-istražne radove i projektiranje, društvo s ograničenom odgovornošću, OIB 08327145264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SINJAL za geološko-istražne radove i projektiranje, društvo s ograničenom odgovornošću</item>
    </izvorni_sadrzaj>
    <derivirana_varijabla naziv="DomainObject.Predmet.ProtuStrankaListFormated_1">
      <item>SINJAL za geološko-istražne radove i projektiranje, društvo s ograničenom odgovornošću</item>
    </derivirana_varijabla>
  </DomainObject.Predmet.ProtuStrankaListFormated>
  <DomainObject.Predmet.ProtuStrankaListFormatedOIB>
    <izvorni_sadrzaj>
      <item>SINJAL za geološko-istražne radove i projektiranje, društvo s ograničenom odgovornošću, OIB 08327145264</item>
    </izvorni_sadrzaj>
    <derivirana_varijabla naziv="DomainObject.Predmet.ProtuStrankaListFormatedOIB_1">
      <item>SINJAL za geološko-istražne radove i projektiranje, društvo s ograničenom odgovornošću, OIB 08327145264</item>
    </derivirana_varijabla>
  </DomainObject.Predmet.ProtuStrankaListFormatedOIB>
  <DomainObject.Predmet.ProtuStrankaListFormatedWithAdress>
    <izvorni_sadrzaj>
      <item>SINJAL za geološko-istražne radove i projektiranje, društvo s ograničenom odgovornošću, Civljane 0, 22300 Civljane</item>
    </izvorni_sadrzaj>
    <derivirana_varijabla naziv="DomainObject.Predmet.ProtuStrankaListFormatedWithAdress_1">
      <item>SINJAL za geološko-istražne radove i projektiranje, društvo s ograničenom odgovornošću, Civljane 0, 22300 Civljane</item>
    </derivirana_varijabla>
  </DomainObject.Predmet.ProtuStrankaListFormatedWithAdress>
  <DomainObject.Predmet.ProtuStrankaListFormatedWithAdressOIB>
    <izvorni_sadrzaj>
      <item>SINJAL za geološko-istražne radove i projektiranje, društvo s ograničenom odgovornošću, OIB 08327145264, Civljane 0, 22300 Civljane</item>
    </izvorni_sadrzaj>
    <derivirana_varijabla naziv="DomainObject.Predmet.ProtuStrankaListFormatedWithAdressOIB_1">
      <item>SINJAL za geološko-istražne radove i projektiranje, društvo s ograničenom odgovornošću, OIB 08327145264, Civljane 0, 22300 Civljane</item>
    </derivirana_varijabla>
  </DomainObject.Predmet.ProtuStrankaListFormatedWithAdressOIB>
  <DomainObject.Predmet.ProtuStrankaListNazivFormated>
    <izvorni_sadrzaj>
      <item>SINJAL za geološko-istražne radove i projektiranje, društvo s ograničenom odgovornošću</item>
    </izvorni_sadrzaj>
    <derivirana_varijabla naziv="DomainObject.Predmet.ProtuStrankaListNazivFormated_1">
      <item>SINJAL za geološko-istražne radove i projektiranje, društvo s ograničenom odgovornošću</item>
    </derivirana_varijabla>
  </DomainObject.Predmet.ProtuStrankaListNazivFormated>
  <DomainObject.Predmet.ProtuStrankaListNazivFormatedOIB>
    <izvorni_sadrzaj>
      <item>SINJAL za geološko-istražne radove i projektiranje, društvo s ograničenom odgovornošću, OIB 08327145264</item>
    </izvorni_sadrzaj>
    <derivirana_varijabla naziv="DomainObject.Predmet.ProtuStrankaListNazivFormatedOIB_1">
      <item>SINJAL za geološko-istražne radove i projektiranje, društvo s ograničenom odgovornošću, OIB 08327145264</item>
    </derivirana_varijabla>
  </DomainObject.Predmet.ProtuStrankaListNazivFormatedOIB>
  <DomainObject.Predmet.OstaliListFormated>
    <izvorni_sadrzaj>
      <item>Eli Boljat</item>
    </izvorni_sadrzaj>
    <derivirana_varijabla naziv="DomainObject.Predmet.OstaliListFormated_1">
      <item>Eli Boljat</item>
    </derivirana_varijabla>
  </DomainObject.Predmet.OstaliListFormated>
  <DomainObject.Predmet.OstaliListFormatedOIB>
    <izvorni_sadrzaj>
      <item>Eli Boljat, OIB 55270117595</item>
    </izvorni_sadrzaj>
    <derivirana_varijabla naziv="DomainObject.Predmet.OstaliListFormatedOIB_1">
      <item>Eli Boljat, OIB 55270117595</item>
    </derivirana_varijabla>
  </DomainObject.Predmet.OstaliListFormatedOIB>
  <DomainObject.Predmet.OstaliListFormatedWithAdress>
    <izvorni_sadrzaj>
      <item>Eli Boljat, Put Svetog Roka 44 A, 21315 Jesenice</item>
    </izvorni_sadrzaj>
    <derivirana_varijabla naziv="DomainObject.Predmet.OstaliListFormatedWithAdress_1">
      <item>Eli Boljat, Put Svetog Roka 44 A, 21315 Jesenice</item>
    </derivirana_varijabla>
  </DomainObject.Predmet.OstaliListFormatedWithAdress>
  <DomainObject.Predmet.OstaliListFormatedWithAdressOIB>
    <izvorni_sadrzaj>
      <item>Eli Boljat, OIB 55270117595, Put Svetog Roka 44 A, 21315 Jesenice</item>
    </izvorni_sadrzaj>
    <derivirana_varijabla naziv="DomainObject.Predmet.OstaliListFormatedWithAdressOIB_1">
      <item>Eli Boljat, OIB 55270117595, Put Svetog Roka 44 A, 21315 Jesenice</item>
    </derivirana_varijabla>
  </DomainObject.Predmet.OstaliListFormatedWithAdressOIB>
  <DomainObject.Predmet.OstaliListNazivFormated>
    <izvorni_sadrzaj>
      <item>Eli Boljat</item>
    </izvorni_sadrzaj>
    <derivirana_varijabla naziv="DomainObject.Predmet.OstaliListNazivFormated_1">
      <item>Eli Boljat</item>
    </derivirana_varijabla>
  </DomainObject.Predmet.OstaliListNazivFormated>
  <DomainObject.Predmet.OstaliListNazivFormatedOIB>
    <izvorni_sadrzaj>
      <item>Eli Boljat, OIB 55270117595</item>
    </izvorni_sadrzaj>
    <derivirana_varijabla naziv="DomainObject.Predmet.OstaliListNazivFormatedOIB_1">
      <item>Eli Boljat, OIB 55270117595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St-7/2016-20</izvorni_sadrzaj>
    <derivirana_varijabla naziv="DomainObject.PoslovniBrojDokumenta_1">St-7/2016-20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SINJAL za geološko-istražne radove i projektiranje, društvo s ograničenom odgovornošću</izvorni_sadrzaj>
    <derivirana_varijabla naziv="DomainObject.Predmet.ProtustrankaIDrugi_1">SINJAL za geološko-istražne radove i projektiranje, društvo s ograničenom odgovornošću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SINJAL za geološko-istražne radove i projektiranje, društvo s ograničenom odgovornošću, OIB 08327145264, Civljane 0, 22300 Civljane</izvorni_sadrzaj>
    <derivirana_varijabla naziv="DomainObject.Predmet.ProtustrankaIDrugiAdressOIB_1">SINJAL za geološko-istražne radove i projektiranje, društvo s ograničenom odgovornošću, OIB 08327145264, Civljane 0, 22300 Civljane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SINJAL za geološko-istražne radove i projektiranje, društvo s ograničenom odgovornošću</item>
      <item>Eli Boljat</item>
    </izvorni_sadrzaj>
    <derivirana_varijabla naziv="DomainObject.Predmet.SudioniciListNaziv_1">
      <item>FINA - Podružnica Šibenik</item>
      <item>SINJAL za geološko-istražne radove i projektiranje, društvo s ograničenom odgovornošću</item>
      <item>Eli Boljat</item>
    </derivirana_varijabla>
  </DomainObject.Predmet.SudioniciListNaziv>
  <DomainObject.Predmet.SudioniciListAdressOIB>
    <izvorni_sadrzaj>
      <item>FINA - Podružnica Šibenik, OIB 85821130368, Perivoj Luje Maruna 1,22000 Šibenik</item>
      <item>SINJAL za geološko-istražne radove i projektiranje, društvo s ograničenom odgovornošću, OIB 08327145264, Civljane 0,22300 Civljane</item>
      <item>Eli Boljat, OIB 55270117595, Put Svetog Roka 44 A,21315 Jesenice</item>
    </izvorni_sadrzaj>
    <derivirana_varijabla naziv="DomainObject.Predmet.SudioniciListAdressOIB_1">
      <item>FINA - Podružnica Šibenik, OIB 85821130368, Perivoj Luje Maruna 1,22000 Šibenik</item>
      <item>SINJAL za geološko-istražne radove i projektiranje, društvo s ograničenom odgovornošću, OIB 08327145264, Civljane 0,22300 Civljane</item>
      <item>Eli Boljat, OIB 55270117595, Put Svetog Roka 44 A,21315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E1435-B929-4381-B6E4-3186B8865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4062</properties:Characters>
  <properties:Lines>125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2018-03-13T09:22:00Z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St-7/2016-20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