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3d8a" w14:paraId="2553d8a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CB2CB2">
        <w:t>3626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CB2CB2">
        <w:rPr>
          <w:b/>
        </w:rPr>
        <w:t>ZAGREBAČKO CVIJEĆE poljoprivredna zadruga za proizvodnju i trgovinu</w:t>
      </w:r>
      <w:r w:rsidR="00AC4528" w:rsidRPr="0029662A">
        <w:t xml:space="preserve">, </w:t>
      </w:r>
      <w:r w:rsidR="00CB2CB2">
        <w:t>Velika Gorica, Trg kralja Tomislava 41</w:t>
      </w:r>
      <w:r w:rsidR="00EF2719" w:rsidRPr="0029662A">
        <w:t>,</w:t>
      </w:r>
      <w:r w:rsidR="00AC4528" w:rsidRPr="0029662A">
        <w:t xml:space="preserve"> (OIB </w:t>
      </w:r>
      <w:r w:rsidR="00CB2CB2">
        <w:t>45925434149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CB2CB2">
        <w:t>51.075,60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36E2B">
      <w:rPr>
        <w:b/>
      </w:rPr>
      <w:t>3626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36E2B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B2CB2"/>
    <w:rsid w:val="00CE5C96"/>
    <w:rsid w:val="00CE7362"/>
    <w:rsid w:val="00D01B78"/>
    <w:rsid w:val="00D6462D"/>
    <w:rsid w:val="00D66226"/>
    <w:rsid w:val="00DA05FB"/>
    <w:rsid w:val="00DB06E2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3626</izvorni_sadrzaj>
    <derivirana_varijabla naziv="DomainObject.Predmet.Broj_1">3626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St-3626/2015</izvorni_sadrzaj>
    <derivirana_varijabla naziv="DomainObject.Predmet.OznakaBroj_1">St-3626/2015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Zagrebačko cvijeće poljoprivredna zadruga za proizvodnju i trgovinu zastupanog po punomoćniku Lucija Baškarić</izvorni_sadrzaj>
    <derivirana_varijabla naziv="DomainObject.Predmet.ProtustrankaFormated_1">  Zagrebačko cvijeće poljoprivredna zadruga za proizvodnju i trgovinu zastupanog po punomoćniku Lucija Baškarić</derivirana_varijabla>
  </DomainObject.Predmet.ProtustrankaFormated>
  <DomainObject.Predmet.ProtustrankaFormatedOIB>
    <izvorni_sadrzaj>  Zagrebačko cvijeće poljoprivredna zadruga za proizvodnju i trgovinu, OIB 45925434149 zastupanog po punomoćniku Lucija Baškarić</izvorni_sadrzaj>
    <derivirana_varijabla naziv="DomainObject.Predmet.ProtustrankaFormatedOIB_1">  Zagrebačko cvijeće poljoprivredna zadruga za proizvodnju i trgovinu, OIB 45925434149 zastupanog po punomoćniku Lucija Baškarić</derivirana_varijabla>
  </DomainObject.Predmet.ProtustrankaFormatedOIB>
  <DomainObject.Predmet.ProtustrankaFormatedWithAdress>
    <izvorni_sadrzaj> Zagrebačko cvijeće poljoprivredna zadruga za proizvodnju i trgovinu, Trg kralja Tomislava 41, 10410 Velika Gorica zastupanog po punomoćniku Lucija Baškarić</izvorni_sadrzaj>
    <derivirana_varijabla naziv="DomainObject.Predmet.ProtustrankaFormatedWithAdress_1"> Zagrebačko cvijeće poljoprivredna zadruga za proizvodnju i trgovinu, Trg kralja Tomislava 41, 10410 Velika Gorica zastupanog po punomoćniku Lucija Baškarić</derivirana_varijabla>
  </DomainObject.Predmet.ProtustrankaFormatedWithAdress>
  <DomainObject.Predmet.ProtustrankaFormatedWithAdressOIB>
    <izvorni_sadrzaj> Zagrebačko cvijeće poljoprivredna zadruga za proizvodnju i trgovinu, OIB 45925434149, Trg kralja Tomislava 41, 10410 Velika Gorica zastupanog po punomoćniku Lucija Baškarić</izvorni_sadrzaj>
    <derivirana_varijabla naziv="DomainObject.Predmet.ProtustrankaFormatedWithAdressOIB_1"> Zagrebačko cvijeće poljoprivredna zadruga za proizvodnju i trgovinu, OIB 45925434149, Trg kralja Tomislava 41, 10410 Velika Gorica zastupanog po punomoćniku Lucija Baškarić</derivirana_varijabla>
  </DomainObject.Predmet.ProtustrankaFormatedWithAdressOIB>
  <DomainObject.Predmet.ProtustrankaWithAdress>
    <izvorni_sadrzaj>Zagrebačko cvijeće poljoprivredna zadruga za proizvodnju i trgovinu Trg kralja Tomislava 41, 10410 Velika Gorica</izvorni_sadrzaj>
    <derivirana_varijabla naziv="DomainObject.Predmet.ProtustrankaWithAdress_1">Zagrebačko cvijeće poljoprivredna zadruga za proizvodnju i trgovinu Trg kralja Tomislava 41, 10410 Velika Gorica</derivirana_varijabla>
  </DomainObject.Predmet.ProtustrankaWithAdress>
  <DomainObject.Predmet.ProtustrankaWithAdressOIB>
    <izvorni_sadrzaj>Zagrebačko cvijeće poljoprivredna zadruga za proizvodnju i trgovinu, OIB 45925434149, Trg kralja Tomislava 41, 10410 Velika Gorica</izvorni_sadrzaj>
    <derivirana_varijabla naziv="DomainObject.Predmet.ProtustrankaWithAdressOIB_1">Zagrebačko cvijeće poljoprivredna zadruga za proizvodnju i trgovinu, OIB 45925434149, Trg kralja Tomislava 41, 10410 Velika Gorica</derivirana_varijabla>
  </DomainObject.Predmet.ProtustrankaWithAdressOIB>
  <DomainObject.Predmet.ProtustrankaNazivFormated>
    <izvorni_sadrzaj>Zagrebačko cvijeće poljoprivredna zadruga za proizvodnju i trgovinu</izvorni_sadrzaj>
    <derivirana_varijabla naziv="DomainObject.Predmet.ProtustrankaNazivFormated_1">Zagrebačko cvijeće poljoprivredna zadruga za proizvodnju i trgovinu</derivirana_varijabla>
  </DomainObject.Predmet.ProtustrankaNazivFormated>
  <DomainObject.Predmet.ProtustrankaNazivFormatedOIB>
    <izvorni_sadrzaj>Zagrebačko cvijeće poljoprivredna zadruga za proizvodnju i trgovinu, OIB 45925434149</izvorni_sadrzaj>
    <derivirana_varijabla naziv="DomainObject.Predmet.ProtustrankaNazivFormatedOIB_1">Zagrebačko cvijeće poljoprivredna zadruga za proizvodnju i trgovinu, OIB 45925434149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Zagrebačko cvijeće poljoprivredna zadruga za proizvodnju i trgovinu zastupanog po punomoćniku Lucija Baškarić</item>
    </izvorni_sadrzaj>
    <derivirana_varijabla naziv="DomainObject.Predmet.ProtuStrankaListFormated_1">
      <item>Zagrebačko cvijeće poljoprivredna zadruga za proizvodnju i trgovinu zastupanog po punomoćniku Lucija Baškarić</item>
    </derivirana_varijabla>
  </DomainObject.Predmet.ProtuStrankaListFormated>
  <DomainObject.Predmet.ProtuStrankaListFormatedOIB>
    <izvorni_sadrzaj>
      <item>Zagrebačko cvijeće poljoprivredna zadruga za proizvodnju i trgovinu, OIB 45925434149 zastupanog po punomoćniku Lucija Baškarić</item>
    </izvorni_sadrzaj>
    <derivirana_varijabla naziv="DomainObject.Predmet.ProtuStrankaListFormatedOIB_1">
      <item>Zagrebačko cvijeće poljoprivredna zadruga za proizvodnju i trgovinu, OIB 45925434149 zastupanog po punomoćniku Lucija Baškarić</item>
    </derivirana_varijabla>
  </DomainObject.Predmet.ProtuStrankaListFormatedOIB>
  <DomainObject.Predmet.ProtuStrankaListFormatedWithAdress>
    <izvorni_sadrzaj>
      <item>Zagrebačko cvijeće poljoprivredna zadruga za proizvodnju i trgovinu, Trg kralja Tomislava 41, 10410 Velika Gorica zastupanog po punomoćniku Lucija Baškarić</item>
    </izvorni_sadrzaj>
    <derivirana_varijabla naziv="DomainObject.Predmet.ProtuStrankaListFormatedWithAdress_1">
      <item>Zagrebačko cvijeće poljoprivredna zadruga za proizvodnju i trgovinu, Trg kralja Tomislava 41, 10410 Velika Gorica zastupanog po punomoćniku Lucija Baškarić</item>
    </derivirana_varijabla>
  </DomainObject.Predmet.ProtuStrankaListFormatedWithAdress>
  <DomainObject.Predmet.ProtuStrankaListFormatedWithAdressOIB>
    <izvorni_sadrzaj>
      <item>Zagrebačko cvijeće poljoprivredna zadruga za proizvodnju i trgovinu, OIB 45925434149, Trg kralja Tomislava 41, 10410 Velika Gorica zastupanog po punomoćniku Lucija Baškarić</item>
    </izvorni_sadrzaj>
    <derivirana_varijabla naziv="DomainObject.Predmet.ProtuStrankaListFormatedWithAdressOIB_1">
      <item>Zagrebačko cvijeće poljoprivredna zadruga za proizvodnju i trgovinu, OIB 45925434149, Trg kralja Tomislava 41, 10410 Velika Gorica zastupanog po punomoćniku Lucija Baškarić</item>
    </derivirana_varijabla>
  </DomainObject.Predmet.ProtuStrankaListFormatedWithAdressOIB>
  <DomainObject.Predmet.ProtuStrankaListNazivFormated>
    <izvorni_sadrzaj>
      <item>Zagrebačko cvijeće poljoprivredna zadruga za proizvodnju i trgovinu</item>
    </izvorni_sadrzaj>
    <derivirana_varijabla naziv="DomainObject.Predmet.ProtuStrankaListNazivFormated_1">
      <item>Zagrebačko cvijeće poljoprivredna zadruga za proizvodnju i trgovinu</item>
    </derivirana_varijabla>
  </DomainObject.Predmet.ProtuStrankaListNazivFormated>
  <DomainObject.Predmet.ProtuStrankaListNazivFormatedOIB>
    <izvorni_sadrzaj>
      <item>Zagrebačko cvijeće poljoprivredna zadruga za proizvodnju i trgovinu, OIB 45925434149</item>
    </izvorni_sadrzaj>
    <derivirana_varijabla naziv="DomainObject.Predmet.ProtuStrankaListNazivFormatedOIB_1">
      <item>Zagrebačko cvijeće poljoprivredna zadruga za proizvodnju i trgovinu, OIB 45925434149</item>
    </derivirana_varijabla>
  </DomainObject.Predmet.ProtuStrankaListNazivFormatedOIB>
  <DomainObject.Predmet.OstaliListFormated>
    <izvorni_sadrzaj>
      <item>Lucija Baškarić punomoćnik sudionika u postupku Zagrebačko cvijeće poljoprivredna zadruga za proizvodnju i trgovinu</item>
    </izvorni_sadrzaj>
    <derivirana_varijabla naziv="DomainObject.Predmet.OstaliListFormated_1">
      <item>Lucija Baškarić punomoćnik sudionika u postupku Zagrebačko cvijeće poljoprivredna zadruga za proizvodnju i trgovinu</item>
    </derivirana_varijabla>
  </DomainObject.Predmet.OstaliListFormated>
  <DomainObject.Predmet.OstaliListFormatedOIB>
    <izvorni_sadrzaj>
      <item>Lucija Baškarić, OIB 11101691313 punomoćnik sudionika u postupku Zagrebačko cvijeće poljoprivredna zadruga za proizvodnju i trgovinu</item>
    </izvorni_sadrzaj>
    <derivirana_varijabla naziv="DomainObject.Predmet.OstaliListFormatedOIB_1">
      <item>Lucija Baškarić, OIB 11101691313 punomoćnik sudionika u postupku Zagrebačko cvijeće poljoprivredna zadruga za proizvodnju i trgovinu</item>
    </derivirana_varijabla>
  </DomainObject.Predmet.OstaliListFormatedOIB>
  <DomainObject.Predmet.OstaliListFormatedWithAdress>
    <izvorni_sadrzaj>
      <item>Lucija Baškarić, Posavska Ulica 21, 10361 Čista Mlaka punomoćnik sudionika u postupku Zagrebačko cvijeće poljoprivredna zadruga za proizvodnju i trgovinu</item>
    </izvorni_sadrzaj>
    <derivirana_varijabla naziv="DomainObject.Predmet.OstaliListFormatedWithAdress_1">
      <item>Lucija Baškarić, Posavska Ulica 21, 10361 Čista Mlaka punomoćnik sudionika u postupku Zagrebačko cvijeće poljoprivredna zadruga za proizvodnju i trgovinu</item>
    </derivirana_varijabla>
  </DomainObject.Predmet.OstaliListFormatedWithAdress>
  <DomainObject.Predmet.OstaliListFormatedWithAdressOIB>
    <izvorni_sadrzaj>
      <item>Lucija Baškarić, OIB 11101691313, Posavska Ulica 21, 10361 Čista Mlaka punomoćnik sudionika u postupku Zagrebačko cvijeće poljoprivredna zadruga za proizvodnju i trgovinu</item>
    </izvorni_sadrzaj>
    <derivirana_varijabla naziv="DomainObject.Predmet.OstaliListFormatedWithAdressOIB_1">
      <item>Lucija Baškarić, OIB 11101691313, Posavska Ulica 21, 10361 Čista Mlaka punomoćnik sudionika u postupku Zagrebačko cvijeće poljoprivredna zadruga za proizvodnju i trgovinu</item>
    </derivirana_varijabla>
  </DomainObject.Predmet.OstaliListFormatedWithAdressOIB>
  <DomainObject.Predmet.OstaliListNazivFormated>
    <izvorni_sadrzaj>
      <item>Lucija Baškarić</item>
    </izvorni_sadrzaj>
    <derivirana_varijabla naziv="DomainObject.Predmet.OstaliListNazivFormated_1">
      <item>Lucija Baškarić</item>
    </derivirana_varijabla>
  </DomainObject.Predmet.OstaliListNazivFormated>
  <DomainObject.Predmet.OstaliListNazivFormatedOIB>
    <izvorni_sadrzaj>
      <item>Lucija Baškarić, OIB 11101691313</item>
    </izvorni_sadrzaj>
    <derivirana_varijabla naziv="DomainObject.Predmet.OstaliListNazivFormatedOIB_1">
      <item>Lucija Baškarić, OIB 11101691313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Zagrebačko cvijeće poljoprivredna zadruga za proizvodnju i trgovinu</izvorni_sadrzaj>
    <derivirana_varijabla naziv="DomainObject.Predmet.ProtustrankaIDrugi_1">Zagrebačko cvijeće poljoprivredna zadruga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Zagrebačko cvijeće poljoprivredna zadruga za proizvodnju i trgovinu, OIB 45925434149, Trg kralja Tomislava 41, 10410 Velika Gorica</izvorni_sadrzaj>
    <derivirana_varijabla naziv="DomainObject.Predmet.ProtustrankaIDrugiAdressOIB_1">Zagrebačko cvijeće poljoprivredna zadruga za proizvodnju i trgovinu, OIB 45925434149, Trg kralja Tomislava 41,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Zagrebačko cvijeće poljoprivredna zadruga za proizvodnju i trgovinu</item>
      <item>Lucija Baškarić</item>
    </izvorni_sadrzaj>
    <derivirana_varijabla naziv="DomainObject.Predmet.SudioniciListNaziv_1">
      <item>FINA Regionalni centar Zagreb</item>
      <item>Zagrebačko cvijeće poljoprivredna zadruga za proizvodnju i trgovinu</item>
      <item>Lucija Baškarić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Zagrebačko cvijeće poljoprivredna zadruga za proizvodnju i trgovinu, OIB 45925434149, Trg kralja Tomislava 41,10410 Velika Gorica</item>
      <item>Lucija Baškarić, OIB 11101691313, Posavska Ulica 21,10361 Čista Mlaka</item>
    </izvorni_sadrzaj>
    <derivirana_varijabla naziv="DomainObject.Predmet.SudioniciListAdressOIB_1">
      <item>FINA Regionalni centar Zagreb, OIB 85821130368, Trg svibanjskih žrtava 1995. 1,10000 Zagreb</item>
      <item>Zagrebačko cvijeće poljoprivredna zadruga za proizvodnju i trgovinu, OIB 45925434149, Trg kralja Tomislava 41,10410 Velika Gorica</item>
      <item>Lucija Baškarić, OIB 11101691313, Posavska Ulica 21,10361 Čista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45925434149</item>
      <item>, OIB 11101691313</item>
    </izvorni_sadrzaj>
    <derivirana_varijabla naziv="DomainObject.Predmet.SudioniciListNazivOIB_1">
      <item>, OIB 85821130368</item>
      <item>, OIB 45925434149</item>
      <item>, OIB 11101691313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2015-12-30T13:50:00Z</dcterms:created>
  <dc:creator>ilukac</dc:creator>
  <cp:lastModifiedBy>Irena Benko</cp:lastModifiedBy>
  <cp:lastPrinted>2016-01-11T10:28:00Z</cp:lastPrinted>
  <dcterms:modified xmlns:xsi="http://www.w3.org/2001/XMLSchema-instance" xsi:type="dcterms:W3CDTF">2016-01-11T10:28:00Z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